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72b2f" w14:paraId="a972b2f" w:rsidRDefault="00512C92" w:rsidP="002114E3" w:rsidR="002114E3">
      <w:pPr>
        <w15:collapsed w:val="false"/>
      </w:pPr>
      <w:bookmarkStart w:name="_GoBack" w:id="0"/>
      <w:bookmarkEnd w:id="0"/>
      <w:r>
        <w:t xml:space="preserve">        </w:t>
      </w:r>
      <w:r w:rsidR="002114E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0075" w:rsidR="00937084">
      <w:r>
        <w:t xml:space="preserve">    </w:t>
      </w:r>
      <w:r w:rsidR="00554FEF">
        <w:t>Republika Hrvatska</w:t>
      </w:r>
    </w:p>
    <w:p w:rsidRDefault="00C80075" w:rsidR="00554FEF">
      <w:r>
        <w:t>Trgovački sud u Zagrebu</w:t>
      </w:r>
    </w:p>
    <w:p w:rsidRDefault="00C80075" w:rsidR="00554FEF">
      <w:r>
        <w:t xml:space="preserve">  </w:t>
      </w:r>
      <w:r w:rsidR="00554FEF">
        <w:t>Zagreb, Amruševa 2/II</w:t>
      </w:r>
      <w:r w:rsidR="00554FEF">
        <w:tab/>
      </w:r>
      <w:r w:rsidR="00554FEF">
        <w:tab/>
      </w:r>
      <w:r w:rsidR="00554FEF">
        <w:tab/>
      </w:r>
      <w:r w:rsidR="00554FEF">
        <w:tab/>
      </w:r>
      <w:r w:rsidR="00554FEF">
        <w:tab/>
      </w:r>
      <w:r w:rsidR="00554FEF">
        <w:tab/>
      </w:r>
      <w:r w:rsidR="003622D7">
        <w:tab/>
      </w:r>
      <w:r w:rsidR="00512C92">
        <w:t xml:space="preserve">  </w:t>
      </w:r>
      <w:r w:rsidR="00554FEF">
        <w:t>66. St-</w:t>
      </w:r>
      <w:r w:rsidR="008E2F36">
        <w:t>1</w:t>
      </w:r>
      <w:r w:rsidR="00296882">
        <w:t>1</w:t>
      </w:r>
      <w:r w:rsidR="008E2F36">
        <w:t>31</w:t>
      </w:r>
      <w:r w:rsidR="00554FEF">
        <w:t>/</w:t>
      </w:r>
      <w:r w:rsidR="003622D7">
        <w:t>1</w:t>
      </w:r>
      <w:r w:rsidR="00296882">
        <w:t>2</w:t>
      </w:r>
    </w:p>
    <w:p w:rsidRDefault="00C80075" w:rsidP="00694BA3" w:rsidR="00C80075" w:rsidRPr="00335AF5"/>
    <w:p w:rsidRDefault="00C80075" w:rsidP="00694BA3" w:rsidR="00C80075" w:rsidRPr="00335AF5">
      <w:pPr>
        <w:jc w:val="center"/>
      </w:pPr>
      <w:r w:rsidRPr="00335AF5">
        <w:t>R E P U B L I K A   H R V A T S K A</w:t>
      </w:r>
    </w:p>
    <w:p w:rsidRDefault="00554FEF" w:rsidP="00554FEF" w:rsidR="00554FEF"/>
    <w:p w:rsidRDefault="00342211" w:rsidP="00554FEF" w:rsidR="00554FEF">
      <w:pPr>
        <w:jc w:val="center"/>
      </w:pPr>
      <w:r>
        <w:t>Z</w:t>
      </w:r>
      <w:r w:rsidR="00C80075">
        <w:t xml:space="preserve"> </w:t>
      </w:r>
      <w:r>
        <w:t>A</w:t>
      </w:r>
      <w:r w:rsidR="00C80075">
        <w:t xml:space="preserve"> </w:t>
      </w:r>
      <w:r>
        <w:t>K</w:t>
      </w:r>
      <w:r w:rsidR="00C80075">
        <w:t xml:space="preserve"> </w:t>
      </w:r>
      <w:r>
        <w:t>L</w:t>
      </w:r>
      <w:r w:rsidR="00C80075">
        <w:t xml:space="preserve"> </w:t>
      </w:r>
      <w:r>
        <w:t>J</w:t>
      </w:r>
      <w:r w:rsidR="00C80075">
        <w:t xml:space="preserve"> </w:t>
      </w:r>
      <w:r>
        <w:t>U</w:t>
      </w:r>
      <w:r w:rsidR="00C80075">
        <w:t xml:space="preserve"> </w:t>
      </w:r>
      <w:r>
        <w:t>Č</w:t>
      </w:r>
      <w:r w:rsidR="00C80075">
        <w:t xml:space="preserve"> </w:t>
      </w:r>
      <w:r>
        <w:t>A</w:t>
      </w:r>
      <w:r w:rsidR="00C80075">
        <w:t xml:space="preserve"> </w:t>
      </w:r>
      <w:r>
        <w:t>K</w:t>
      </w:r>
    </w:p>
    <w:p w:rsidRDefault="00554FEF" w:rsidP="00554FEF" w:rsidR="00554FEF">
      <w:pPr>
        <w:jc w:val="center"/>
      </w:pPr>
    </w:p>
    <w:p w:rsidRDefault="00CD1078" w:rsidP="00CD1078" w:rsidR="00CD1078" w:rsidRPr="00E30905">
      <w:pPr>
        <w:ind w:firstLine="720"/>
        <w:jc w:val="both"/>
        <w:rPr>
          <w:b/>
        </w:rPr>
      </w:pPr>
      <w:r w:rsidRPr="00305779">
        <w:t xml:space="preserve">Trgovački sud u Zagrebu po sucu pojedincu Mislavu Kolakušiću, kao stečajnom sucu u stečajnom postupku nad dužnikom </w:t>
      </w:r>
      <w:r w:rsidR="00296882" w:rsidRPr="00296882">
        <w:t>TECTOR d.o.o. u stečaju Zagreb, Samoborska 217, MBS:080580089, OIB:82199798395</w:t>
      </w:r>
      <w:r w:rsidR="008E2F36" w:rsidRPr="00305779">
        <w:t xml:space="preserve">, </w:t>
      </w:r>
      <w:r w:rsidR="00F519EF">
        <w:t>7</w:t>
      </w:r>
      <w:r w:rsidR="00205907">
        <w:t xml:space="preserve">. </w:t>
      </w:r>
      <w:r w:rsidR="00F519EF">
        <w:t>rujna</w:t>
      </w:r>
      <w:r w:rsidR="00A04949">
        <w:t xml:space="preserve"> 2</w:t>
      </w:r>
      <w:r w:rsidR="008E2F36">
        <w:t>01</w:t>
      </w:r>
      <w:r w:rsidR="00296882">
        <w:t>5</w:t>
      </w:r>
      <w:r w:rsidR="008E2F36">
        <w:t>.</w:t>
      </w:r>
    </w:p>
    <w:p w:rsidRDefault="00BC4C40" w:rsidP="00554FEF" w:rsidR="00BC4C40" w:rsidRPr="00AE29A4">
      <w:pPr>
        <w:ind w:firstLine="708"/>
        <w:jc w:val="both"/>
      </w:pPr>
    </w:p>
    <w:p w:rsidRDefault="00342211" w:rsidP="00342211" w:rsidR="00554FEF">
      <w:pPr>
        <w:jc w:val="center"/>
      </w:pPr>
      <w:r>
        <w:t xml:space="preserve"> z a k l</w:t>
      </w:r>
      <w:r w:rsidR="00C80075">
        <w:t xml:space="preserve"> </w:t>
      </w:r>
      <w:r>
        <w:t>j u č i o</w:t>
      </w:r>
      <w:r w:rsidR="00CD1078">
        <w:t xml:space="preserve">  </w:t>
      </w:r>
      <w:r w:rsidR="00554FEF">
        <w:t>j e</w:t>
      </w:r>
    </w:p>
    <w:p w:rsidRDefault="00554FEF" w:rsidP="00554FEF" w:rsidR="00554FEF">
      <w:pPr>
        <w:ind w:firstLine="708"/>
        <w:jc w:val="center"/>
      </w:pPr>
    </w:p>
    <w:p w:rsidRDefault="00B958EB" w:rsidP="00B958EB" w:rsidR="00B958EB" w:rsidRPr="00B958EB">
      <w:pPr>
        <w:jc w:val="both"/>
      </w:pPr>
      <w:r w:rsidRPr="00B958EB">
        <w:t>I   Određuje se prodaja u stečajnom postupku nekretnina u vlasništvu stečajnog</w:t>
      </w:r>
      <w:r w:rsidR="00F566F8">
        <w:t xml:space="preserve"> d</w:t>
      </w:r>
      <w:r w:rsidRPr="00B958EB">
        <w:t xml:space="preserve">užnika </w:t>
      </w:r>
      <w:r w:rsidR="00296882" w:rsidRPr="00296882">
        <w:t>TECTOR d.o.o. u stečaju Zagreb, Samoborska 217, MBS:080580089, OIB:82199798395</w:t>
      </w:r>
      <w:r w:rsidRPr="00B958EB">
        <w:t>, uz odgovarajuću primjenu pravila o ovrsi na nekretninama i to:</w:t>
      </w:r>
    </w:p>
    <w:p w:rsidRDefault="00F566F8" w:rsidP="00296882" w:rsidR="00F566F8">
      <w:pPr>
        <w:jc w:val="both"/>
      </w:pPr>
      <w:r>
        <w:t>1.</w:t>
      </w:r>
      <w:r>
        <w:tab/>
      </w:r>
      <w:r w:rsidR="00296882" w:rsidRPr="00296882">
        <w:t>k.č.br. 509/1, zk.ul. 8453, k.o. Stenjevac, JEDNOKATNA OBITELJSKA STAMBENA ZGRADA U ZAGREBU, SAMOBORSKA CESTA BR. 217 I DVORIŠTE površine 381 čhv, upisane kod Zemljišno knjižnog odjela Općinskog građanskog suda u Zagrebu</w:t>
      </w:r>
      <w:r>
        <w:t>.</w:t>
      </w:r>
    </w:p>
    <w:p w:rsidRDefault="00F566F8" w:rsidP="00296882" w:rsidR="00F566F8">
      <w:pPr>
        <w:jc w:val="both"/>
      </w:pPr>
      <w:r>
        <w:t xml:space="preserve">Na nekretninama postoji razlučno pravo </w:t>
      </w:r>
      <w:r w:rsidR="00296882">
        <w:t>prvog reda u korist vjerovnika ERSTE &amp; STEIERMARKISCHE BANK d.d., Rijeka, Jadranski trg 3.a, OIB: 23057039320 za iznos kunske protuvrijednosti od 550.000,00 EUR uvećano za ugovorene kamate, kamate korisnika garancije, ugovorene kamate za zakašnjenje u plaćanju odnosno zakonske zatezne kamate ukoliko budu veće te naknade i troškove prisilne naplate bilo sudske ili izvansudske prirode, drugog reda u korist vjerovnika ERSTE &amp; STEIERMARKISCHE BANK d.d., Rijeka, Jadranski trg 3.a, OIB: 23057039320 temeljem Sporazuma o osiguranju novčane tražbine zasnivanjem založnog prava (hipoteke) na nekretnini od 27. siječnja 2011.,uknjižuje se založno pravo u iznosu od 685.000,00 EUR uvećano za redovne ugovorene kamate, ugovorene kamate za zakašnjenje u plaćanju odnosno zakonske zatezne kamate ukoliko budu više, te provizije, naknade i troškove prisilne naplate, te drugim uvjetima u skladu s Ugovorom, trećeg reda u korist vjerovnika REPUBLIKA HRVATSKA, OIB: 52634238587 temeljem rješenja Općinskog građanskog suda u Zagrebu, posl. br. Ovr-2455/12 od 31. kolovoza 2012. uknjižuje se založno pravo radi osiguranja tražbine u iznosu od 2.256.274,86 kn.</w:t>
      </w:r>
    </w:p>
    <w:p w:rsidRDefault="00342211" w:rsidP="008E2F36" w:rsidR="00554FEF">
      <w:pPr>
        <w:jc w:val="both"/>
      </w:pPr>
      <w:r>
        <w:t>II</w:t>
      </w:r>
      <w:r>
        <w:tab/>
      </w:r>
      <w:r w:rsidR="00554FEF">
        <w:t xml:space="preserve">UTVRĐENA VRIJEDNOST nekretnine iz točke I. ovog Zaključka iznosi </w:t>
      </w:r>
      <w:r w:rsidR="00296882" w:rsidRPr="00296882">
        <w:rPr>
          <w:b/>
        </w:rPr>
        <w:t>1.897.500,00</w:t>
      </w:r>
      <w:r w:rsidR="00554FEF">
        <w:t xml:space="preserve"> kn.</w:t>
      </w:r>
    </w:p>
    <w:p w:rsidRDefault="00342211" w:rsidP="008E2F36" w:rsidR="00554FEF">
      <w:pPr>
        <w:jc w:val="both"/>
      </w:pPr>
      <w:r>
        <w:t>III</w:t>
      </w:r>
      <w:r>
        <w:tab/>
      </w:r>
      <w:r w:rsidR="00554FEF">
        <w:t>NAČIN PRODAJE:</w:t>
      </w:r>
    </w:p>
    <w:p w:rsidRDefault="00554FEF" w:rsidP="008E2F36" w:rsidR="008E2F36">
      <w:pPr>
        <w:jc w:val="both"/>
      </w:pPr>
      <w:r>
        <w:t>Nekretnina iz točke I. ovog</w:t>
      </w:r>
      <w:r w:rsidR="009E687B">
        <w:t xml:space="preserve"> </w:t>
      </w:r>
      <w:r w:rsidR="00342211">
        <w:t>zaključka</w:t>
      </w:r>
      <w:r w:rsidR="009E687B">
        <w:t xml:space="preserve"> prodavat će se u stečaj</w:t>
      </w:r>
      <w:r>
        <w:t>nom postupku usmenom javnom dražbom.</w:t>
      </w:r>
    </w:p>
    <w:p w:rsidRDefault="009E687B" w:rsidP="008E2F36" w:rsidR="00AD0C48">
      <w:pPr>
        <w:jc w:val="both"/>
      </w:pPr>
      <w:r>
        <w:t xml:space="preserve">Ročište za prodaju usmenom javnom dražbom održat će se pred stečajnim sucem u zgradi Trgovačkog suda u Zagrebu, soba br. 88/II, dana </w:t>
      </w:r>
    </w:p>
    <w:p w:rsidRDefault="00F519EF" w:rsidP="008E2F36" w:rsidR="00554FEF" w:rsidRPr="00640990">
      <w:pPr>
        <w:jc w:val="both"/>
        <w:rPr>
          <w:b/>
          <w:u w:val="single"/>
        </w:rPr>
      </w:pPr>
      <w:r>
        <w:rPr>
          <w:b/>
          <w:u w:val="single"/>
        </w:rPr>
        <w:t>1</w:t>
      </w:r>
      <w:r w:rsidR="00C5722D">
        <w:rPr>
          <w:b/>
          <w:u w:val="single"/>
        </w:rPr>
        <w:t xml:space="preserve">. </w:t>
      </w:r>
      <w:r>
        <w:rPr>
          <w:b/>
          <w:u w:val="single"/>
        </w:rPr>
        <w:t>listopada</w:t>
      </w:r>
      <w:r w:rsidR="008F6B74">
        <w:rPr>
          <w:b/>
          <w:u w:val="single"/>
        </w:rPr>
        <w:t xml:space="preserve"> </w:t>
      </w:r>
      <w:r w:rsidR="00B33E91">
        <w:rPr>
          <w:b/>
          <w:u w:val="single"/>
        </w:rPr>
        <w:t xml:space="preserve"> </w:t>
      </w:r>
      <w:r w:rsidR="00420170">
        <w:rPr>
          <w:b/>
          <w:u w:val="single"/>
        </w:rPr>
        <w:t>201</w:t>
      </w:r>
      <w:r w:rsidR="00296882">
        <w:rPr>
          <w:b/>
          <w:u w:val="single"/>
        </w:rPr>
        <w:t>5</w:t>
      </w:r>
      <w:r w:rsidR="00420170">
        <w:rPr>
          <w:b/>
          <w:u w:val="single"/>
        </w:rPr>
        <w:t xml:space="preserve">. u </w:t>
      </w:r>
      <w:r w:rsidR="00C5722D">
        <w:rPr>
          <w:b/>
          <w:u w:val="single"/>
        </w:rPr>
        <w:t>1</w:t>
      </w:r>
      <w:r w:rsidR="00512C92">
        <w:rPr>
          <w:b/>
          <w:u w:val="single"/>
        </w:rPr>
        <w:t>0</w:t>
      </w:r>
      <w:r w:rsidR="008F6B74">
        <w:rPr>
          <w:b/>
          <w:u w:val="single"/>
        </w:rPr>
        <w:t>,</w:t>
      </w:r>
      <w:r w:rsidR="00205907">
        <w:rPr>
          <w:b/>
          <w:u w:val="single"/>
        </w:rPr>
        <w:t>0</w:t>
      </w:r>
      <w:r w:rsidR="00C5722D">
        <w:rPr>
          <w:b/>
          <w:u w:val="single"/>
        </w:rPr>
        <w:t>0</w:t>
      </w:r>
      <w:r w:rsidR="00420170">
        <w:rPr>
          <w:b/>
          <w:u w:val="single"/>
        </w:rPr>
        <w:t xml:space="preserve"> sati</w:t>
      </w:r>
    </w:p>
    <w:p w:rsidRDefault="009E687B" w:rsidP="008E2F36" w:rsidR="009E687B">
      <w:pPr>
        <w:jc w:val="both"/>
      </w:pPr>
      <w:r>
        <w:t>Ročište će se održati i ako na njemu sudjeluje samo jedan ponuditelj.</w:t>
      </w:r>
    </w:p>
    <w:p w:rsidRDefault="00342211" w:rsidP="008E2F36" w:rsidR="00EB67C3" w:rsidRPr="00640990">
      <w:pPr>
        <w:jc w:val="both"/>
      </w:pPr>
      <w:r>
        <w:t xml:space="preserve">IV </w:t>
      </w:r>
      <w:r w:rsidR="009E687B">
        <w:t xml:space="preserve">Ovaj </w:t>
      </w:r>
      <w:r>
        <w:t>zaključak</w:t>
      </w:r>
      <w:r w:rsidR="009E687B">
        <w:t xml:space="preserve"> o prodaji objavit će se na oglasnoj ploči </w:t>
      </w:r>
      <w:r w:rsidR="00640990">
        <w:t xml:space="preserve">Trgovačkog </w:t>
      </w:r>
      <w:r w:rsidR="009E687B">
        <w:t xml:space="preserve">suda u </w:t>
      </w:r>
      <w:r w:rsidR="00EB67C3">
        <w:t>Zagrebu, te očevidniku Hrvatske gospodarske komore.</w:t>
      </w:r>
    </w:p>
    <w:p w:rsidRDefault="00342211" w:rsidP="008E2F36" w:rsidR="009E687B">
      <w:pPr>
        <w:jc w:val="both"/>
      </w:pPr>
      <w:r>
        <w:lastRenderedPageBreak/>
        <w:t>V</w:t>
      </w:r>
      <w:r>
        <w:tab/>
      </w:r>
      <w:r w:rsidR="009E687B">
        <w:t>Rok od objave zaključka o prodaj</w:t>
      </w:r>
      <w:r w:rsidR="00CD1078">
        <w:t>i nekretnine na oglasnoj ploči S</w:t>
      </w:r>
      <w:r w:rsidR="009E687B">
        <w:t>uda do dana prodaje iznosi najmanje petnaest dana.</w:t>
      </w:r>
    </w:p>
    <w:p w:rsidRDefault="00342211" w:rsidP="008E2F36" w:rsidR="00337DEA">
      <w:pPr>
        <w:jc w:val="both"/>
      </w:pPr>
      <w:r>
        <w:t>VI</w:t>
      </w:r>
      <w:r>
        <w:tab/>
      </w:r>
      <w:r w:rsidR="009E687B">
        <w:t>UVJETI PRODAJE:</w:t>
      </w:r>
    </w:p>
    <w:p w:rsidRDefault="009E687B" w:rsidP="00296882" w:rsidR="009E687B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 xml:space="preserve">Nekretnina iz točke I. ovog </w:t>
      </w:r>
      <w:r w:rsidR="00342211">
        <w:t>zaključka</w:t>
      </w:r>
      <w:r>
        <w:t xml:space="preserve"> je vlasništvo stečajnog dužnika.</w:t>
      </w:r>
    </w:p>
    <w:p w:rsidRDefault="009E687B" w:rsidP="00296882" w:rsidR="009E687B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>Prodaja se obavlja prema načelu viđeno-kupljeno, što isključuje sve naknadne prigovore kupaca.</w:t>
      </w:r>
    </w:p>
    <w:p w:rsidRDefault="009E687B" w:rsidP="00296882" w:rsidR="004A1C1E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>Nekretnin</w:t>
      </w:r>
      <w:r w:rsidR="00834131">
        <w:t>a</w:t>
      </w:r>
      <w:r>
        <w:t xml:space="preserve"> </w:t>
      </w:r>
      <w:r w:rsidR="00834131">
        <w:t>je</w:t>
      </w:r>
      <w:r>
        <w:t xml:space="preserve"> slobodn</w:t>
      </w:r>
      <w:r w:rsidR="00834131">
        <w:t>a</w:t>
      </w:r>
      <w:r>
        <w:t xml:space="preserve"> o</w:t>
      </w:r>
      <w:r w:rsidR="008C4B20">
        <w:t>d</w:t>
      </w:r>
      <w:r>
        <w:t xml:space="preserve"> osoba i stvari.</w:t>
      </w:r>
    </w:p>
    <w:p w:rsidRDefault="009E687B" w:rsidP="00296882" w:rsidR="00CD1078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>Vrijednost nekretnine utvrđena je u iznosu od</w:t>
      </w:r>
      <w:r w:rsidR="00CD1078">
        <w:t xml:space="preserve"> </w:t>
      </w:r>
      <w:r w:rsidR="00296882" w:rsidRPr="00296882">
        <w:rPr>
          <w:b/>
        </w:rPr>
        <w:t>1.897.500,00</w:t>
      </w:r>
      <w:r w:rsidR="00296882">
        <w:t xml:space="preserve"> kn</w:t>
      </w:r>
      <w:r>
        <w:t xml:space="preserve"> po sudskom vještaku.</w:t>
      </w:r>
    </w:p>
    <w:p w:rsidRDefault="00337DEA" w:rsidP="00296882" w:rsidR="00337DEA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 xml:space="preserve">Nekretnina iz točke I. ovog zaključka prodavat će se na ročištu za dražbu po početnoj cijeni u iznosu od </w:t>
      </w:r>
      <w:r w:rsidR="00296882" w:rsidRPr="00296882">
        <w:rPr>
          <w:b/>
          <w:u w:val="single"/>
        </w:rPr>
        <w:t>1.</w:t>
      </w:r>
      <w:r w:rsidR="00F519EF">
        <w:rPr>
          <w:b/>
          <w:u w:val="single"/>
        </w:rPr>
        <w:t>04</w:t>
      </w:r>
      <w:r w:rsidR="00205907">
        <w:rPr>
          <w:b/>
          <w:u w:val="single"/>
        </w:rPr>
        <w:t>0</w:t>
      </w:r>
      <w:r w:rsidR="00296882" w:rsidRPr="00296882">
        <w:rPr>
          <w:b/>
          <w:u w:val="single"/>
        </w:rPr>
        <w:t>.</w:t>
      </w:r>
      <w:r w:rsidR="00205907">
        <w:rPr>
          <w:b/>
          <w:u w:val="single"/>
        </w:rPr>
        <w:t>0</w:t>
      </w:r>
      <w:r w:rsidR="00296882" w:rsidRPr="00296882">
        <w:rPr>
          <w:b/>
          <w:u w:val="single"/>
        </w:rPr>
        <w:t>00,00</w:t>
      </w:r>
      <w:r w:rsidR="00296882" w:rsidRPr="00296882">
        <w:rPr>
          <w:u w:val="single"/>
        </w:rPr>
        <w:t xml:space="preserve"> </w:t>
      </w:r>
      <w:r w:rsidR="00296882" w:rsidRPr="00296882">
        <w:rPr>
          <w:b/>
          <w:u w:val="single"/>
        </w:rPr>
        <w:t>kn</w:t>
      </w:r>
      <w:r w:rsidR="00D84657">
        <w:rPr>
          <w:b/>
          <w:u w:val="single"/>
        </w:rPr>
        <w:t xml:space="preserve"> </w:t>
      </w:r>
      <w:r w:rsidR="00C5722D">
        <w:rPr>
          <w:b/>
          <w:u w:val="single"/>
        </w:rPr>
        <w:t>uključujući PDV.</w:t>
      </w:r>
      <w:r>
        <w:t xml:space="preserve"> Ispod te cijene na ovom ročištu ne može se prodati.</w:t>
      </w:r>
    </w:p>
    <w:p w:rsidRDefault="00337DEA" w:rsidP="00296882" w:rsidR="00594D29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>Sve poreze i pristojbe u svezi s prodajom nekretnine snosi kupac.</w:t>
      </w:r>
    </w:p>
    <w:p w:rsidRDefault="00337DEA" w:rsidP="00296882" w:rsidR="00337DEA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 xml:space="preserve">Kao kupci mogu sudjelovati samo osobe koje su najkasnije do </w:t>
      </w:r>
      <w:r w:rsidR="00F519EF">
        <w:rPr>
          <w:b/>
          <w:u w:val="single"/>
        </w:rPr>
        <w:t>30</w:t>
      </w:r>
      <w:r w:rsidR="00C5722D" w:rsidRPr="00205907">
        <w:rPr>
          <w:b/>
          <w:u w:val="single"/>
        </w:rPr>
        <w:t xml:space="preserve">. </w:t>
      </w:r>
      <w:r w:rsidR="00512C92">
        <w:rPr>
          <w:b/>
          <w:u w:val="single"/>
        </w:rPr>
        <w:t>rujna</w:t>
      </w:r>
      <w:r w:rsidR="00B33E91" w:rsidRPr="00205907">
        <w:rPr>
          <w:b/>
          <w:u w:val="single"/>
        </w:rPr>
        <w:t xml:space="preserve"> 201</w:t>
      </w:r>
      <w:r w:rsidR="0016744A" w:rsidRPr="00205907">
        <w:rPr>
          <w:b/>
          <w:u w:val="single"/>
        </w:rPr>
        <w:t>5</w:t>
      </w:r>
      <w:r w:rsidRPr="00834131">
        <w:rPr>
          <w:u w:val="single"/>
        </w:rPr>
        <w:t>.</w:t>
      </w:r>
      <w:r w:rsidRPr="00BC4B61">
        <w:t xml:space="preserve"> </w:t>
      </w:r>
      <w:r>
        <w:t>u</w:t>
      </w:r>
      <w:r w:rsidR="00A9212E">
        <w:t xml:space="preserve">platile </w:t>
      </w:r>
      <w:r w:rsidR="00342211">
        <w:t>jamčevinu</w:t>
      </w:r>
      <w:r w:rsidR="00A9212E">
        <w:t xml:space="preserve"> u iznosu od </w:t>
      </w:r>
      <w:r w:rsidR="00296882" w:rsidRPr="00296882">
        <w:rPr>
          <w:b/>
          <w:u w:val="single"/>
        </w:rPr>
        <w:t>1</w:t>
      </w:r>
      <w:r w:rsidR="00714580" w:rsidRPr="00296882">
        <w:rPr>
          <w:b/>
          <w:u w:val="single"/>
        </w:rPr>
        <w:t>0</w:t>
      </w:r>
      <w:r w:rsidR="008E2F36" w:rsidRPr="00296882">
        <w:rPr>
          <w:b/>
          <w:u w:val="single"/>
        </w:rPr>
        <w:t>0</w:t>
      </w:r>
      <w:r w:rsidR="00A9212E" w:rsidRPr="00296882">
        <w:rPr>
          <w:b/>
          <w:u w:val="single"/>
        </w:rPr>
        <w:t>.000,00</w:t>
      </w:r>
      <w:r w:rsidR="00A9212E">
        <w:t xml:space="preserve"> kn </w:t>
      </w:r>
      <w:r>
        <w:t xml:space="preserve">na račun sudskog depozita </w:t>
      </w:r>
      <w:r w:rsidRPr="00834131">
        <w:rPr>
          <w:u w:val="single"/>
        </w:rPr>
        <w:t xml:space="preserve">Trgovačkog suda u Zagrebu pri Hrvatskoj poštanskoj banci d.d. Zagreb, </w:t>
      </w:r>
      <w:r w:rsidR="003933FE">
        <w:rPr>
          <w:u w:val="single"/>
        </w:rPr>
        <w:t>IBAN 92</w:t>
      </w:r>
      <w:r w:rsidRPr="00834131">
        <w:rPr>
          <w:u w:val="single"/>
        </w:rPr>
        <w:t xml:space="preserve"> </w:t>
      </w:r>
      <w:r w:rsidR="00594D29" w:rsidRPr="00834131">
        <w:rPr>
          <w:u w:val="single"/>
        </w:rPr>
        <w:t xml:space="preserve">23900011300000460, </w:t>
      </w:r>
      <w:r w:rsidR="00DD159D">
        <w:rPr>
          <w:u w:val="single"/>
        </w:rPr>
        <w:t>model 05</w:t>
      </w:r>
      <w:r w:rsidR="00E8300E">
        <w:rPr>
          <w:u w:val="single"/>
        </w:rPr>
        <w:t xml:space="preserve">, </w:t>
      </w:r>
      <w:r w:rsidR="00594D29" w:rsidRPr="00834131">
        <w:rPr>
          <w:u w:val="single"/>
        </w:rPr>
        <w:t xml:space="preserve">poziv na </w:t>
      </w:r>
      <w:r w:rsidR="008E2F36">
        <w:rPr>
          <w:u w:val="single"/>
        </w:rPr>
        <w:t>1</w:t>
      </w:r>
      <w:r w:rsidR="00296882">
        <w:rPr>
          <w:u w:val="single"/>
        </w:rPr>
        <w:t>1</w:t>
      </w:r>
      <w:r w:rsidR="008E2F36">
        <w:rPr>
          <w:u w:val="single"/>
        </w:rPr>
        <w:t>31</w:t>
      </w:r>
      <w:r w:rsidR="00296882">
        <w:rPr>
          <w:u w:val="single"/>
        </w:rPr>
        <w:t>12</w:t>
      </w:r>
      <w:r w:rsidR="00594D29">
        <w:t xml:space="preserve"> </w:t>
      </w:r>
      <w:r w:rsidR="00342211">
        <w:t>uz opis plaćanja jamčevina za St-</w:t>
      </w:r>
      <w:r w:rsidR="0004763A">
        <w:t>1</w:t>
      </w:r>
      <w:r w:rsidR="00296882">
        <w:t>1</w:t>
      </w:r>
      <w:r w:rsidR="0004763A">
        <w:t>3</w:t>
      </w:r>
      <w:r w:rsidR="008E2F36">
        <w:t>1</w:t>
      </w:r>
      <w:r w:rsidR="00342211">
        <w:t>/1</w:t>
      </w:r>
      <w:r w:rsidR="00296882">
        <w:t>2</w:t>
      </w:r>
      <w:r w:rsidR="00342211">
        <w:t xml:space="preserve"> </w:t>
      </w:r>
      <w:r w:rsidR="00594D29">
        <w:t>i dokaz o tome predoče stečajnom sucu prije početka dražbe.</w:t>
      </w:r>
      <w:r w:rsidR="00FF6249">
        <w:t xml:space="preserve"> Jamčevina koja zaključno s navedenim datumom ne prispije na označeni račun </w:t>
      </w:r>
      <w:r w:rsidR="00B958EB">
        <w:t xml:space="preserve">Trgovačkog suda </w:t>
      </w:r>
      <w:r w:rsidR="00FF6249">
        <w:t>smatrat će se da nije plaćena.</w:t>
      </w:r>
    </w:p>
    <w:p w:rsidRDefault="00594D29" w:rsidP="00296882" w:rsidR="00594D29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 xml:space="preserve">Kupac je dužan </w:t>
      </w:r>
      <w:r w:rsidR="00342211">
        <w:t>uplatiti razliku između uplaćene</w:t>
      </w:r>
      <w:r>
        <w:t xml:space="preserve"> </w:t>
      </w:r>
      <w:r w:rsidR="00342211">
        <w:t>jamčevine</w:t>
      </w:r>
      <w:r w:rsidR="00C3671D">
        <w:t xml:space="preserve"> i postignute kupoprodajne cijene u roku od trideset dana od dana pravomoćnosti rješenja o dosudi na račun sudskog depozita Trgovačkog suda u Zagrebu.</w:t>
      </w:r>
    </w:p>
    <w:p w:rsidRDefault="00C3671D" w:rsidP="00296882" w:rsidR="00C3671D">
      <w:pPr>
        <w:jc w:val="both"/>
      </w:pPr>
      <w:r>
        <w:t>Ako kupac u navedenom roku ne položi kupov</w:t>
      </w:r>
      <w:r w:rsidR="00FF6249">
        <w:t>inu, S</w:t>
      </w:r>
      <w:r>
        <w:t>ud će posebnim rješenjem prodaju proglasiti nevažećom i odrediti novu prodaju uz uvjete određene za prodaju koja je oglašena nevažećom, a iz položene jamčevine namirit će troškove nove prodaje i nadoknaditi razliku između kupovine postignute na prijašnjoj prodaji i novoj prodaji.</w:t>
      </w:r>
    </w:p>
    <w:p w:rsidRDefault="00C3671D" w:rsidP="00296882" w:rsidR="00C3671D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 xml:space="preserve">Nekretnina će se rješenjem o dosudi </w:t>
      </w:r>
      <w:r w:rsidR="008C4B20">
        <w:t xml:space="preserve">dosuditi </w:t>
      </w:r>
      <w:r>
        <w:t>kupcu koji ponudi najpovoljniju cijenu.</w:t>
      </w:r>
    </w:p>
    <w:p w:rsidRDefault="00C3671D" w:rsidP="00296882" w:rsidR="00C3671D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 xml:space="preserve">U rješenju o dosudi nekretnine, sud će odrediti da se nakon pravomoćnosti tog rješenja i nakon što kupac položi kupovinu, u zemljišnim knjigama upiše u </w:t>
      </w:r>
      <w:r w:rsidR="00006FBA">
        <w:t>njegovu korist pravo vlasništva na dosuđenoj nekretnini, te da se brišu prava i tereti na nekretnini koji prestaju njihovom prodajom.</w:t>
      </w:r>
    </w:p>
    <w:p w:rsidRDefault="00006FBA" w:rsidP="00296882" w:rsidR="00006FBA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>Nakon pravomoćnosti rješenja o dosudi i nakon što kupac položi kupovinu sud će donijeti zaključak o predaji nekretnina kupcu, čime kupac stupa u posjed istih.</w:t>
      </w:r>
    </w:p>
    <w:p w:rsidRDefault="00FF6249" w:rsidP="00296882" w:rsidR="00FF6249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 xml:space="preserve">Nalaže se stečajnom upravitelju oglas </w:t>
      </w:r>
      <w:r w:rsidR="003340D2" w:rsidRPr="003340D2">
        <w:t xml:space="preserve">za prodaju nekretnina uz navedene uvjete prodaje </w:t>
      </w:r>
      <w:r>
        <w:t>dostaviti Hrvatskoj gospodarskoj komori radi upisa u očevidnik nekretnina.</w:t>
      </w:r>
    </w:p>
    <w:p w:rsidRDefault="00006FBA" w:rsidP="00296882" w:rsidR="00006FBA">
      <w:pPr>
        <w:numPr>
          <w:ilvl w:val="2"/>
          <w:numId w:val="1"/>
        </w:numPr>
        <w:tabs>
          <w:tab w:pos="2340" w:val="clear"/>
        </w:tabs>
        <w:ind w:firstLine="0" w:left="0"/>
        <w:jc w:val="both"/>
      </w:pPr>
      <w:r>
        <w:t>Imovina stečajnog dužnika navedena u točki I. ovog zaključka, a koje je predmet prodaje može se razgledati u dog</w:t>
      </w:r>
      <w:r w:rsidR="00296882">
        <w:t>ovoru sa stečajnim upraviteljem Jure Marušić</w:t>
      </w:r>
      <w:r w:rsidR="00A9212E">
        <w:t xml:space="preserve">, </w:t>
      </w:r>
      <w:r>
        <w:t>a uz pre</w:t>
      </w:r>
      <w:r w:rsidR="008C4B20">
        <w:t>t</w:t>
      </w:r>
      <w:r>
        <w:t xml:space="preserve">hodni dogovor na </w:t>
      </w:r>
      <w:r w:rsidR="00A9212E">
        <w:t>telefon</w:t>
      </w:r>
      <w:r w:rsidR="00C134FD">
        <w:t xml:space="preserve"> b</w:t>
      </w:r>
      <w:r>
        <w:t>r.</w:t>
      </w:r>
      <w:r w:rsidR="003D6C42">
        <w:t xml:space="preserve"> </w:t>
      </w:r>
      <w:r w:rsidR="00296882" w:rsidRPr="00913F24">
        <w:rPr>
          <w:b/>
        </w:rPr>
        <w:t>091 2512 772</w:t>
      </w:r>
      <w:r>
        <w:t>.</w:t>
      </w:r>
    </w:p>
    <w:p w:rsidRDefault="00115D6B" w:rsidP="00006FBA" w:rsidR="00115D6B">
      <w:pPr>
        <w:jc w:val="center"/>
      </w:pPr>
    </w:p>
    <w:p w:rsidRDefault="00006FBA" w:rsidP="00006FBA" w:rsidR="00006FBA">
      <w:pPr>
        <w:jc w:val="center"/>
      </w:pPr>
      <w:r>
        <w:t>Obrazloženje</w:t>
      </w:r>
    </w:p>
    <w:p w:rsidRDefault="00FF6249" w:rsidP="00006FBA" w:rsidR="00FF6249">
      <w:pPr>
        <w:jc w:val="center"/>
      </w:pPr>
    </w:p>
    <w:p w:rsidRDefault="00FF6249" w:rsidP="00FF6249" w:rsidR="00FF6249" w:rsidRPr="00903C04">
      <w:pPr>
        <w:jc w:val="both"/>
      </w:pPr>
      <w:r>
        <w:tab/>
        <w:t xml:space="preserve">Rješenjem ovog </w:t>
      </w:r>
      <w:r w:rsidR="003D6C42">
        <w:t>S</w:t>
      </w:r>
      <w:r>
        <w:t xml:space="preserve">uda broj </w:t>
      </w:r>
      <w:r w:rsidR="003D6C42">
        <w:t>St-1</w:t>
      </w:r>
      <w:r w:rsidR="00296882">
        <w:t>1</w:t>
      </w:r>
      <w:r w:rsidR="003D6C42">
        <w:t>31/1</w:t>
      </w:r>
      <w:r w:rsidR="00296882">
        <w:t>2</w:t>
      </w:r>
      <w:r w:rsidR="003D6C42">
        <w:t xml:space="preserve"> od </w:t>
      </w:r>
      <w:r w:rsidR="00296882">
        <w:t>14</w:t>
      </w:r>
      <w:r w:rsidR="003D6C42">
        <w:t xml:space="preserve">. </w:t>
      </w:r>
      <w:r w:rsidR="00296882">
        <w:t>lipnja</w:t>
      </w:r>
      <w:r w:rsidR="003D6C42">
        <w:t xml:space="preserve"> 201</w:t>
      </w:r>
      <w:r w:rsidR="00296882">
        <w:t>3</w:t>
      </w:r>
      <w:r w:rsidR="003D6C42">
        <w:t xml:space="preserve">. </w:t>
      </w:r>
      <w:r w:rsidRPr="00903C04">
        <w:t>otvoren je stečajni p</w:t>
      </w:r>
      <w:r>
        <w:t xml:space="preserve">ostupak nad </w:t>
      </w:r>
      <w:r w:rsidR="00296882" w:rsidRPr="00296882">
        <w:t>TECTOR d.o.o. u stečaju Zagreb, Samoborska 217, MBS:080580089, OIB:82199798395</w:t>
      </w:r>
      <w:r w:rsidRPr="00903C04">
        <w:t>, a stečajnu masu čin</w:t>
      </w:r>
      <w:r>
        <w:t>e</w:t>
      </w:r>
      <w:r w:rsidRPr="00903C04">
        <w:t xml:space="preserve"> i nekretnin</w:t>
      </w:r>
      <w:r>
        <w:t>e</w:t>
      </w:r>
      <w:r w:rsidRPr="00903C04">
        <w:t xml:space="preserve"> koj</w:t>
      </w:r>
      <w:r>
        <w:t>e su</w:t>
      </w:r>
      <w:r w:rsidRPr="00903C04">
        <w:t xml:space="preserve"> predmet ove prodaje.</w:t>
      </w:r>
    </w:p>
    <w:p w:rsidRDefault="00FF6249" w:rsidP="00FF6249" w:rsidR="00FF6249" w:rsidRPr="00903C04">
      <w:pPr>
        <w:jc w:val="both"/>
      </w:pPr>
      <w:r w:rsidRPr="00903C04">
        <w:tab/>
        <w:t>Stečajni je upravitelj podnio prijedlog da se nekretnine opisane u točci I ovog rješenja, a n</w:t>
      </w:r>
      <w:r>
        <w:t>a kojima postoji razlučno pravo</w:t>
      </w:r>
      <w:r w:rsidRPr="00903C04">
        <w:t>, prodaju u stečajnom postupku uz odgovarajuću primjenu pravila o ovrsi na nekretninama, sukladno čl.164.</w:t>
      </w:r>
      <w:r w:rsidR="00FC37A7">
        <w:t xml:space="preserve"> </w:t>
      </w:r>
      <w:r w:rsidRPr="00903C04">
        <w:t xml:space="preserve">st.1. </w:t>
      </w:r>
      <w:r>
        <w:t>Stečajnog zakona (NN 44/96, 29/99, 129/00, 123/03, 197/03, 187/04, 82/06</w:t>
      </w:r>
      <w:r w:rsidR="00FC37A7">
        <w:t>,</w:t>
      </w:r>
      <w:r>
        <w:t xml:space="preserve"> 116/10</w:t>
      </w:r>
      <w:r w:rsidR="00FC37A7">
        <w:t>, 25/13 i 133/13</w:t>
      </w:r>
      <w:r>
        <w:t xml:space="preserve"> - dalje SZ</w:t>
      </w:r>
      <w:r w:rsidR="00FC37A7">
        <w:t>)</w:t>
      </w:r>
      <w:r>
        <w:t>.</w:t>
      </w:r>
    </w:p>
    <w:p w:rsidRDefault="00DD159D" w:rsidP="00FC37A7" w:rsidR="00F566F8">
      <w:pPr>
        <w:jc w:val="both"/>
      </w:pPr>
      <w:r w:rsidRPr="003D6C42">
        <w:tab/>
        <w:t>Rješenjem ovog suda broj St-</w:t>
      </w:r>
      <w:r w:rsidR="003D6C42" w:rsidRPr="003D6C42">
        <w:t>1</w:t>
      </w:r>
      <w:r w:rsidR="00FC37A7">
        <w:t>131</w:t>
      </w:r>
      <w:r w:rsidR="003D6C42" w:rsidRPr="003D6C42">
        <w:t>1</w:t>
      </w:r>
      <w:r w:rsidRPr="003D6C42">
        <w:t>/1</w:t>
      </w:r>
      <w:r w:rsidR="00FC37A7">
        <w:t>2</w:t>
      </w:r>
      <w:r w:rsidRPr="003D6C42">
        <w:t xml:space="preserve"> od </w:t>
      </w:r>
      <w:r w:rsidR="00FC37A7" w:rsidRPr="00FC37A7">
        <w:t>11. rujna 2014</w:t>
      </w:r>
      <w:r w:rsidRPr="003D6C42">
        <w:t xml:space="preserve"> određena je prodaja u stečajnom postupku nekretnina u vlasništvu stečajnog dužnika uz odgovarajuću primjenu pravila o ovrsi na nekretninama i to: </w:t>
      </w:r>
      <w:r w:rsidR="00FC37A7" w:rsidRPr="00FC37A7">
        <w:tab/>
        <w:t>k.č.br. 509/1, zk.ul. 8453, k.o. Stenjevac, JEDNOKATNA OBITELJSKA STAMBENA ZGRADA U ZAGREBU, SAMOBORSKA CESTA BR. 217 I DVORIŠTE površine 381 čhv, upisane kod Zemljišno knjižnog odjela Općinskog građanskog suda u Zagrebu.</w:t>
      </w:r>
    </w:p>
    <w:p w:rsidRDefault="00F566F8" w:rsidP="004700BF" w:rsidR="00B958EB" w:rsidRPr="00B958EB">
      <w:pPr>
        <w:ind w:firstLine="708"/>
        <w:jc w:val="both"/>
      </w:pPr>
      <w:r>
        <w:lastRenderedPageBreak/>
        <w:t>Na nekretninama postoj</w:t>
      </w:r>
      <w:r w:rsidR="00FC37A7">
        <w:t>e</w:t>
      </w:r>
      <w:r>
        <w:t xml:space="preserve"> razlučn</w:t>
      </w:r>
      <w:r w:rsidR="00FC37A7">
        <w:t>a</w:t>
      </w:r>
      <w:r>
        <w:t xml:space="preserve"> prav</w:t>
      </w:r>
      <w:r w:rsidR="00FC37A7">
        <w:t xml:space="preserve">a: </w:t>
      </w:r>
      <w:r w:rsidR="00FC37A7" w:rsidRPr="00FC37A7">
        <w:t>pravo prvog reda u korist vjerovnika ERSTE &amp; STEIERMARKISCHE BANK d.d., Rijeka, Jadranski trg 3.a, OIB: 23057039320 za iznos kunske protuvrijednosti od 550.000,00 EUR uvećano za ugovorene kamate, kamate korisnika garancije, ugovorene kamate za zakašnjenje u plaćanju odnosno zakonske zatezne kamate ukoliko budu veće te naknade i troškove prisilne naplate bilo sudske ili izvansudske prirode, drugog reda u korist vjerovnika ERSTE &amp; STEIERMARKISCHE BANK d.d., Rijeka, Jadranski trg 3.a, OIB: 23057039320 temeljem Sporazuma o osiguranju novčane tražbine zasnivanjem založnog prava (hipoteke) na nekretnini od 27. siječnja 2011.,uknjižuje se založno pravo u iznosu od 685.000,00 EUR uvećano za redovne ugovorene kamate, ugovorene kamate za zakašnjenje u plaćanju odnosno zakonske zatezne kamate ukoliko budu više, te provizije, naknade i troškove prisilne naplate, te drugim uvjetima u skladu s Ugovorom, trećeg reda u korist vjerovnika REPUBLIKA HRVATSKA, OIB: 52634238587 temeljem rješenja Općinskog građanskog suda u Zagrebu, posl. br. Ovr-2455/12 od 31. kolovoza 2012. uknjižuje se založno pravo radi osiguranja tražbine u iznosu od 2.256.274,86 kn.</w:t>
      </w:r>
    </w:p>
    <w:p w:rsidRDefault="00FF6249" w:rsidP="00DD159D" w:rsidR="00FF6249" w:rsidRPr="00DD159D">
      <w:pPr>
        <w:jc w:val="both"/>
      </w:pPr>
      <w:r>
        <w:tab/>
      </w:r>
      <w:r w:rsidR="00FC37A7">
        <w:t xml:space="preserve">Vrijednost nekretnine je određena temeljem Elaborata revizije procijene vrijednosti nekretnine od 11. srpnja 2014. izrađenu po d.i.g. Goran Baković u iznosu od </w:t>
      </w:r>
      <w:r w:rsidR="00FC37A7" w:rsidRPr="00FC37A7">
        <w:t>1.897.500,00</w:t>
      </w:r>
      <w:r w:rsidR="00FC37A7">
        <w:t xml:space="preserve"> kn.</w:t>
      </w:r>
    </w:p>
    <w:p w:rsidRDefault="009E3C8A" w:rsidP="009E3C8A" w:rsidR="009E3C8A" w:rsidRPr="00C176FC">
      <w:pPr>
        <w:jc w:val="both"/>
      </w:pPr>
      <w:r>
        <w:tab/>
        <w:t xml:space="preserve">O uvjetima i načinu prodaje odlučeno je na temelju odredbi </w:t>
      </w:r>
      <w:r w:rsidRPr="00C176FC">
        <w:t>Ovršnog zakona, a u svezi s čl</w:t>
      </w:r>
      <w:r>
        <w:t>ankom</w:t>
      </w:r>
      <w:r w:rsidR="00B958EB">
        <w:t xml:space="preserve"> </w:t>
      </w:r>
      <w:r w:rsidRPr="00C176FC">
        <w:t>164. SZ-a.</w:t>
      </w:r>
    </w:p>
    <w:p w:rsidRDefault="00006FBA" w:rsidP="00006FBA" w:rsidR="00006FBA">
      <w:pPr>
        <w:jc w:val="center"/>
      </w:pPr>
      <w:r>
        <w:t>U Zagrebu</w:t>
      </w:r>
      <w:r w:rsidR="00CA4490">
        <w:t>,</w:t>
      </w:r>
      <w:r>
        <w:t xml:space="preserve"> </w:t>
      </w:r>
      <w:r w:rsidR="00F519EF">
        <w:t>7</w:t>
      </w:r>
      <w:r w:rsidR="00C5722D">
        <w:t xml:space="preserve">. </w:t>
      </w:r>
      <w:r w:rsidR="00F519EF">
        <w:t>rujna 20</w:t>
      </w:r>
      <w:r w:rsidR="0070041A">
        <w:t>1</w:t>
      </w:r>
      <w:r w:rsidR="00296882">
        <w:t>5</w:t>
      </w:r>
      <w:r w:rsidR="0070041A">
        <w:t>.</w:t>
      </w:r>
    </w:p>
    <w:p w:rsidRDefault="00981B5F" w:rsidP="00006FBA" w:rsidR="00981B5F">
      <w:pPr>
        <w:jc w:val="center"/>
      </w:pPr>
    </w:p>
    <w:p w:rsidRDefault="00006FBA" w:rsidP="00006FBA" w:rsidR="00006FB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06FBA" w:rsidP="00006FBA" w:rsidR="00B33E9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Mislav Kolakušić</w:t>
      </w:r>
      <w:r w:rsidR="002114E3">
        <w:t xml:space="preserve"> </w:t>
      </w:r>
    </w:p>
    <w:p w:rsidRDefault="00981B5F" w:rsidP="00006FBA" w:rsidR="00981B5F">
      <w:pPr>
        <w:jc w:val="both"/>
      </w:pPr>
    </w:p>
    <w:p w:rsidRDefault="00006FBA" w:rsidP="00006FBA" w:rsidR="00006FBA">
      <w:pPr>
        <w:jc w:val="both"/>
        <w:rPr>
          <w:u w:val="single"/>
        </w:rPr>
      </w:pPr>
      <w:r w:rsidRPr="00006FBA">
        <w:rPr>
          <w:u w:val="single"/>
        </w:rPr>
        <w:t>UPUTA O PRAVNOM LIJEKU:</w:t>
      </w:r>
    </w:p>
    <w:p w:rsidRDefault="00006FBA" w:rsidP="00055622" w:rsidR="00640990">
      <w:pPr>
        <w:jc w:val="both"/>
      </w:pPr>
      <w:r>
        <w:t>Protiv ovog zaključka nije dopuštena žalba (čl.11. t.</w:t>
      </w:r>
      <w:r w:rsidR="00F566F8">
        <w:t xml:space="preserve"> </w:t>
      </w:r>
      <w:r>
        <w:t>9. SZ-a)</w:t>
      </w:r>
    </w:p>
    <w:p w:rsidRDefault="00115D6B" w:rsidP="00055622" w:rsidR="00115D6B">
      <w:pPr>
        <w:jc w:val="both"/>
      </w:pPr>
    </w:p>
    <w:p w:rsidRDefault="00115D6B" w:rsidP="00055622" w:rsidR="00115D6B">
      <w:pPr>
        <w:jc w:val="both"/>
      </w:pPr>
    </w:p>
    <w:p w:rsidRDefault="00C156E5" w:rsidP="00C156E5" w:rsidR="00C156E5">
      <w:pPr>
        <w:jc w:val="both"/>
      </w:pPr>
      <w:r>
        <w:t>DNA:</w:t>
      </w:r>
    </w:p>
    <w:p w:rsidRDefault="00C156E5" w:rsidP="00C156E5" w:rsidR="00C156E5">
      <w:pPr>
        <w:numPr>
          <w:ilvl w:val="0"/>
          <w:numId w:val="6"/>
        </w:numPr>
        <w:jc w:val="both"/>
      </w:pPr>
      <w:r>
        <w:t>Stečajnom upravitelju</w:t>
      </w:r>
      <w:r w:rsidR="00205907">
        <w:t xml:space="preserve"> i putem e-mail</w:t>
      </w:r>
    </w:p>
    <w:p w:rsidRDefault="00FC37A7" w:rsidP="00C156E5" w:rsidR="00C156E5">
      <w:pPr>
        <w:numPr>
          <w:ilvl w:val="0"/>
          <w:numId w:val="6"/>
        </w:numPr>
        <w:jc w:val="both"/>
      </w:pPr>
      <w:r>
        <w:t>Razlučni vjerovnici</w:t>
      </w:r>
      <w:r w:rsidR="00C156E5" w:rsidRPr="00B958EB">
        <w:t xml:space="preserve"> </w:t>
      </w:r>
    </w:p>
    <w:p w:rsidRDefault="00FC37A7" w:rsidP="00FC37A7" w:rsidR="00FC37A7">
      <w:pPr>
        <w:ind w:left="720"/>
        <w:jc w:val="both"/>
      </w:pPr>
      <w:r w:rsidRPr="00FC37A7">
        <w:t xml:space="preserve">ERSTE &amp; STEIERMARKISCHE BANK </w:t>
      </w:r>
      <w:r>
        <w:t>d.d., Rijeka, Jadranski trg 3.a po punomoćniku OD Gjurašić, Fak &amp; partneri, Zagreb, Đorđićeva 18</w:t>
      </w:r>
    </w:p>
    <w:p w:rsidRDefault="00FC37A7" w:rsidP="00FC37A7" w:rsidR="00FC37A7">
      <w:pPr>
        <w:ind w:left="720"/>
        <w:jc w:val="both"/>
      </w:pPr>
      <w:r w:rsidRPr="00FC37A7">
        <w:t>REPUBLIKA HRVATSKA</w:t>
      </w:r>
      <w:r>
        <w:t>, po ŽDO Zagreb</w:t>
      </w:r>
    </w:p>
    <w:p w:rsidRDefault="00C156E5" w:rsidP="00C156E5" w:rsidR="00C156E5">
      <w:pPr>
        <w:numPr>
          <w:ilvl w:val="0"/>
          <w:numId w:val="6"/>
        </w:numPr>
        <w:jc w:val="both"/>
      </w:pPr>
      <w:r>
        <w:t>Oglasna ploča suda</w:t>
      </w:r>
      <w:r w:rsidR="00FC37A7">
        <w:t xml:space="preserve"> do </w:t>
      </w:r>
      <w:r w:rsidR="00512C92">
        <w:t>5</w:t>
      </w:r>
      <w:r w:rsidR="008B2618">
        <w:t>.</w:t>
      </w:r>
      <w:r w:rsidR="00512C92">
        <w:t>9</w:t>
      </w:r>
      <w:r w:rsidR="008B2618">
        <w:t>.2015</w:t>
      </w:r>
      <w:r w:rsidR="00FC37A7">
        <w:t>.</w:t>
      </w:r>
      <w:r w:rsidR="00981B5F">
        <w:t xml:space="preserve"> i e-oglasna ploča</w:t>
      </w:r>
    </w:p>
    <w:p w:rsidRDefault="00C156E5" w:rsidP="00C156E5" w:rsidR="00C156E5">
      <w:pPr>
        <w:numPr>
          <w:ilvl w:val="0"/>
          <w:numId w:val="6"/>
        </w:numPr>
        <w:jc w:val="both"/>
      </w:pPr>
      <w:r>
        <w:t>Ministarstvo financija Porezna uprava</w:t>
      </w:r>
    </w:p>
    <w:p w:rsidRDefault="00C156E5" w:rsidP="00C80075" w:rsidR="00AB12F1">
      <w:pPr>
        <w:numPr>
          <w:ilvl w:val="0"/>
          <w:numId w:val="6"/>
        </w:numPr>
        <w:jc w:val="both"/>
      </w:pPr>
      <w:r>
        <w:t>Računovodstvo suda</w:t>
      </w:r>
      <w:r>
        <w:tab/>
      </w:r>
      <w:r>
        <w:tab/>
      </w:r>
    </w:p>
    <w:sectPr w:rsidSect="002114E3" w:rsidR="00AB12F1">
      <w:headerReference w:type="even" r:id="rId10"/>
      <w:headerReference w:type="default" r:id="rId11"/>
      <w:pgSz w:h="16838" w:w="11906"/>
      <w:pgMar w:gutter="0" w:footer="708" w:header="708" w:left="1417" w:bottom="1134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64BB" w:rsidR="002164BB">
      <w:r>
        <w:separator/>
      </w:r>
    </w:p>
  </w:endnote>
  <w:endnote w:id="0" w:type="continuationSeparator">
    <w:p w:rsidRDefault="002164BB" w:rsidR="00216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64BB" w:rsidR="002164BB">
      <w:r>
        <w:separator/>
      </w:r>
    </w:p>
  </w:footnote>
  <w:footnote w:id="0" w:type="continuationSeparator">
    <w:p w:rsidRDefault="002164BB" w:rsidR="002164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EDE" w:rsidP="00593F0B" w:rsidR="00835E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EDE" w:rsidR="00835E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5EDE" w:rsidP="00593F0B" w:rsidR="00835E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566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35EDE" w:rsidP="00834131" w:rsidR="00835EDE">
    <w:pPr>
      <w:pStyle w:val="Zaglavlje"/>
      <w:jc w:val="right"/>
    </w:pPr>
    <w:r>
      <w:t>St-1</w:t>
    </w:r>
    <w:r w:rsidR="00296882">
      <w:t>1</w:t>
    </w:r>
    <w:r>
      <w:t>31/1</w:t>
    </w:r>
    <w:r w:rsidR="00296882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4142AFE"/>
    <w:multiLevelType w:val="hybridMultilevel"/>
    <w:tmpl w:val="641AA724"/>
    <w:lvl w:tplc="0BD2C1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4763A"/>
    <w:rsid w:val="000477BF"/>
    <w:rsid w:val="00055622"/>
    <w:rsid w:val="0009566C"/>
    <w:rsid w:val="000A6B2D"/>
    <w:rsid w:val="000B2D16"/>
    <w:rsid w:val="000E7277"/>
    <w:rsid w:val="001155B1"/>
    <w:rsid w:val="00115D6B"/>
    <w:rsid w:val="0016744A"/>
    <w:rsid w:val="001B29B4"/>
    <w:rsid w:val="001C3D63"/>
    <w:rsid w:val="00203D1E"/>
    <w:rsid w:val="00205907"/>
    <w:rsid w:val="00210F91"/>
    <w:rsid w:val="002114E3"/>
    <w:rsid w:val="002164BB"/>
    <w:rsid w:val="00216E53"/>
    <w:rsid w:val="00234698"/>
    <w:rsid w:val="002469E0"/>
    <w:rsid w:val="00270778"/>
    <w:rsid w:val="00293832"/>
    <w:rsid w:val="00294E83"/>
    <w:rsid w:val="00296882"/>
    <w:rsid w:val="002C5BBF"/>
    <w:rsid w:val="002F7FF2"/>
    <w:rsid w:val="003038D9"/>
    <w:rsid w:val="00307762"/>
    <w:rsid w:val="0032032E"/>
    <w:rsid w:val="00323260"/>
    <w:rsid w:val="00333CE9"/>
    <w:rsid w:val="003340D2"/>
    <w:rsid w:val="00337DEA"/>
    <w:rsid w:val="00342211"/>
    <w:rsid w:val="003622D7"/>
    <w:rsid w:val="003758C6"/>
    <w:rsid w:val="00385D9F"/>
    <w:rsid w:val="003933FE"/>
    <w:rsid w:val="003D6C42"/>
    <w:rsid w:val="00420170"/>
    <w:rsid w:val="0042266C"/>
    <w:rsid w:val="00425A95"/>
    <w:rsid w:val="004463C9"/>
    <w:rsid w:val="004700BF"/>
    <w:rsid w:val="004A1C1E"/>
    <w:rsid w:val="004A3A68"/>
    <w:rsid w:val="004D4D28"/>
    <w:rsid w:val="004E5D6E"/>
    <w:rsid w:val="00512C92"/>
    <w:rsid w:val="00526F5A"/>
    <w:rsid w:val="005325FD"/>
    <w:rsid w:val="00532E66"/>
    <w:rsid w:val="00537215"/>
    <w:rsid w:val="005419DD"/>
    <w:rsid w:val="00541F0A"/>
    <w:rsid w:val="00554FEF"/>
    <w:rsid w:val="00593F0B"/>
    <w:rsid w:val="00594D29"/>
    <w:rsid w:val="005F0903"/>
    <w:rsid w:val="00640990"/>
    <w:rsid w:val="006565E7"/>
    <w:rsid w:val="00681691"/>
    <w:rsid w:val="00687B48"/>
    <w:rsid w:val="00694BA3"/>
    <w:rsid w:val="00696452"/>
    <w:rsid w:val="006E14EA"/>
    <w:rsid w:val="006E6A30"/>
    <w:rsid w:val="0070041A"/>
    <w:rsid w:val="007065E1"/>
    <w:rsid w:val="007069EE"/>
    <w:rsid w:val="00714580"/>
    <w:rsid w:val="00726CCD"/>
    <w:rsid w:val="007419F2"/>
    <w:rsid w:val="00761826"/>
    <w:rsid w:val="00767004"/>
    <w:rsid w:val="00787107"/>
    <w:rsid w:val="007A18B6"/>
    <w:rsid w:val="007D3CB2"/>
    <w:rsid w:val="007E055B"/>
    <w:rsid w:val="007E7F99"/>
    <w:rsid w:val="00834131"/>
    <w:rsid w:val="00835EDE"/>
    <w:rsid w:val="008A5CB2"/>
    <w:rsid w:val="008B2618"/>
    <w:rsid w:val="008C4B20"/>
    <w:rsid w:val="008C577F"/>
    <w:rsid w:val="008E1F58"/>
    <w:rsid w:val="008E2F36"/>
    <w:rsid w:val="008F6B74"/>
    <w:rsid w:val="00937084"/>
    <w:rsid w:val="009405B5"/>
    <w:rsid w:val="009526B9"/>
    <w:rsid w:val="00970A38"/>
    <w:rsid w:val="009741D2"/>
    <w:rsid w:val="00975C2D"/>
    <w:rsid w:val="0097615D"/>
    <w:rsid w:val="00981B5F"/>
    <w:rsid w:val="00991035"/>
    <w:rsid w:val="009E3C8A"/>
    <w:rsid w:val="009E687B"/>
    <w:rsid w:val="009F35AC"/>
    <w:rsid w:val="009F6855"/>
    <w:rsid w:val="00A0102B"/>
    <w:rsid w:val="00A04949"/>
    <w:rsid w:val="00A2480B"/>
    <w:rsid w:val="00A364B1"/>
    <w:rsid w:val="00A41BC8"/>
    <w:rsid w:val="00A56254"/>
    <w:rsid w:val="00A62738"/>
    <w:rsid w:val="00A63AD9"/>
    <w:rsid w:val="00A8002E"/>
    <w:rsid w:val="00A801DD"/>
    <w:rsid w:val="00A9212E"/>
    <w:rsid w:val="00AB12F1"/>
    <w:rsid w:val="00AD0C48"/>
    <w:rsid w:val="00AE29A4"/>
    <w:rsid w:val="00AF0E04"/>
    <w:rsid w:val="00B33E91"/>
    <w:rsid w:val="00B708F4"/>
    <w:rsid w:val="00B73716"/>
    <w:rsid w:val="00B958EB"/>
    <w:rsid w:val="00BC4B61"/>
    <w:rsid w:val="00BC4C40"/>
    <w:rsid w:val="00BD10C9"/>
    <w:rsid w:val="00BD60F6"/>
    <w:rsid w:val="00C134FD"/>
    <w:rsid w:val="00C156E5"/>
    <w:rsid w:val="00C2545F"/>
    <w:rsid w:val="00C3671D"/>
    <w:rsid w:val="00C5722D"/>
    <w:rsid w:val="00C80075"/>
    <w:rsid w:val="00C85869"/>
    <w:rsid w:val="00CA4490"/>
    <w:rsid w:val="00CD1078"/>
    <w:rsid w:val="00D32739"/>
    <w:rsid w:val="00D60658"/>
    <w:rsid w:val="00D764EB"/>
    <w:rsid w:val="00D84657"/>
    <w:rsid w:val="00DA1412"/>
    <w:rsid w:val="00DA7F3E"/>
    <w:rsid w:val="00DC41E6"/>
    <w:rsid w:val="00DD159D"/>
    <w:rsid w:val="00DE32B2"/>
    <w:rsid w:val="00DE3EFA"/>
    <w:rsid w:val="00E270F6"/>
    <w:rsid w:val="00E31163"/>
    <w:rsid w:val="00E438EE"/>
    <w:rsid w:val="00E43E10"/>
    <w:rsid w:val="00E8300E"/>
    <w:rsid w:val="00E91836"/>
    <w:rsid w:val="00E96088"/>
    <w:rsid w:val="00EB37C3"/>
    <w:rsid w:val="00EB67C3"/>
    <w:rsid w:val="00EC3F25"/>
    <w:rsid w:val="00EE3F01"/>
    <w:rsid w:val="00F31FAE"/>
    <w:rsid w:val="00F519EF"/>
    <w:rsid w:val="00F54695"/>
    <w:rsid w:val="00F566F8"/>
    <w:rsid w:val="00F63508"/>
    <w:rsid w:val="00FC37A7"/>
    <w:rsid w:val="00FC3875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68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6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6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6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6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6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9688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56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6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6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6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6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4158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1131</izvorni_sadrzaj>
    <derivirana_varijabla naziv="DomainObject.Predmet.Broj_1">1131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2012.</izvorni_sadrzaj>
    <derivirana_varijabla naziv="DomainObject.Predmet.DatumOsnivanja_1">7.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St-1131/2012</izvorni_sadrzaj>
    <derivirana_varijabla naziv="DomainObject.Predmet.OznakaBroj_1">St-1131/2012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7.ST-155/12
72.St-1166/12</izvorni_sadrzaj>
    <derivirana_varijabla naziv="DomainObject.Predmet.PrimjedbaSuca_1">VEZA: 7.ST-155/12
72.St-1166/12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TECTOR d.o.o. za usluge</izvorni_sadrzaj>
    <derivirana_varijabla naziv="DomainObject.Predmet.ProtustrankaFormated_1">  TECTOR d.o.o. za usluge</derivirana_varijabla>
  </DomainObject.Predmet.ProtustrankaFormated>
  <DomainObject.Predmet.ProtustrankaFormatedOIB>
    <izvorni_sadrzaj>  TECTOR d.o.o. za usluge, OIB 82199798395</izvorni_sadrzaj>
    <derivirana_varijabla naziv="DomainObject.Predmet.ProtustrankaFormatedOIB_1">  TECTOR d.o.o. za usluge, OIB 82199798395</derivirana_varijabla>
  </DomainObject.Predmet.ProtustrankaFormatedOIB>
  <DomainObject.Predmet.ProtustrankaFormatedWithAdress>
    <izvorni_sadrzaj> TECTOR d.o.o. za usluge, Samoborska 217, 10000 Zagreb</izvorni_sadrzaj>
    <derivirana_varijabla naziv="DomainObject.Predmet.ProtustrankaFormatedWithAdress_1"> TECTOR d.o.o. za usluge, Samoborska 217, 10000 Zagreb</derivirana_varijabla>
  </DomainObject.Predmet.ProtustrankaFormatedWithAdress>
  <DomainObject.Predmet.ProtustrankaFormatedWithAdressOIB>
    <izvorni_sadrzaj> TECTOR d.o.o. za usluge, OIB 82199798395, Samoborska 217, 10000 Zagreb</izvorni_sadrzaj>
    <derivirana_varijabla naziv="DomainObject.Predmet.ProtustrankaFormatedWithAdressOIB_1"> TECTOR d.o.o. za usluge, OIB 82199798395, Samoborska 217, 10000 Zagreb</derivirana_varijabla>
  </DomainObject.Predmet.ProtustrankaFormatedWithAdressOIB>
  <DomainObject.Predmet.ProtustrankaWithAdress>
    <izvorni_sadrzaj>TECTOR d.o.o. za usluge Samoborska 217, 10000 Zagreb</izvorni_sadrzaj>
    <derivirana_varijabla naziv="DomainObject.Predmet.ProtustrankaWithAdress_1">TECTOR d.o.o. za usluge Samoborska 217, 10000 Zagreb</derivirana_varijabla>
  </DomainObject.Predmet.ProtustrankaWithAdress>
  <DomainObject.Predmet.ProtustrankaWithAdressOIB>
    <izvorni_sadrzaj>TECTOR d.o.o. za usluge, OIB 82199798395, Samoborska 217, 10000 Zagreb</izvorni_sadrzaj>
    <derivirana_varijabla naziv="DomainObject.Predmet.ProtustrankaWithAdressOIB_1">TECTOR d.o.o. za usluge, OIB 82199798395, Samoborska 217, 10000 Zagreb</derivirana_varijabla>
  </DomainObject.Predmet.ProtustrankaWithAdressOIB>
  <DomainObject.Predmet.ProtustrankaNazivFormated>
    <izvorni_sadrzaj>TECTOR d.o.o. za usluge</izvorni_sadrzaj>
    <derivirana_varijabla naziv="DomainObject.Predmet.ProtustrankaNazivFormated_1">TECTOR d.o.o. za usluge</derivirana_varijabla>
  </DomainObject.Predmet.ProtustrankaNazivFormated>
  <DomainObject.Predmet.ProtustrankaNazivFormatedOIB>
    <izvorni_sadrzaj>TECTOR d.o.o. za usluge, OIB 82199798395</izvorni_sadrzaj>
    <derivirana_varijabla naziv="DomainObject.Predmet.ProtustrankaNazivFormatedOIB_1">TECTOR d.o.o. za usluge, OIB 82199798395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PETRIĆ zastupanog po punomoćniku IRENA RADIĆ</izvorni_sadrzaj>
    <derivirana_varijabla naziv="DomainObject.Predmet.StrankaFormated_1">  ROBERT PETRIĆ zastupanog po punomoćniku IRENA RADIĆ</derivirana_varijabla>
  </DomainObject.Predmet.StrankaFormated>
  <DomainObject.Predmet.StrankaFormatedOIB>
    <izvorni_sadrzaj>  ROBERT PETRIĆ zastupanog po punomoćniku IRENA RADIĆ</izvorni_sadrzaj>
    <derivirana_varijabla naziv="DomainObject.Predmet.StrankaFormatedOIB_1">  ROBERT PETRIĆ zastupanog po punomoćniku IRENA RADIĆ</derivirana_varijabla>
  </DomainObject.Predmet.StrankaFormatedOIB>
  <DomainObject.Predmet.StrankaFormatedWithAdress>
    <izvorni_sadrzaj> ROBERT PETRIĆ, VINOGRADARSKA 1, HRNJANEC, 10382 Donja Zelina zastupanog po punomoćniku IRENA RADIĆ</izvorni_sadrzaj>
    <derivirana_varijabla naziv="DomainObject.Predmet.StrankaFormatedWithAdress_1"> ROBERT PETRIĆ, VINOGRADARSKA 1, HRNJANEC, 10382 Donja Zelina zastupanog po punomoćniku IRENA RADIĆ</derivirana_varijabla>
  </DomainObject.Predmet.StrankaFormatedWithAdress>
  <DomainObject.Predmet.StrankaFormatedWithAdressOIB>
    <izvorni_sadrzaj> ROBERT PETRIĆ, VINOGRADARSKA 1, HRNJANEC, 10382 Donja Zelina zastupanog po punomoćniku IRENA RADIĆ</izvorni_sadrzaj>
    <derivirana_varijabla naziv="DomainObject.Predmet.StrankaFormatedWithAdressOIB_1"> ROBERT PETRIĆ, VINOGRADARSKA 1, HRNJANEC, 10382 Donja Zelina zastupanog po punomoćniku IRENA RADIĆ</derivirana_varijabla>
  </DomainObject.Predmet.StrankaFormatedWithAdressOIB>
  <DomainObject.Predmet.StrankaWithAdress>
    <izvorni_sadrzaj>ROBERT PETRIĆ VINOGRADARSKA 1, HRNJANEC,10382 Donja Zelina</izvorni_sadrzaj>
    <derivirana_varijabla naziv="DomainObject.Predmet.StrankaWithAdress_1">ROBERT PETRIĆ VINOGRADARSKA 1, HRNJANEC,10382 Donja Zelina</derivirana_varijabla>
  </DomainObject.Predmet.StrankaWithAdress>
  <DomainObject.Predmet.StrankaWithAdressOIB>
    <izvorni_sadrzaj>ROBERT PETRIĆ, VINOGRADARSKA 1, HRNJANEC,10382 Donja Zelina</izvorni_sadrzaj>
    <derivirana_varijabla naziv="DomainObject.Predmet.StrankaWithAdressOIB_1">ROBERT PETRIĆ, VINOGRADARSKA 1, HRNJANEC,10382 Donja Zelina</derivirana_varijabla>
  </DomainObject.Predmet.StrankaWithAdressOIB>
  <DomainObject.Predmet.StrankaNazivFormated>
    <izvorni_sadrzaj>ROBERT PETRIĆ</izvorni_sadrzaj>
    <derivirana_varijabla naziv="DomainObject.Predmet.StrankaNazivFormated_1">ROBERT PETRIĆ</derivirana_varijabla>
  </DomainObject.Predmet.StrankaNazivFormated>
  <DomainObject.Predmet.StrankaNazivFormatedOIB>
    <izvorni_sadrzaj>ROBERT PETRIĆ</izvorni_sadrzaj>
    <derivirana_varijabla naziv="DomainObject.Predmet.StrankaNazivFormatedOIB_1">ROBERT PETRIĆ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ROBERT PETRIĆ zastupanog po punomoćniku IRENA RADIĆ</item>
    </izvorni_sadrzaj>
    <derivirana_varijabla naziv="DomainObject.Predmet.StrankaListFormated_1">
      <item>ROBERT PETRIĆ zastupanog po punomoćniku IRENA RADIĆ</item>
    </derivirana_varijabla>
  </DomainObject.Predmet.StrankaListFormated>
  <DomainObject.Predmet.StrankaListFormatedOIB>
    <izvorni_sadrzaj>
      <item>ROBERT PETRIĆ zastupanog po punomoćniku IRENA RADIĆ</item>
    </izvorni_sadrzaj>
    <derivirana_varijabla naziv="DomainObject.Predmet.StrankaListFormatedOIB_1">
      <item>ROBERT PETRIĆ zastupanog po punomoćniku IRENA RADIĆ</item>
    </derivirana_varijabla>
  </DomainObject.Predmet.StrankaListFormatedOIB>
  <DomainObject.Predmet.StrankaListFormatedWithAdress>
    <izvorni_sadrzaj>
      <item>ROBERT PETRIĆ, VINOGRADARSKA 1, HRNJANEC, 10382 Donja Zelina zastupanog po punomoćniku IRENA RADIĆ</item>
    </izvorni_sadrzaj>
    <derivirana_varijabla naziv="DomainObject.Predmet.StrankaListFormatedWithAdress_1">
      <item>ROBERT PETRIĆ, VINOGRADARSKA 1, HRNJANEC, 10382 Donja Zelina zastupanog po punomoćniku IRENA RADIĆ</item>
    </derivirana_varijabla>
  </DomainObject.Predmet.StrankaListFormatedWithAdress>
  <DomainObject.Predmet.StrankaListFormatedWithAdressOIB>
    <izvorni_sadrzaj>
      <item>ROBERT PETRIĆ, VINOGRADARSKA 1, HRNJANEC, 10382 Donja Zelina zastupanog po punomoćniku IRENA RADIĆ</item>
    </izvorni_sadrzaj>
    <derivirana_varijabla naziv="DomainObject.Predmet.StrankaListFormatedWithAdressOIB_1">
      <item>ROBERT PETRIĆ, VINOGRADARSKA 1, HRNJANEC, 10382 Donja Zelina zastupanog po punomoćniku IRENA RADIĆ</item>
    </derivirana_varijabla>
  </DomainObject.Predmet.StrankaListFormatedWithAdressOIB>
  <DomainObject.Predmet.StrankaListNazivFormated>
    <izvorni_sadrzaj>
      <item>ROBERT PETRIĆ</item>
    </izvorni_sadrzaj>
    <derivirana_varijabla naziv="DomainObject.Predmet.StrankaListNazivFormated_1">
      <item>ROBERT PETRIĆ</item>
    </derivirana_varijabla>
  </DomainObject.Predmet.StrankaListNazivFormated>
  <DomainObject.Predmet.StrankaListNazivFormatedOIB>
    <izvorni_sadrzaj>
      <item>ROBERT PETRIĆ</item>
    </izvorni_sadrzaj>
    <derivirana_varijabla naziv="DomainObject.Predmet.StrankaListNazivFormatedOIB_1">
      <item>ROBERT PETRIĆ</item>
    </derivirana_varijabla>
  </DomainObject.Predmet.StrankaListNazivFormatedOIB>
  <DomainObject.Predmet.ProtuStrankaListFormated>
    <izvorni_sadrzaj>
      <item>TECTOR d.o.o. za usluge</item>
    </izvorni_sadrzaj>
    <derivirana_varijabla naziv="DomainObject.Predmet.ProtuStrankaListFormated_1">
      <item>TECTOR d.o.o. za usluge</item>
    </derivirana_varijabla>
  </DomainObject.Predmet.ProtuStrankaListFormated>
  <DomainObject.Predmet.ProtuStrankaListFormatedOIB>
    <izvorni_sadrzaj>
      <item>TECTOR d.o.o. za usluge, OIB 82199798395</item>
    </izvorni_sadrzaj>
    <derivirana_varijabla naziv="DomainObject.Predmet.ProtuStrankaListFormatedOIB_1">
      <item>TECTOR d.o.o. za usluge, OIB 82199798395</item>
    </derivirana_varijabla>
  </DomainObject.Predmet.ProtuStrankaListFormatedOIB>
  <DomainObject.Predmet.ProtuStrankaListFormatedWithAdress>
    <izvorni_sadrzaj>
      <item>TECTOR d.o.o. za usluge, Samoborska 217, 10000 Zagreb</item>
    </izvorni_sadrzaj>
    <derivirana_varijabla naziv="DomainObject.Predmet.ProtuStrankaListFormatedWithAdress_1">
      <item>TECTOR d.o.o. za usluge, Samoborska 217, 10000 Zagreb</item>
    </derivirana_varijabla>
  </DomainObject.Predmet.ProtuStrankaListFormatedWithAdress>
  <DomainObject.Predmet.ProtuStrankaListFormatedWithAdressOIB>
    <izvorni_sadrzaj>
      <item>TECTOR d.o.o. za usluge, OIB 82199798395, Samoborska 217, 10000 Zagreb</item>
    </izvorni_sadrzaj>
    <derivirana_varijabla naziv="DomainObject.Predmet.ProtuStrankaListFormatedWithAdressOIB_1">
      <item>TECTOR d.o.o. za usluge, OIB 82199798395, Samoborska 217, 10000 Zagreb</item>
    </derivirana_varijabla>
  </DomainObject.Predmet.ProtuStrankaListFormatedWithAdressOIB>
  <DomainObject.Predmet.ProtuStrankaListNazivFormated>
    <izvorni_sadrzaj>
      <item>TECTOR d.o.o. za usluge</item>
    </izvorni_sadrzaj>
    <derivirana_varijabla naziv="DomainObject.Predmet.ProtuStrankaListNazivFormated_1">
      <item>TECTOR d.o.o. za usluge</item>
    </derivirana_varijabla>
  </DomainObject.Predmet.ProtuStrankaListNazivFormated>
  <DomainObject.Predmet.ProtuStrankaListNazivFormatedOIB>
    <izvorni_sadrzaj>
      <item>TECTOR d.o.o. za usluge, OIB 82199798395</item>
    </izvorni_sadrzaj>
    <derivirana_varijabla naziv="DomainObject.Predmet.ProtuStrankaListNazivFormatedOIB_1">
      <item>TECTOR d.o.o. za usluge, OIB 82199798395</item>
    </derivirana_varijabla>
  </DomainObject.Predmet.ProtuStrankaListNazivFormatedOIB>
  <DomainObject.Predmet.OstaliListFormated>
    <izvorni_sadrzaj>
      <item>IRENA RADIĆ punomoćnik sudionika u postupku ROBERT PETRIĆ</item>
      <item>Aleksandra Marković</item>
      <item>MF Porezna uprava Zagreb</item>
      <item>Misnistarstvo pravosuđa</item>
      <item>Jure Marušić</item>
    </izvorni_sadrzaj>
    <derivirana_varijabla naziv="DomainObject.Predmet.OstaliListFormated_1">
      <item>IRENA RADIĆ punomoćnik sudionika u postupku ROBERT PETRIĆ</item>
      <item>Aleksandra Marković</item>
      <item>MF Porezna uprava Zagreb</item>
      <item>Misnistarstvo pravosuđa</item>
      <item>Jure Marušić</item>
    </derivirana_varijabla>
  </DomainObject.Predmet.OstaliListFormated>
  <DomainObject.Predmet.OstaliListFormatedOIB>
    <izvorni_sadrzaj>
      <item>IRENA RADIĆ punomoćnik sudionika u postupku ROBERT PETRIĆ</item>
      <item>Aleksandra Marković</item>
      <item>MF Porezna uprava Zagreb</item>
      <item>Misnistarstvo pravosuđa</item>
      <item>Jure Marušić, OIB 52703189678</item>
    </izvorni_sadrzaj>
    <derivirana_varijabla naziv="DomainObject.Predmet.OstaliListFormatedOIB_1">
      <item>IRENA RADIĆ punomoćnik sudionika u postupku ROBERT PETRIĆ</item>
      <item>Aleksandra Marković</item>
      <item>MF Porezna uprava Zagreb</item>
      <item>Misnistarstvo pravosuđa</item>
      <item>Jure Marušić, OIB 52703189678</item>
    </derivirana_varijabla>
  </DomainObject.Predmet.OstaliListFormatedOIB>
  <DomainObject.Predmet.OstaliListFormatedWithAdress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</izvorni_sadrzaj>
    <derivirana_varijabla naziv="DomainObject.Predmet.OstaliListFormatedWithAdress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Bleiweisova 21, 10000 Zagreb</item>
    </derivirana_varijabla>
  </DomainObject.Predmet.OstaliListFormatedWithAdress>
  <DomainObject.Predmet.OstaliListFormatedWithAdressOIB>
    <izvorni_sadrzaj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</izvorni_sadrzaj>
    <derivirana_varijabla naziv="DomainObject.Predmet.OstaliListFormatedWithAdressOIB_1">
      <item>IRENA RADIĆ, KRALJA DRŽISLAVA 2, 10000 Zagreb punomoćnik sudionika u postupku ROBERT PETRIĆ</item>
      <item>Aleksandra Marković, Đure Sudete 19, 10000 Zagreb</item>
      <item>MF Porezna uprava Zagreb, Albrechtova 42, 10000 Zagreb</item>
      <item>Misnistarstvo pravosuđa, Dežmanova 10, 10000 Zagreb</item>
      <item>Jure Marušić, OIB 52703189678, Bleiweisova 21, 10000 Zagreb</item>
    </derivirana_varijabla>
  </DomainObject.Predmet.OstaliListFormatedWithAdressOIB>
  <DomainObject.Predmet.OstaliListNazivFormated>
    <izvorni_sadrzaj>
      <item>IRENA RADIĆ</item>
      <item>Aleksandra Marković</item>
      <item>MF Porezna uprava Zagreb</item>
      <item>Misnistarstvo pravosuđa</item>
      <item>Jure Marušić</item>
    </izvorni_sadrzaj>
    <derivirana_varijabla naziv="DomainObject.Predmet.OstaliListNazivFormated_1">
      <item>IRENA RADIĆ</item>
      <item>Aleksandra Marković</item>
      <item>MF Porezna uprava Zagreb</item>
      <item>Misnistarstvo pravosuđa</item>
      <item>Jure Marušić</item>
    </derivirana_varijabla>
  </DomainObject.Predmet.OstaliListNazivFormated>
  <DomainObject.Predmet.OstaliListNazivFormatedOIB>
    <izvorni_sadrzaj>
      <item>IRENA RADIĆ</item>
      <item>Aleksandra Marković</item>
      <item>MF Porezna uprava Zagreb</item>
      <item>Misnistarstvo pravosuđa</item>
      <item>Jure Marušić, OIB 52703189678</item>
    </izvorni_sadrzaj>
    <derivirana_varijabla naziv="DomainObject.Predmet.OstaliListNazivFormatedOIB_1">
      <item>IRENA RADIĆ</item>
      <item>Aleksandra Marković</item>
      <item>MF Porezna uprava Zagreb</item>
      <item>Misnistarstvo pravosuđa</item>
      <item>Jure Marušić, OIB 52703189678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PETRIĆ</izvorni_sadrzaj>
    <derivirana_varijabla naziv="DomainObject.Predmet.StrankaIDrugi_1">ROBERT PETRIĆ</derivirana_varijabla>
  </DomainObject.Predmet.StrankaIDrugi>
  <DomainObject.Predmet.ProtustrankaIDrugi>
    <izvorni_sadrzaj>TECTOR d.o.o. za usluge</izvorni_sadrzaj>
    <derivirana_varijabla naziv="DomainObject.Predmet.ProtustrankaIDrugi_1">TECTOR d.o.o. za usluge</derivirana_varijabla>
  </DomainObject.Predmet.ProtustrankaIDrugi>
  <DomainObject.Predmet.StrankaIDrugiAdressOIB>
    <izvorni_sadrzaj>ROBERT PETRIĆ, VINOGRADARSKA 1, HRNJANEC, 10382 Donja Zelina</izvorni_sadrzaj>
    <derivirana_varijabla naziv="DomainObject.Predmet.StrankaIDrugiAdressOIB_1">ROBERT PETRIĆ, VINOGRADARSKA 1, HRNJANEC, 10382 Donja Zelina</derivirana_varijabla>
  </DomainObject.Predmet.StrankaIDrugiAdressOIB>
  <DomainObject.Predmet.ProtustrankaIDrugiAdressOIB>
    <izvorni_sadrzaj>TECTOR d.o.o. za usluge, OIB 82199798395, Samoborska 217, 10000 Zagreb</izvorni_sadrzaj>
    <derivirana_varijabla naziv="DomainObject.Predmet.ProtustrankaIDrugiAdressOIB_1">TECTOR d.o.o. za usluge, OIB 82199798395, Samoborska 217,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 PETRIĆ</item>
      <item>TECTOR d.o.o. za usluge</item>
      <item>IRENA RADIĆ</item>
      <item>Aleksandra Marković</item>
      <item>MF Porezna uprava Zagreb</item>
      <item>Misnistarstvo pravosuđa</item>
      <item>Jure Marušić</item>
    </izvorni_sadrzaj>
    <derivirana_varijabla naziv="DomainObject.Predmet.SudioniciListNaziv_1">
      <item>ROBERT PETRIĆ</item>
      <item>TECTOR d.o.o. za usluge</item>
      <item>IRENA RADIĆ</item>
      <item>Aleksandra Marković</item>
      <item>MF Porezna uprava Zagreb</item>
      <item>Misnistarstvo pravosuđa</item>
      <item>Jure Marušić</item>
    </derivirana_varijabla>
  </DomainObject.Predmet.SudioniciListNaziv>
  <DomainObject.Predmet.SudioniciListAdressOIB>
    <izvorni_sadrzaj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</izvorni_sadrzaj>
    <derivirana_varijabla naziv="DomainObject.Predmet.SudioniciListAdressOIB_1">
      <item>ROBERT PETRIĆ, VINOGRADARSKA 1, HRNJANEC,10382 Donja Zelina</item>
      <item>TECTOR d.o.o. za usluge, OIB 82199798395, Samoborska 217,10000 Zagreb</item>
      <item>IRENA RADIĆ, KRALJA DRŽISLAVA 2,10000 Zagreb</item>
      <item>Aleksandra Marković, Đure Sudete 19,10000 Zagreb</item>
      <item>MF Porezna uprava Zagreb, Albrechtova 42,10000 Zagreb</item>
      <item>Misnistarstvo pravosuđa, Dežmanova 10,10000 Zagreb</item>
      <item>Jure Marušić, OIB 52703189678, Bleiweisova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82199798395</item>
      <item>, OIB null</item>
      <item>, OIB null</item>
      <item>, OIB null</item>
      <item>, OIB null</item>
      <item>, OIB 52703189678</item>
    </izvorni_sadrzaj>
    <derivirana_varijabla naziv="DomainObject.Predmet.SudioniciListNazivOIB_1">
      <item>, OIB null</item>
      <item>, OIB 82199798395</item>
      <item>, OIB null</item>
      <item>, OIB null</item>
      <item>, OIB null</item>
      <item>, OIB null</item>
      <item>, OIB 52703189678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1241</properties:Words>
  <properties:Characters>6956</properties:Characters>
  <properties:Lines>138</properties:Lines>
  <properties:Paragraphs>53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2015-09-07T08:09:00Z</dcterms:created>
  <dc:creator>rkrsnik</dc:creator>
  <cp:lastModifiedBy>Ivana Stampf</cp:lastModifiedBy>
  <cp:lastPrinted>2015-04-02T08:29:00Z</cp:lastPrinted>
  <dcterms:modified xmlns:xsi="http://www.w3.org/2001/XMLSchema-instance" xsi:type="dcterms:W3CDTF">2015-09-07T08:43:00Z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