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2D1640" w:rsidR="00B2687A" w:rsidRPr="001A4844">
        <w:trPr>
          <w:trHeight w:val="565"/>
        </w:trPr>
        <w:tc>
          <w:tcPr>
            <w:tcW w:type="dxa" w:w="2531"/>
          </w:tcPr>
          <w:p w:rsidRDefault="00B2687A" w:rsidP="002D1640"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2D1640" w:rsidR="00B2687A" w:rsidRPr="001A4844">
            <w:pPr>
              <w:jc w:val="center"/>
              <w:rPr>
                <w:sz w:val="24"/>
              </w:rPr>
            </w:pPr>
            <w:r w:rsidRPr="001A4844">
              <w:rPr>
                <w:sz w:val="24"/>
              </w:rPr>
              <w:t>Republika Hrvatska</w:t>
            </w:r>
          </w:p>
          <w:p w:rsidRDefault="00B2687A" w:rsidP="002D1640" w:rsidR="00B2687A" w:rsidRPr="001A4844">
            <w:pPr>
              <w:jc w:val="center"/>
              <w:rPr>
                <w:sz w:val="24"/>
              </w:rPr>
            </w:pPr>
            <w:r w:rsidRPr="001A4844">
              <w:rPr>
                <w:sz w:val="24"/>
              </w:rPr>
              <w:t>Trgovački sud u Splitu</w:t>
            </w:r>
          </w:p>
          <w:p w:rsidRDefault="00B2687A" w:rsidP="002D1640" w:rsidR="00B2687A" w:rsidRPr="001A4844">
            <w:pPr>
              <w:jc w:val="center"/>
              <w:rPr>
                <w:sz w:val="24"/>
              </w:rPr>
            </w:pPr>
            <w:r w:rsidRPr="001A4844">
              <w:rPr>
                <w:sz w:val="24"/>
              </w:rPr>
              <w:t>Split, Sukoišanska 6</w:t>
            </w:r>
          </w:p>
        </w:tc>
      </w:tr>
    </w:tbl>
    <w:p w14:textId="1eaded5" w14:paraId="1eaded5" w:rsidRDefault="002D1640" w:rsidP="00924C53" w:rsidR="00407BFC">
      <w:pPr>
        <w:jc w:val="right"/>
        <w15:collapsed w:val="false"/>
      </w:pPr>
      <w:r>
        <w:br w:clear="all" w:type="textWrapping"/>
      </w:r>
      <w:r w:rsidR="00B2687A" w:rsidRPr="001A4844">
        <w:t>Poslovni broj: 4. St-</w:t>
      </w:r>
      <w:r w:rsidR="007E7E76">
        <w:t>945</w:t>
      </w:r>
      <w:r w:rsidR="00924C53">
        <w:t>/2017-</w:t>
      </w:r>
      <w:r w:rsidR="00C70758">
        <w:t>4</w:t>
      </w:r>
    </w:p>
    <w:p w:rsidRDefault="00B2687A" w:rsidP="00924C53" w:rsidR="00ED6175">
      <w:pPr>
        <w:spacing w:after="200" w:before="120"/>
        <w:jc w:val="center"/>
      </w:pPr>
      <w:r w:rsidRPr="00D92D1F">
        <w:t xml:space="preserve">R E P U B L I K </w:t>
      </w:r>
      <w:r>
        <w:t>A   H R V A T S K A</w:t>
      </w:r>
    </w:p>
    <w:p w:rsidRDefault="00B2687A" w:rsidP="00C70758" w:rsidR="00ED6175" w:rsidRPr="00B2687A">
      <w:pPr>
        <w:spacing w:after="200" w:before="120"/>
        <w:jc w:val="center"/>
      </w:pPr>
      <w:r w:rsidRPr="00D92D1F">
        <w:t>R J E Š E N J E</w:t>
      </w:r>
    </w:p>
    <w:p w:rsidRDefault="008B658F" w:rsidP="00C70758" w:rsidR="00407BFC">
      <w:pPr>
        <w:jc w:val="both"/>
      </w:pPr>
      <w:r>
        <w:tab/>
        <w:t xml:space="preserve">Trgovački sud u Splitu, po sucu tog suda </w:t>
      </w:r>
      <w:r w:rsidR="00B2687A">
        <w:t>Katarini Mikulić</w:t>
      </w:r>
      <w:r>
        <w:t xml:space="preserve">, u stečajnom postupku povodom prijedloga predlagatelja – vjerovnika REPUBLIKE HRVATSKE, Ministarstva financija, OIB: 18683136487, zastupano po Županijskom državnom odvjetništvu u Splitu, za otvaranje stečajnog postupka nad dužnikom </w:t>
      </w:r>
      <w:r w:rsidR="007E7E76">
        <w:t>BREKALO d.o.o. Split, Visoka 15, OIB: 51583876678</w:t>
      </w:r>
      <w:r>
        <w:t xml:space="preserve">, </w:t>
      </w:r>
      <w:r w:rsidR="00C70758">
        <w:t>5. listopada</w:t>
      </w:r>
      <w:r>
        <w:t xml:space="preserve"> 2018.</w:t>
      </w:r>
    </w:p>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7E7E76">
        <w:t>BREKALO d.o.o. Split, Visoka 15, OIB: 51583876678</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C70758">
        <w:t xml:space="preserve">6. </w:t>
      </w:r>
      <w:r w:rsidR="003F620B">
        <w:t xml:space="preserve"> </w:t>
      </w:r>
      <w:r w:rsidR="00C70758">
        <w:t>studenog</w:t>
      </w:r>
      <w:r>
        <w:t xml:space="preserve"> 2018. u </w:t>
      </w:r>
      <w:r w:rsidR="00C70758">
        <w:t>10:15</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7E7E76"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7E7E76">
        <w:rPr>
          <w:szCs w:val="24"/>
        </w:rPr>
        <w:t>Ivan Brekalo,</w:t>
      </w:r>
      <w:r w:rsidR="007E7E76" w:rsidRPr="007E7E76">
        <w:rPr>
          <w:szCs w:val="24"/>
        </w:rPr>
        <w:t xml:space="preserve"> Split, </w:t>
      </w:r>
      <w:r w:rsidR="007E7E76" w:rsidRPr="007E7E76">
        <w:rPr>
          <w:sz w:val="22"/>
          <w:szCs w:val="24"/>
        </w:rPr>
        <w:t xml:space="preserve">Vinodolska </w:t>
      </w:r>
      <w:r w:rsidR="007E7E76" w:rsidRPr="007E7E76">
        <w:rPr>
          <w:szCs w:val="24"/>
        </w:rPr>
        <w:t>50</w:t>
      </w:r>
      <w:r w:rsidR="007E7E76">
        <w:rPr>
          <w:szCs w:val="24"/>
        </w:rPr>
        <w:t>, OIB: 76482552034</w:t>
      </w:r>
      <w:r w:rsidR="00177DD9">
        <w:rPr>
          <w:szCs w:val="24"/>
        </w:rPr>
        <w:t>,</w:t>
      </w:r>
      <w:r w:rsidR="00B2687A">
        <w:rPr>
          <w:szCs w:val="24"/>
        </w:rPr>
        <w:t xml:space="preserve">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7E7E76">
        <w:rPr>
          <w:szCs w:val="24"/>
        </w:rPr>
        <w:t>Ivana Brekala</w:t>
      </w:r>
      <w:r w:rsidR="00177DD9">
        <w:t xml:space="preserve">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t xml:space="preserve">u kojem popisu imovine i obveza se moraju navesti podaci o pravnoj i činjeničnoj osnovi u odnosu na svaki dio imovine i obveza, te o dokazima, osobito ispravama, kojima se oni mogu </w:t>
      </w:r>
      <w:r>
        <w:lastRenderedPageBreak/>
        <w:t xml:space="preserve">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B658F" w:rsidP="00B2687A" w:rsidR="008B658F">
      <w:pPr>
        <w:jc w:val="both"/>
        <w:rPr>
          <w:szCs w:val="24"/>
        </w:rPr>
      </w:pPr>
    </w:p>
    <w:p w:rsidRDefault="008B658F" w:rsidP="00B2687A" w:rsidR="008B658F">
      <w:pPr>
        <w:jc w:val="both"/>
        <w:rPr>
          <w:szCs w:val="24"/>
        </w:rPr>
      </w:pPr>
      <w:r>
        <w:rPr>
          <w:szCs w:val="24"/>
        </w:rPr>
        <w:t>VI. Poziva se Financijska agencija, u roku iz toč</w:t>
      </w:r>
      <w:r w:rsidR="00C70758">
        <w:rPr>
          <w:szCs w:val="24"/>
        </w:rPr>
        <w:t>ke</w:t>
      </w:r>
      <w:r>
        <w:rPr>
          <w:szCs w:val="24"/>
        </w:rPr>
        <w:t xml:space="preserve"> V. ovog rješenja, dostaviti ovom sudu i obavijest o osiguranju sredstava za namirenje troškova stečajnog postupka. </w:t>
      </w:r>
    </w:p>
    <w:p w:rsidRDefault="00ED6175" w:rsidP="00C70758" w:rsidR="00ED6175">
      <w:pPr>
        <w:rPr>
          <w:szCs w:val="24"/>
        </w:rPr>
      </w:pPr>
    </w:p>
    <w:p w:rsidRDefault="008B658F" w:rsidP="008B658F" w:rsidR="008B658F">
      <w:pPr>
        <w:jc w:val="center"/>
        <w:rPr>
          <w:szCs w:val="24"/>
        </w:rPr>
      </w:pPr>
      <w:r>
        <w:rPr>
          <w:szCs w:val="24"/>
        </w:rPr>
        <w:t>Obrazloženje</w:t>
      </w:r>
    </w:p>
    <w:p w:rsidRDefault="0099118D" w:rsidP="0099118D" w:rsidR="0099118D"/>
    <w:p w:rsidRDefault="007E7E76" w:rsidP="007E7E76" w:rsidR="007E7E76">
      <w:pPr>
        <w:ind w:firstLine="708"/>
        <w:jc w:val="both"/>
      </w:pPr>
      <w:r>
        <w:t>Financijska agencija, Regionalni centar Split podnijela je ovom sudu 20. ožujka 2017. zahtjev za provedbu skraćenog stečajnog postupka nad BREKALO d.o.o. Split, Visoka 15, OIB: 51583876678.</w:t>
      </w:r>
    </w:p>
    <w:p w:rsidRDefault="007E7E76" w:rsidP="007E7E76" w:rsidR="007E7E76">
      <w:pPr>
        <w:spacing w:before="200"/>
        <w:ind w:firstLine="708"/>
        <w:jc w:val="both"/>
      </w:pPr>
      <w:r>
        <w:t>U podnesenom zahtjevu navedeno je da dužnik na dan 14. ožujka 2017., u Očevidniku redoslijeda osnova za plaćanje, ima evidentirane neizvršene osnove za plaćanje u neprekinutom razdoblju od 120 dana, u ukupnom iznosu od 29.578,46 kuna, kao i da prema podacima koji su dostavljeni od Hrvatskog zavoda za mirovinsko osiguranje dužnik nema zaposlenih.</w:t>
      </w:r>
    </w:p>
    <w:p w:rsidRDefault="007E7E76" w:rsidP="00C70758" w:rsidR="00C70758">
      <w:pPr>
        <w:spacing w:after="120" w:before="120"/>
        <w:ind w:firstLine="709"/>
        <w:jc w:val="both"/>
      </w:pPr>
      <w:r>
        <w:t>Budući da su prema podacima iz podnesenog zahtjeva bile ispunjene pretpostavke iz članka 428. Stečajnog zakona (˝Narodne novine˝ broj 71/15</w:t>
      </w:r>
      <w:r w:rsidR="00C70758">
        <w:t xml:space="preserve"> i 104/17</w:t>
      </w:r>
      <w:r>
        <w:t xml:space="preserve">; dalje: SZ) ovaj sud je 25. travnja 2017.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7E7E76" w:rsidP="00C70758" w:rsidR="007E7E76">
      <w:pPr>
        <w:spacing w:after="120" w:before="120"/>
        <w:ind w:firstLine="708"/>
        <w:jc w:val="both"/>
      </w:pPr>
      <w:r>
        <w:t xml:space="preserve">Republika Hrvatska, Ministarstvo financija, Porezna uprava, zastupana po Županijskom državnom odvjetništvu u Splitu, dostavila je 18. svibnja 2017. obrazac kojim je, kao vjerovnik, predložila nad dužnikom otvoriti stečaj. U prilogu je dostavljeno stanje računa poreznog obveznika BREKALO d.o.o. Split, Visoka 15, OIB: 51583876678,  na dan 8. svibnja 2017. iz kojeg proizlazi kako dužnik duguje iznos od 31.170,91 </w:t>
      </w:r>
      <w:r w:rsidR="00C70758">
        <w:t>kn</w:t>
      </w:r>
      <w:r>
        <w:t>, čime je Republika  Hrvatska,  Ministarstvo financija, Porezna uprava, učinila vjerojatnim postojanje tražbine prema dužniku. Nadalje, Republika Hrvatska,  Ministarstvo financija, Porezna uprava navodi da dužnik raspolaže imovinom koja je dostatna za namirenje troškova kako prethodnog, tako i otvorenog stečajnog postupka te u tom pravcu dostavlja godišnji financijski izvještaj za 2015.</w:t>
      </w:r>
    </w:p>
    <w:p w:rsidRDefault="00177DD9" w:rsidP="00177DD9" w:rsidR="00177DD9">
      <w:pPr>
        <w:ind w:firstLine="708"/>
        <w:jc w:val="both"/>
      </w:pPr>
    </w:p>
    <w:p w:rsidRDefault="008B658F" w:rsidP="002D1640" w:rsidR="008B658F">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rsidR="00B2687A">
        <w:t>anka</w:t>
      </w:r>
      <w:r w:rsidRPr="008B415B">
        <w:t xml:space="preserve"> 114. st</w:t>
      </w:r>
      <w:r w:rsidR="00B2687A">
        <w:t>avak 3. SZ</w:t>
      </w:r>
      <w:r w:rsidRPr="008B415B">
        <w:t xml:space="preserve"> oslobođen </w:t>
      </w:r>
      <w:r>
        <w:t xml:space="preserve">od </w:t>
      </w:r>
      <w:r w:rsidRPr="008B415B">
        <w:t xml:space="preserve">plaćanja predujma za namirenje troškova stečajnog postupka, </w:t>
      </w:r>
      <w:r>
        <w:t>rješenjem ovog suda posl</w:t>
      </w:r>
      <w:r w:rsidR="00C70758">
        <w:t>ovni</w:t>
      </w:r>
      <w:r w:rsidR="007E19EC">
        <w:t xml:space="preserve"> br</w:t>
      </w:r>
      <w:r w:rsidR="00C70758">
        <w:t xml:space="preserve">oj </w:t>
      </w:r>
      <w:r w:rsidR="007E7E76">
        <w:t>10</w:t>
      </w:r>
      <w:r>
        <w:t>.St-</w:t>
      </w:r>
      <w:r w:rsidR="007E7E76">
        <w:t>369/2017</w:t>
      </w:r>
      <w:r>
        <w:t xml:space="preserve"> od </w:t>
      </w:r>
      <w:r w:rsidR="007E7E76">
        <w:t>28. lipnja</w:t>
      </w:r>
      <w:r w:rsidR="00B2687A">
        <w:t xml:space="preserve"> 2017.</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t>Po pravomoćnosti rješenja ovog suda o obustavi skraćenog stečajnog postupka</w:t>
      </w:r>
      <w:r w:rsidRPr="00BF1E80">
        <w:t xml:space="preserve"> </w:t>
      </w:r>
      <w:r>
        <w:t xml:space="preserve">od </w:t>
      </w:r>
      <w:r w:rsidR="007E7E76">
        <w:t>28</w:t>
      </w:r>
      <w:r w:rsidR="00B2687A">
        <w:t xml:space="preserve">. </w:t>
      </w:r>
      <w:r w:rsidR="007E7E76">
        <w:t>lipnja</w:t>
      </w:r>
      <w:r w:rsidR="00B2687A">
        <w:t xml:space="preserve"> 2017</w:t>
      </w:r>
      <w:r>
        <w:t>., ovaj predmet je zaveden po novi poslovni broj St-</w:t>
      </w:r>
      <w:r w:rsidR="007E7E76">
        <w:t>945</w:t>
      </w:r>
      <w:r w:rsidR="00924C53">
        <w:t>/2017</w:t>
      </w:r>
      <w:r>
        <w:t>.</w:t>
      </w:r>
    </w:p>
    <w:p w:rsidRDefault="008B658F" w:rsidP="008B658F" w:rsidR="008B658F">
      <w:pPr>
        <w:ind w:firstLine="708"/>
        <w:jc w:val="both"/>
      </w:pPr>
    </w:p>
    <w:p w:rsidRDefault="008B658F" w:rsidP="008B658F" w:rsidR="008B658F">
      <w:pPr>
        <w:ind w:firstLine="708"/>
        <w:jc w:val="both"/>
      </w:pPr>
      <w:r>
        <w:t>Odredbom čl</w:t>
      </w:r>
      <w:r w:rsidR="00B2687A">
        <w:t xml:space="preserve">anka 433. </w:t>
      </w:r>
      <w:r w:rsidR="00C70758">
        <w:t>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C70758">
        <w:t>28. lipnja</w:t>
      </w:r>
      <w:r w:rsidR="00B2687A">
        <w:t xml:space="preserve"> 2017.</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te čl</w:t>
      </w:r>
      <w:r w:rsidR="00F27FE5">
        <w:rPr>
          <w:szCs w:val="24"/>
        </w:rPr>
        <w:t>anka</w:t>
      </w:r>
      <w:r>
        <w:rPr>
          <w:szCs w:val="24"/>
        </w:rPr>
        <w:t xml:space="preserve"> 112. st</w:t>
      </w:r>
      <w:r w:rsidR="00F27FE5">
        <w:rPr>
          <w:szCs w:val="24"/>
        </w:rPr>
        <w:t>avak 5. SZ</w:t>
      </w:r>
      <w:r>
        <w:rPr>
          <w:szCs w:val="24"/>
        </w:rPr>
        <w:t xml:space="preserve">, od Financijske agencije je zatražena dostava potvrde o evidentiranim neizvršenim osnovama za plaćanje dužnika, kao i dostava obavijesti o osiguranju sredstava za namirenje troškova stečajnog postupka. </w:t>
      </w:r>
    </w:p>
    <w:p w:rsidRDefault="008B658F" w:rsidP="008B658F" w:rsidR="008B658F">
      <w:pPr>
        <w:ind w:firstLine="708"/>
        <w:jc w:val="both"/>
        <w:rPr>
          <w:szCs w:val="24"/>
        </w:rPr>
      </w:pPr>
    </w:p>
    <w:p w:rsidRDefault="008B658F" w:rsidP="00407BFC" w:rsidR="008B658F" w:rsidRPr="00407BFC">
      <w:pPr>
        <w:ind w:firstLine="708"/>
        <w:jc w:val="both"/>
        <w:rPr>
          <w:szCs w:val="24"/>
        </w:rPr>
      </w:pPr>
      <w:r>
        <w:rPr>
          <w:szCs w:val="24"/>
        </w:rPr>
        <w:t xml:space="preserve">Slijedom svega naprijed navedenog, odlučeno je kao u točkama I. do VI. izreke ovog rješenja. </w:t>
      </w:r>
    </w:p>
    <w:p w:rsidRDefault="00B2687A" w:rsidP="00B2687A" w:rsidR="00B2687A" w:rsidRPr="00D92D1F">
      <w:pPr>
        <w:pStyle w:val="Tijeloteksta"/>
        <w:tabs>
          <w:tab w:pos="1276" w:val="left"/>
        </w:tabs>
        <w:spacing w:before="200"/>
        <w:jc w:val="center"/>
      </w:pPr>
      <w:r w:rsidRPr="00D92D1F">
        <w:t xml:space="preserve">U </w:t>
      </w:r>
      <w:r w:rsidRPr="00707EB7">
        <w:t>Splitu</w:t>
      </w:r>
      <w:r w:rsidR="00C70758">
        <w:t xml:space="preserve">, 5. listopada </w:t>
      </w:r>
      <w:r>
        <w:t>2018.</w:t>
      </w:r>
    </w:p>
    <w:p w:rsidRDefault="00B2687A" w:rsidP="00B2687A" w:rsidR="00B2687A">
      <w:pPr>
        <w:pStyle w:val="Tijeloteksta"/>
        <w:tabs>
          <w:tab w:pos="1276" w:val="left"/>
        </w:tabs>
        <w:ind w:left="6372"/>
        <w:jc w:val="center"/>
      </w:pPr>
      <w:r>
        <w:t xml:space="preserve">Sudac </w:t>
      </w:r>
    </w:p>
    <w:p w:rsidRDefault="00B2687A" w:rsidP="00B2687A" w:rsidR="00B2687A">
      <w:pPr>
        <w:pStyle w:val="Tijeloteksta"/>
        <w:tabs>
          <w:tab w:pos="1276" w:val="left"/>
        </w:tabs>
        <w:ind w:left="6372"/>
        <w:jc w:val="center"/>
      </w:pPr>
    </w:p>
    <w:p w:rsidRDefault="00B2687A" w:rsidP="00B2687A" w:rsidR="00B2687A" w:rsidRPr="00D92D1F">
      <w:pPr>
        <w:pStyle w:val="Tijeloteksta"/>
        <w:tabs>
          <w:tab w:pos="1276" w:val="left"/>
        </w:tabs>
        <w:ind w:left="6372"/>
        <w:jc w:val="center"/>
      </w:pPr>
    </w:p>
    <w:p w:rsidRDefault="00FD3E4E" w:rsidP="00B2687A" w:rsidR="00B2687A">
      <w:pPr>
        <w:pStyle w:val="Tijeloteksta"/>
        <w:tabs>
          <w:tab w:pos="1276" w:val="left"/>
        </w:tabs>
        <w:ind w:left="6372"/>
        <w:jc w:val="center"/>
      </w:pPr>
      <w:r>
        <w:t>Katarina Mikulić,v.r.</w:t>
      </w:r>
    </w:p>
    <w:p w:rsidRDefault="00FD3E4E" w:rsidP="0071700F" w:rsidR="00FD3E4E">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FD3E4E" w:rsidP="0071700F" w:rsidR="00FD3E4E"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FD3E4E" w:rsidP="00B2687A" w:rsidR="00FD3E4E">
      <w:pPr>
        <w:pStyle w:val="Tijeloteksta"/>
        <w:tabs>
          <w:tab w:pos="1276" w:val="left"/>
        </w:tabs>
        <w:ind w:left="6372"/>
        <w:jc w:val="center"/>
      </w:pPr>
    </w:p>
    <w:p w:rsidRDefault="008B658F" w:rsidP="008B658F" w:rsidR="008B658F"/>
    <w:p w:rsidRDefault="00F27FE5" w:rsidP="008B658F" w:rsidR="008B658F">
      <w:r>
        <w:t>Pouka o pravnom lijeku</w:t>
      </w:r>
      <w:r w:rsidR="008B658F">
        <w:t>:</w:t>
      </w:r>
    </w:p>
    <w:p w:rsidRDefault="008B658F" w:rsidP="008B658F" w:rsidR="008B658F">
      <w:r>
        <w:t>Protiv ovog rješenja nije dopuštena posebna žalba (čl</w:t>
      </w:r>
      <w:r w:rsidR="00F27FE5">
        <w:t>anak 115. stavak</w:t>
      </w:r>
      <w:r>
        <w:t xml:space="preserve"> 1. </w:t>
      </w:r>
      <w:r w:rsidR="00F27FE5">
        <w:t>SZ</w:t>
      </w:r>
      <w:r>
        <w:t>)</w:t>
      </w:r>
    </w:p>
    <w:p w:rsidRDefault="00853B3E" w:rsidP="00FD3E4E" w:rsidR="00853B3E">
      <w:pPr>
        <w:pStyle w:val="Odlomakpopisa"/>
        <w:ind w:left="567"/>
      </w:pPr>
    </w:p>
    <w:sectPr w:rsidSect="00C70758" w:rsidR="00853B3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FD3E4E">
          <w:rPr>
            <w:noProof/>
          </w:rPr>
          <w:t>3</w:t>
        </w:r>
        <w:r>
          <w:fldChar w:fldCharType="end"/>
        </w:r>
      </w:sdtContent>
    </w:sdt>
    <w:r>
      <w:tab/>
    </w:r>
    <w:r w:rsidR="00B2687A">
      <w:tab/>
    </w:r>
    <w:r w:rsidR="00B2687A">
      <w:tab/>
    </w:r>
    <w:r w:rsidR="00B2687A" w:rsidRPr="001A4844">
      <w:t>Poslovni broj: 4. St-</w:t>
    </w:r>
    <w:r w:rsidR="007E7E76">
      <w:t>945</w:t>
    </w:r>
    <w:r w:rsidR="00924C53">
      <w:t>/2017-</w:t>
    </w:r>
    <w:r w:rsidR="00C70758">
      <w:t>4</w:t>
    </w:r>
  </w:p>
  <w:p w:rsidRDefault="00FD3E4E"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66650"/>
    <w:rsid w:val="00085E7C"/>
    <w:rsid w:val="000B4D96"/>
    <w:rsid w:val="000D5416"/>
    <w:rsid w:val="000E6D83"/>
    <w:rsid w:val="00177DD9"/>
    <w:rsid w:val="001B5681"/>
    <w:rsid w:val="0024181F"/>
    <w:rsid w:val="002C285B"/>
    <w:rsid w:val="002D1640"/>
    <w:rsid w:val="003C2F22"/>
    <w:rsid w:val="003F620B"/>
    <w:rsid w:val="00407BFC"/>
    <w:rsid w:val="00417EA6"/>
    <w:rsid w:val="006A7981"/>
    <w:rsid w:val="0071519E"/>
    <w:rsid w:val="007E19EC"/>
    <w:rsid w:val="007E7E76"/>
    <w:rsid w:val="007F7A84"/>
    <w:rsid w:val="00814EDB"/>
    <w:rsid w:val="00815142"/>
    <w:rsid w:val="00853B3E"/>
    <w:rsid w:val="008B658F"/>
    <w:rsid w:val="00924C53"/>
    <w:rsid w:val="00981D37"/>
    <w:rsid w:val="0099118D"/>
    <w:rsid w:val="00A51DE9"/>
    <w:rsid w:val="00B2687A"/>
    <w:rsid w:val="00B7506F"/>
    <w:rsid w:val="00C70758"/>
    <w:rsid w:val="00D778AF"/>
    <w:rsid w:val="00D8632A"/>
    <w:rsid w:val="00DD0D50"/>
    <w:rsid w:val="00E1399D"/>
    <w:rsid w:val="00EB6A52"/>
    <w:rsid w:val="00ED6175"/>
    <w:rsid w:val="00F2599E"/>
    <w:rsid w:val="00F27FE5"/>
    <w:rsid w:val="00FD3E4E"/>
    <w:rsid w:val="00FE3D1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FD3E4E"/>
    <w:rPr>
      <w:color w:val="808080"/>
      <w:bdr w:space="0" w:sz="0" w:color="auto" w:val="none"/>
      <w:shd w:fill="auto" w:color="auto" w:val="clear"/>
    </w:rPr>
  </w:style>
  <w:style w:customStyle="true" w:styleId="eSPISCCParagraphDefaultFont" w:type="character">
    <w:name w:val="eSPIS_CC_Paragraph Default Font"/>
    <w:basedOn w:val="Zadanifontodlomka"/>
    <w:rsid w:val="00FD3E4E"/>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FD3E4E"/>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FD3E4E"/>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FD3E4E"/>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FD3E4E"/>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FD3E4E"/>
    <w:rPr>
      <w:color w:val="808080"/>
      <w:bdr w:color="auto" w:space="0" w:sz="0" w:val="none"/>
      <w:shd w:color="auto" w:fill="auto" w:val="clear"/>
    </w:rPr>
  </w:style>
  <w:style w:customStyle="1" w:styleId="eSPISCCParagraphDefaultFont" w:type="character">
    <w:name w:val="eSPIS_CC_Paragraph Default Font"/>
    <w:basedOn w:val="Zadanifontodlomka"/>
    <w:rsid w:val="00FD3E4E"/>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FD3E4E"/>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FD3E4E"/>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FD3E4E"/>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FD3E4E"/>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9112271">
      <w:bodyDiv w:val="true"/>
      <w:marLeft w:val="0"/>
      <w:marRight w:val="0"/>
      <w:marTop w:val="0"/>
      <w:marBottom w:val="0"/>
      <w:divBdr>
        <w:top w:space="0" w:sz="0" w:color="auto" w:val="none"/>
        <w:left w:space="0" w:sz="0" w:color="auto" w:val="none"/>
        <w:bottom w:space="0" w:sz="0" w:color="auto" w:val="none"/>
        <w:right w:space="0" w:sz="0" w:color="auto" w:val="none"/>
      </w:divBdr>
    </w:div>
    <w:div w:id="390660936">
      <w:bodyDiv w:val="true"/>
      <w:marLeft w:val="0"/>
      <w:marRight w:val="0"/>
      <w:marTop w:val="0"/>
      <w:marBottom w:val="0"/>
      <w:divBdr>
        <w:top w:space="0" w:sz="0" w:color="auto" w:val="none"/>
        <w:left w:space="0" w:sz="0" w:color="auto" w:val="none"/>
        <w:bottom w:space="0" w:sz="0" w:color="auto" w:val="none"/>
        <w:right w:space="0" w:sz="0" w:color="auto" w:val="none"/>
      </w:divBdr>
    </w:div>
    <w:div w:id="694118402">
      <w:bodyDiv w:val="true"/>
      <w:marLeft w:val="0"/>
      <w:marRight w:val="0"/>
      <w:marTop w:val="0"/>
      <w:marBottom w:val="0"/>
      <w:divBdr>
        <w:top w:space="0" w:sz="0" w:color="auto" w:val="none"/>
        <w:left w:space="0" w:sz="0" w:color="auto" w:val="none"/>
        <w:bottom w:space="0" w:sz="0" w:color="auto" w:val="none"/>
        <w:right w:space="0" w:sz="0" w:color="auto" w:val="none"/>
      </w:divBdr>
    </w:div>
    <w:div w:id="803888022">
      <w:bodyDiv w:val="true"/>
      <w:marLeft w:val="0"/>
      <w:marRight w:val="0"/>
      <w:marTop w:val="0"/>
      <w:marBottom w:val="0"/>
      <w:divBdr>
        <w:top w:space="0" w:sz="0" w:color="auto" w:val="none"/>
        <w:left w:space="0" w:sz="0" w:color="auto" w:val="none"/>
        <w:bottom w:space="0" w:sz="0" w:color="auto" w:val="none"/>
        <w:right w:space="0" w:sz="0" w:color="auto" w:val="none"/>
      </w:divBdr>
    </w:div>
    <w:div w:id="990256203">
      <w:bodyDiv w:val="true"/>
      <w:marLeft w:val="0"/>
      <w:marRight w:val="0"/>
      <w:marTop w:val="0"/>
      <w:marBottom w:val="0"/>
      <w:divBdr>
        <w:top w:space="0" w:sz="0" w:color="auto" w:val="none"/>
        <w:left w:space="0" w:sz="0" w:color="auto" w:val="none"/>
        <w:bottom w:space="0" w:sz="0" w:color="auto" w:val="none"/>
        <w:right w:space="0" w:sz="0" w:color="auto" w:val="none"/>
      </w:divBdr>
    </w:div>
    <w:div w:id="1484277689">
      <w:bodyDiv w:val="true"/>
      <w:marLeft w:val="0"/>
      <w:marRight w:val="0"/>
      <w:marTop w:val="0"/>
      <w:marBottom w:val="0"/>
      <w:divBdr>
        <w:top w:space="0" w:sz="0" w:color="auto" w:val="none"/>
        <w:left w:space="0" w:sz="0" w:color="auto" w:val="none"/>
        <w:bottom w:space="0" w:sz="0" w:color="auto" w:val="none"/>
        <w:right w:space="0" w:sz="0" w:color="auto" w:val="none"/>
      </w:divBdr>
    </w:div>
    <w:div w:id="17752474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2018.</izvorni_sadrzaj>
    <derivirana_varijabla naziv="DomainObject.DatumDonosenjaOdluke_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945</izvorni_sadrzaj>
    <derivirana_varijabla naziv="DomainObject.Predmet.Broj_1">945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listopada 2017.</izvorni_sadrzaj>
    <derivirana_varijabla naziv="DomainObject.Predmet.DatumOsnivanja_1">3.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St-945/2017</izvorni_sadrzaj>
    <derivirana_varijabla naziv="DomainObject.Predmet.OznakaBroj_1">St-945/2017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Obustavljen skraćeni stečajni postupak</izvorni_sadrzaj>
    <derivirana_varijabla naziv="DomainObject.Predmet.PrimjedbaSuca_1">Obustavljen skraćeni stečajni postupak</derivirana_varijabla>
  </DomainObject.Predmet.PrimjedbaSuca>
  <DomainObject.Predmet.ProtustrankaFormated>
    <izvorni_sadrzaj>  BREKALO, d.o.o. za trgovinu, uvoz-izvoz, ugostiteljstvo i usluge</izvorni_sadrzaj>
    <derivirana_varijabla naziv="DomainObject.Predmet.ProtustrankaFormated_1">  BREKALO, d.o.o. za trgovinu, uvoz-izvoz, ugostiteljstvo i usluge</derivirana_varijabla>
  </DomainObject.Predmet.ProtustrankaFormated>
  <DomainObject.Predmet.ProtustrankaFormatedOIB>
    <izvorni_sadrzaj>  BREKALO, d.o.o. za trgovinu, uvoz-izvoz, ugostiteljstvo i usluge, OIB 51583876678</izvorni_sadrzaj>
    <derivirana_varijabla naziv="DomainObject.Predmet.ProtustrankaFormatedOIB_1">  BREKALO, d.o.o. za trgovinu, uvoz-izvoz, ugostiteljstvo i usluge, OIB 51583876678</derivirana_varijabla>
  </DomainObject.Predmet.ProtustrankaFormatedOIB>
  <DomainObject.Predmet.ProtustrankaFormatedWithAdress>
    <izvorni_sadrzaj> BREKALO, d.o.o. za trgovinu, uvoz-izvoz, ugostiteljstvo i usluge, Visoka 15, 21000 Split</izvorni_sadrzaj>
    <derivirana_varijabla naziv="DomainObject.Predmet.ProtustrankaFormatedWithAdress_1"> BREKALO, d.o.o. za trgovinu, uvoz-izvoz, ugostiteljstvo i usluge, Visoka 15, 21000 Split</derivirana_varijabla>
  </DomainObject.Predmet.ProtustrankaFormatedWithAdress>
  <DomainObject.Predmet.ProtustrankaFormatedWithAdressOIB>
    <izvorni_sadrzaj> BREKALO, d.o.o. za trgovinu, uvoz-izvoz, ugostiteljstvo i usluge, OIB 51583876678, Visoka 15, 21000 Split</izvorni_sadrzaj>
    <derivirana_varijabla naziv="DomainObject.Predmet.ProtustrankaFormatedWithAdressOIB_1"> BREKALO, d.o.o. za trgovinu, uvoz-izvoz, ugostiteljstvo i usluge, OIB 51583876678, Visoka 15, 21000 Split</derivirana_varijabla>
  </DomainObject.Predmet.ProtustrankaFormatedWithAdressOIB>
  <DomainObject.Predmet.ProtustrankaWithAdress>
    <izvorni_sadrzaj>BREKALO, d.o.o. za trgovinu, uvoz-izvoz, ugostiteljstvo i usluge Visoka 15, 21000 Split</izvorni_sadrzaj>
    <derivirana_varijabla naziv="DomainObject.Predmet.ProtustrankaWithAdress_1">BREKALO, d.o.o. za trgovinu, uvoz-izvoz, ugostiteljstvo i usluge Visoka 15, 21000 Split</derivirana_varijabla>
  </DomainObject.Predmet.ProtustrankaWithAdress>
  <DomainObject.Predmet.ProtustrankaWithAdressOIB>
    <izvorni_sadrzaj>BREKALO, d.o.o. za trgovinu, uvoz-izvoz, ugostiteljstvo i usluge, OIB 51583876678, Visoka 15, 21000 Split</izvorni_sadrzaj>
    <derivirana_varijabla naziv="DomainObject.Predmet.ProtustrankaWithAdressOIB_1">BREKALO, d.o.o. za trgovinu, uvoz-izvoz, ugostiteljstvo i usluge, OIB 51583876678, Visoka 15, 21000 Split</derivirana_varijabla>
  </DomainObject.Predmet.ProtustrankaWithAdressOIB>
  <DomainObject.Predmet.ProtustrankaNazivFormated>
    <izvorni_sadrzaj>BREKALO, d.o.o. za trgovinu, uvoz-izvoz, ugostiteljstvo i usluge</izvorni_sadrzaj>
    <derivirana_varijabla naziv="DomainObject.Predmet.ProtustrankaNazivFormated_1">BREKALO, d.o.o. za trgovinu, uvoz-izvoz, ugostiteljstvo i usluge</derivirana_varijabla>
  </DomainObject.Predmet.ProtustrankaNazivFormated>
  <DomainObject.Predmet.ProtustrankaNazivFormatedOIB>
    <izvorni_sadrzaj>BREKALO, d.o.o. za trgovinu, uvoz-izvoz, ugostiteljstvo i usluge, OIB 51583876678</izvorni_sadrzaj>
    <derivirana_varijabla naziv="DomainObject.Predmet.ProtustrankaNazivFormatedOIB_1">BREKALO, d.o.o. za trgovinu, uvoz-izvoz, ugostiteljstvo i usluge, OIB 51583876678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 U SPLITU</izvorni_sadrzaj>
    <derivirana_varijabla naziv="DomainObject.Predmet.StrankaFormated_1">  RH, Ministarstvo financija zastupanog po punomoćniku ŽUPANIJSKO DRŽAVNO ODVJETNIŠTVO U SPLITU</derivirana_varijabla>
  </DomainObject.Predmet.StrankaFormated>
  <DomainObject.Predmet.StrankaFormatedOIB>
    <izvorni_sadrzaj>  RH, Ministarstvo financija, OIB 18683136487 zastupanog po punomoćniku ŽUPANIJSKO DRŽAVNO ODVJETNIŠTVO U SPLITU</izvorni_sadrzaj>
    <derivirana_varijabla naziv="DomainObject.Predmet.StrankaFormatedOIB_1">  RH, Ministarstvo financija, OIB 18683136487 zastupanog po punomoćniku ŽUPANIJSKO DRŽAVNO ODVJETNIŠTVO U SPLITU</derivirana_varijabla>
  </DomainObject.Predmet.StrankaFormatedOIB>
  <DomainObject.Predmet.StrankaFormatedWithAdress>
    <izvorni_sadrzaj> RH, Ministarstvo financija zastupanog po punomoćniku ŽUPANIJSKO DRŽAVNO ODVJETNIŠTVO U SPLITU</izvorni_sadrzaj>
    <derivirana_varijabla naziv="DomainObject.Predmet.StrankaFormatedWithAdress_1"> RH, Ministarstvo financija zastupanog po punomoćniku ŽUPANIJSKO DRŽAVNO ODVJETNIŠTVO U SPLITU</derivirana_varijabla>
  </DomainObject.Predmet.StrankaFormatedWithAdress>
  <DomainObject.Predmet.StrankaFormatedWithAdressOIB>
    <izvorni_sadrzaj> RH, Ministarstvo financija, OIB 18683136487 zastupanog po punomoćniku ŽUPANIJSKO DRŽAVNO ODVJETNIŠTVO U SPLITU</izvorni_sadrzaj>
    <derivirana_varijabla naziv="DomainObject.Predmet.StrankaFormatedWithAdressOIB_1"> RH, Ministarstvo financija, OIB 18683136487 zastupanog po punomoćniku ŽUPANIJSKO DRŽAVNO ODVJETNIŠTVO U SPLITU</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RH, Ministarstvo financija zastupanog po punomoćniku ŽUPANIJSKO DRŽAVNO ODVJETNIŠTVO U SPLITU</item>
    </izvorni_sadrzaj>
    <derivirana_varijabla naziv="DomainObject.Predmet.StrankaListFormated_1">
      <item>RH, Ministarstvo financija zastupanog po punomoćniku ŽUPANIJSKO DRŽAVNO ODVJETNIŠTVO U SPLITU</item>
    </derivirana_varijabla>
  </DomainObject.Predmet.StrankaListFormated>
  <DomainObject.Predmet.StrankaListFormatedOIB>
    <izvorni_sadrzaj>
      <item>RH, Ministarstvo financija, OIB 18683136487 zastupanog po punomoćniku ŽUPANIJSKO DRŽAVNO ODVJETNIŠTVO U SPLITU</item>
    </izvorni_sadrzaj>
    <derivirana_varijabla naziv="DomainObject.Predmet.StrankaListFormatedOIB_1">
      <item>RH, Ministarstvo financija, OIB 18683136487 zastupanog po punomoćniku ŽUPANIJSKO DRŽAVNO ODVJETNIŠTVO U SPLITU</item>
    </derivirana_varijabla>
  </DomainObject.Predmet.StrankaListFormatedOIB>
  <DomainObject.Predmet.StrankaListFormatedWithAdress>
    <izvorni_sadrzaj>
      <item>RH, Ministarstvo financija zastupanog po punomoćniku ŽUPANIJSKO DRŽAVNO ODVJETNIŠTVO U SPLITU</item>
    </izvorni_sadrzaj>
    <derivirana_varijabla naziv="DomainObject.Predmet.StrankaListFormatedWithAdress_1">
      <item>RH, Ministarstvo financija zastupanog po punomoćniku ŽUPANIJSKO DRŽAVNO ODVJETNIŠTVO U SPLITU</item>
    </derivirana_varijabla>
  </DomainObject.Predmet.StrankaListFormatedWithAdress>
  <DomainObject.Predmet.StrankaListFormatedWithAdressOIB>
    <izvorni_sadrzaj>
      <item>RH, Ministarstvo financija, OIB 18683136487 zastupanog po punomoćniku ŽUPANIJSKO DRŽAVNO ODVJETNIŠTVO U SPLITU</item>
    </izvorni_sadrzaj>
    <derivirana_varijabla naziv="DomainObject.Predmet.StrankaListFormatedWithAdressOIB_1">
      <item>RH, Ministarstvo financija, OIB 18683136487 zastupanog po punomoćniku ŽUPANIJSKO DRŽAVNO ODVJETNIŠTVO U SPLITU</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BREKALO, d.o.o. za trgovinu, uvoz-izvoz, ugostiteljstvo i usluge</item>
    </izvorni_sadrzaj>
    <derivirana_varijabla naziv="DomainObject.Predmet.ProtuStrankaListFormated_1">
      <item>BREKALO, d.o.o. za trgovinu, uvoz-izvoz, ugostiteljstvo i usluge</item>
    </derivirana_varijabla>
  </DomainObject.Predmet.ProtuStrankaListFormated>
  <DomainObject.Predmet.ProtuStrankaListFormatedOIB>
    <izvorni_sadrzaj>
      <item>BREKALO, d.o.o. za trgovinu, uvoz-izvoz, ugostiteljstvo i usluge, OIB 51583876678</item>
    </izvorni_sadrzaj>
    <derivirana_varijabla naziv="DomainObject.Predmet.ProtuStrankaListFormatedOIB_1">
      <item>BREKALO, d.o.o. za trgovinu, uvoz-izvoz, ugostiteljstvo i usluge, OIB 51583876678</item>
    </derivirana_varijabla>
  </DomainObject.Predmet.ProtuStrankaListFormatedOIB>
  <DomainObject.Predmet.ProtuStrankaListFormatedWithAdress>
    <izvorni_sadrzaj>
      <item>BREKALO, d.o.o. za trgovinu, uvoz-izvoz, ugostiteljstvo i usluge, Visoka 15, 21000 Split</item>
    </izvorni_sadrzaj>
    <derivirana_varijabla naziv="DomainObject.Predmet.ProtuStrankaListFormatedWithAdress_1">
      <item>BREKALO, d.o.o. za trgovinu, uvoz-izvoz, ugostiteljstvo i usluge, Visoka 15, 21000 Split</item>
    </derivirana_varijabla>
  </DomainObject.Predmet.ProtuStrankaListFormatedWithAdress>
  <DomainObject.Predmet.ProtuStrankaListFormatedWithAdressOIB>
    <izvorni_sadrzaj>
      <item>BREKALO, d.o.o. za trgovinu, uvoz-izvoz, ugostiteljstvo i usluge, OIB 51583876678, Visoka 15, 21000 Split</item>
    </izvorni_sadrzaj>
    <derivirana_varijabla naziv="DomainObject.Predmet.ProtuStrankaListFormatedWithAdressOIB_1">
      <item>BREKALO, d.o.o. za trgovinu, uvoz-izvoz, ugostiteljstvo i usluge, OIB 51583876678, Visoka 15, 21000 Split</item>
    </derivirana_varijabla>
  </DomainObject.Predmet.ProtuStrankaListFormatedWithAdressOIB>
  <DomainObject.Predmet.ProtuStrankaListNazivFormated>
    <izvorni_sadrzaj>
      <item>BREKALO, d.o.o. za trgovinu, uvoz-izvoz, ugostiteljstvo i usluge</item>
    </izvorni_sadrzaj>
    <derivirana_varijabla naziv="DomainObject.Predmet.ProtuStrankaListNazivFormated_1">
      <item>BREKALO, d.o.o. za trgovinu, uvoz-izvoz, ugostiteljstvo i usluge</item>
    </derivirana_varijabla>
  </DomainObject.Predmet.ProtuStrankaListNazivFormated>
  <DomainObject.Predmet.ProtuStrankaListNazivFormatedOIB>
    <izvorni_sadrzaj>
      <item>BREKALO, d.o.o. za trgovinu, uvoz-izvoz, ugostiteljstvo i usluge, OIB 51583876678</item>
    </izvorni_sadrzaj>
    <derivirana_varijabla naziv="DomainObject.Predmet.ProtuStrankaListNazivFormatedOIB_1">
      <item>BREKALO, d.o.o. za trgovinu, uvoz-izvoz, ugostiteljstvo i usluge, OIB 51583876678</item>
    </derivirana_varijabla>
  </DomainObject.Predmet.ProtuStrankaListNazivFormatedOIB>
  <DomainObject.Predmet.OstaliListFormated>
    <izvorni_sadrzaj>
      <item>ŽUPANIJSKO DRŽAVNO ODVJETNIŠTVO U SPLITU punomoćnik sudionika u postupku RH, Ministarstvo financija</item>
      <item>Ivan Brekalo</item>
    </izvorni_sadrzaj>
    <derivirana_varijabla naziv="DomainObject.Predmet.OstaliListFormated_1">
      <item>ŽUPANIJSKO DRŽAVNO ODVJETNIŠTVO U SPLITU punomoćnik sudionika u postupku RH, Ministarstvo financija</item>
      <item>Ivan Brekalo</item>
    </derivirana_varijabla>
  </DomainObject.Predmet.OstaliListFormated>
  <DomainObject.Predmet.OstaliListFormatedOIB>
    <izvorni_sadrzaj>
      <item>ŽUPANIJSKO DRŽAVNO ODVJETNIŠTVO U SPLITU punomoćnik sudionika u postupku RH, Ministarstvo financija</item>
      <item>Ivan Brekalo, OIB 76482552034</item>
    </izvorni_sadrzaj>
    <derivirana_varijabla naziv="DomainObject.Predmet.OstaliListFormatedOIB_1">
      <item>ŽUPANIJSKO DRŽAVNO ODVJETNIŠTVO U SPLITU punomoćnik sudionika u postupku RH, Ministarstvo financija</item>
      <item>Ivan Brekalo, OIB 76482552034</item>
    </derivirana_varijabla>
  </DomainObject.Predmet.OstaliListFormatedOIB>
  <DomainObject.Predmet.OstaliListFormatedWithAdress>
    <izvorni_sadrzaj>
      <item>ŽUPANIJSKO DRŽAVNO ODVJETNIŠTVO U SPLITU punomoćnik sudionika u postupku RH, Ministarstvo financija</item>
      <item>Ivan Brekalo, Vinodolska 50, 21000 Split</item>
    </izvorni_sadrzaj>
    <derivirana_varijabla naziv="DomainObject.Predmet.OstaliListFormatedWithAdress_1">
      <item>ŽUPANIJSKO DRŽAVNO ODVJETNIŠTVO U SPLITU punomoćnik sudionika u postupku RH, Ministarstvo financija</item>
      <item>Ivan Brekalo, Vinodolska 50, 21000 Split</item>
    </derivirana_varijabla>
  </DomainObject.Predmet.OstaliListFormatedWithAdress>
  <DomainObject.Predmet.OstaliListFormatedWithAdressOIB>
    <izvorni_sadrzaj>
      <item>ŽUPANIJSKO DRŽAVNO ODVJETNIŠTVO U SPLITU punomoćnik sudionika u postupku RH, Ministarstvo financija</item>
      <item>Ivan Brekalo, OIB 76482552034, Vinodolska 50, 21000 Split</item>
    </izvorni_sadrzaj>
    <derivirana_varijabla naziv="DomainObject.Predmet.OstaliListFormatedWithAdressOIB_1">
      <item>ŽUPANIJSKO DRŽAVNO ODVJETNIŠTVO U SPLITU punomoćnik sudionika u postupku RH, Ministarstvo financija</item>
      <item>Ivan Brekalo, OIB 76482552034, Vinodolska 50, 21000 Split</item>
    </derivirana_varijabla>
  </DomainObject.Predmet.OstaliListFormatedWithAdressOIB>
  <DomainObject.Predmet.OstaliListNazivFormated>
    <izvorni_sadrzaj>
      <item>ŽUPANIJSKO DRŽAVNO ODVJETNIŠTVO U SPLITU</item>
      <item>Ivan Brekalo</item>
    </izvorni_sadrzaj>
    <derivirana_varijabla naziv="DomainObject.Predmet.OstaliListNazivFormated_1">
      <item>ŽUPANIJSKO DRŽAVNO ODVJETNIŠTVO U SPLITU</item>
      <item>Ivan Brekalo</item>
    </derivirana_varijabla>
  </DomainObject.Predmet.OstaliListNazivFormated>
  <DomainObject.Predmet.OstaliListNazivFormatedOIB>
    <izvorni_sadrzaj>
      <item>ŽUPANIJSKO DRŽAVNO ODVJETNIŠTVO U SPLITU</item>
      <item>Ivan Brekalo, OIB 76482552034</item>
    </izvorni_sadrzaj>
    <derivirana_varijabla naziv="DomainObject.Predmet.OstaliListNazivFormatedOIB_1">
      <item>ŽUPANIJSKO DRŽAVNO ODVJETNIŠTVO U SPLITU</item>
      <item>Ivan Brekalo, OIB 76482552034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2018.</izvorni_sadrzaj>
    <derivirana_varijabla naziv="DomainObject.Datum_1">5. listopada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BREKALO, d.o.o. za trgovinu, uvoz-izvoz, ugostiteljstvo i usluge</izvorni_sadrzaj>
    <derivirana_varijabla naziv="DomainObject.Predmet.ProtustrankaIDrugi_1">BREKALO, d.o.o. za trgovinu, uvoz-izvoz, ugostiteljstvo i usluge</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BREKALO, d.o.o. za trgovinu, uvoz-izvoz, ugostiteljstvo i usluge, OIB 51583876678, Visoka 15, 21000 Split</izvorni_sadrzaj>
    <derivirana_varijabla naziv="DomainObject.Predmet.ProtustrankaIDrugiAdressOIB_1">BREKALO, d.o.o. za trgovinu, uvoz-izvoz, ugostiteljstvo i usluge, OIB 51583876678, Visoka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BREKALO, d.o.o. za trgovinu, uvoz-izvoz, ugostiteljstvo i usluge</item>
      <item>RH, Ministarstvo financija</item>
      <item>ŽUPANIJSKO DRŽAVNO ODVJETNIŠTVO U SPLITU</item>
      <item>Ivan Brekalo</item>
    </izvorni_sadrzaj>
    <derivirana_varijabla naziv="DomainObject.Predmet.SudioniciListNaziv_1">
      <item>BREKALO, d.o.o. za trgovinu, uvoz-izvoz, ugostiteljstvo i usluge</item>
      <item>RH, Ministarstvo financija</item>
      <item>ŽUPANIJSKO DRŽAVNO ODVJETNIŠTVO U SPLITU</item>
      <item>Ivan Brekalo</item>
    </derivirana_varijabla>
  </DomainObject.Predmet.SudioniciListNaziv>
  <DomainObject.Predmet.SudioniciListAdressOIB>
    <izvorni_sadrzaj>
      <item>BREKALO, d.o.o. za trgovinu, uvoz-izvoz, ugostiteljstvo i usluge, OIB 51583876678, Visoka 15,21000 Split</item>
      <item>RH, Ministarstvo financija, OIB 18683136487</item>
      <item>ŽUPANIJSKO DRŽAVNO ODVJETNIŠTVO U SPLITU</item>
      <item>Ivan Brekalo, OIB 76482552034, Vinodolska 50,21000 Split</item>
    </izvorni_sadrzaj>
    <derivirana_varijabla naziv="DomainObject.Predmet.SudioniciListAdressOIB_1">
      <item>BREKALO, d.o.o. za trgovinu, uvoz-izvoz, ugostiteljstvo i usluge, OIB 51583876678, Visoka 15,21000 Split</item>
      <item>RH, Ministarstvo financija, OIB 18683136487</item>
      <item>ŽUPANIJSKO DRŽAVNO ODVJETNIŠTVO U SPLITU</item>
      <item>Ivan Brekalo, OIB 76482552034, Vinodolska 50,21000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51583876678</item>
      <item>, OIB 18683136487</item>
      <item>, OIB null</item>
      <item>, OIB 76482552034</item>
    </izvorni_sadrzaj>
    <derivirana_varijabla naziv="DomainObject.Predmet.SudioniciListNazivOIB_1">
      <item>, OIB 51583876678</item>
      <item>, OIB 18683136487</item>
      <item>, OIB null</item>
      <item>, OIB 76482552034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1233</properties:Words>
  <properties:Characters>7016</properties:Characters>
  <properties:Lines>140</properties:Lines>
  <properties:Paragraphs>47</properties:Paragraphs>
  <properties:TotalTime>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2018-10-05T10:16:00Z</cp:lastPrinted>
  <dcterms:modified xmlns:xsi="http://www.w3.org/2001/XMLSchema-instance" xsi:type="dcterms:W3CDTF">2018-10-05T10:16:00Z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