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cb26" w14:paraId="fb6cb2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DB1E1E">
        <w:t>KOŽA PROMET</w:t>
      </w:r>
      <w:r w:rsidR="00F1246C">
        <w:t xml:space="preserve"> </w:t>
      </w:r>
      <w:r w:rsidR="00DB1E1E">
        <w:t>j.d.o.o., Kistanje</w:t>
      </w:r>
      <w:r w:rsidR="00BD7405">
        <w:t xml:space="preserve">, </w:t>
      </w:r>
      <w:r w:rsidR="00DB1E1E">
        <w:t>Macure 23</w:t>
      </w:r>
      <w:r w:rsidR="00BD7405">
        <w:t xml:space="preserve">, OIB: </w:t>
      </w:r>
      <w:r w:rsidR="00DB1E1E">
        <w:t>90336689619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DB1E1E">
        <w:t>19</w:t>
      </w:r>
      <w:r>
        <w:t xml:space="preserve">. </w:t>
      </w:r>
      <w:r w:rsidR="001474E6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B1E1E" w:rsidRPr="00DB1E1E">
        <w:t>KOŽA PROMET j.d.o.o., Kistanje, Macure 23, OIB: 90336689619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DB1E1E">
        <w:t>57</w:t>
      </w:r>
      <w:r w:rsidR="00BD7405">
        <w:t>.</w:t>
      </w:r>
      <w:r w:rsidR="00DB1E1E">
        <w:t>918</w:t>
      </w:r>
      <w:r w:rsidR="00BD7405">
        <w:t>,</w:t>
      </w:r>
      <w:r w:rsidR="00DB1E1E">
        <w:t>97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B1E1E">
        <w:t>Milivoj Macura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115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DB1E1E">
      <w:t>315</w:t>
    </w:r>
    <w:r w:rsidR="001474E6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DB1E1E">
      <w:t>315</w:t>
    </w:r>
    <w:r w:rsidR="0076513B">
      <w:t>/1</w:t>
    </w:r>
    <w:r w:rsidR="00FF274E">
      <w:t>7</w:t>
    </w:r>
    <w:r w:rsidR="0076513B">
      <w:t>-</w:t>
    </w:r>
    <w:r w:rsidR="001474E6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32201"/>
    <w:rsid w:val="001474E6"/>
    <w:rsid w:val="001C2B37"/>
    <w:rsid w:val="00281151"/>
    <w:rsid w:val="002F1F17"/>
    <w:rsid w:val="002F6CBF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8F52E6"/>
    <w:rsid w:val="00907360"/>
    <w:rsid w:val="00926A1D"/>
    <w:rsid w:val="00983B50"/>
    <w:rsid w:val="00990A98"/>
    <w:rsid w:val="00997567"/>
    <w:rsid w:val="00997BBA"/>
    <w:rsid w:val="009E2467"/>
    <w:rsid w:val="00A32F79"/>
    <w:rsid w:val="00A424B2"/>
    <w:rsid w:val="00A64D31"/>
    <w:rsid w:val="00AA204A"/>
    <w:rsid w:val="00BA4D2C"/>
    <w:rsid w:val="00BD7405"/>
    <w:rsid w:val="00C2037B"/>
    <w:rsid w:val="00C630F2"/>
    <w:rsid w:val="00C6433B"/>
    <w:rsid w:val="00CB1099"/>
    <w:rsid w:val="00D21ECB"/>
    <w:rsid w:val="00D34817"/>
    <w:rsid w:val="00DB1E1E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KOŽA PROMET j.d.o.o. za otkup i prodaju kože i vune</izvorni_sadrzaj>
    <derivirana_varijabla naziv="DomainObject.Predmet.ProtustrankaFormated_1">  KOŽA PROMET j.d.o.o. za otkup i prodaju kože i vune</derivirana_varijabla>
  </DomainObject.Predmet.ProtustrankaFormated>
  <DomainObject.Predmet.ProtustrankaFormatedOIB>
    <izvorni_sadrzaj>  KOŽA PROMET j.d.o.o. za otkup i prodaju kože i vune, OIB 90336689619</izvorni_sadrzaj>
    <derivirana_varijabla naziv="DomainObject.Predmet.ProtustrankaFormatedOIB_1">  KOŽA PROMET j.d.o.o. za otkup i prodaju kože i vune, OIB 90336689619</derivirana_varijabla>
  </DomainObject.Predmet.ProtustrankaFormatedOIB>
  <DomainObject.Predmet.ProtustrankaFormatedWithAdress>
    <izvorni_sadrzaj> KOŽA PROMET j.d.o.o. za otkup i prodaju kože i vune, Macure 23, 22300 Kistanje</izvorni_sadrzaj>
    <derivirana_varijabla naziv="DomainObject.Predmet.ProtustrankaFormatedWithAdress_1"> KOŽA PROMET j.d.o.o. za otkup i prodaju kože i vune, Macure 23, 22300 Kistanje</derivirana_varijabla>
  </DomainObject.Predmet.ProtustrankaFormatedWithAdress>
  <DomainObject.Predmet.ProtustrankaFormatedWithAdressOIB>
    <izvorni_sadrzaj> KOŽA PROMET j.d.o.o. za otkup i prodaju kože i vune, OIB 90336689619, Macure 23, 22300 Kistanje</izvorni_sadrzaj>
    <derivirana_varijabla naziv="DomainObject.Predmet.ProtustrankaFormatedWithAdressOIB_1"> KOŽA PROMET j.d.o.o. za otkup i prodaju kože i vune, OIB 90336689619, Macure 23, 22300 Kistanje</derivirana_varijabla>
  </DomainObject.Predmet.ProtustrankaFormatedWithAdressOIB>
  <DomainObject.Predmet.ProtustrankaWithAdress>
    <izvorni_sadrzaj>KOŽA PROMET j.d.o.o. za otkup i prodaju kože i vune Macure 23, 22300 Kistanje</izvorni_sadrzaj>
    <derivirana_varijabla naziv="DomainObject.Predmet.ProtustrankaWithAdress_1">KOŽA PROMET j.d.o.o. za otkup i prodaju kože i vune Macure 23, 22300 Kistanje</derivirana_varijabla>
  </DomainObject.Predmet.ProtustrankaWithAdress>
  <DomainObject.Predmet.ProtustrankaWithAdressOIB>
    <izvorni_sadrzaj>KOŽA PROMET j.d.o.o. za otkup i prodaju kože i vune, OIB 90336689619, Macure 23, 22300 Kistanje</izvorni_sadrzaj>
    <derivirana_varijabla naziv="DomainObject.Predmet.ProtustrankaWithAdressOIB_1">KOŽA PROMET j.d.o.o. za otkup i prodaju kože i vune, OIB 90336689619, Macure 23, 22300 Kistanje</derivirana_varijabla>
  </DomainObject.Predmet.ProtustrankaWithAdressOIB>
  <DomainObject.Predmet.ProtustrankaNazivFormated>
    <izvorni_sadrzaj>KOŽA PROMET j.d.o.o. za otkup i prodaju kože i vune</izvorni_sadrzaj>
    <derivirana_varijabla naziv="DomainObject.Predmet.ProtustrankaNazivFormated_1">KOŽA PROMET j.d.o.o. za otkup i prodaju kože i vune</derivirana_varijabla>
  </DomainObject.Predmet.ProtustrankaNazivFormated>
  <DomainObject.Predmet.ProtustrankaNazivFormatedOIB>
    <izvorni_sadrzaj>KOŽA PROMET j.d.o.o. za otkup i prodaju kože i vune, OIB 90336689619</izvorni_sadrzaj>
    <derivirana_varijabla naziv="DomainObject.Predmet.ProtustrankaNazivFormatedOIB_1">KOŽA PROMET j.d.o.o. za otkup i prodaju kože i vune, OIB 90336689619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KOŽA PROMET j.d.o.o. za otkup i prodaju kože i vune</item>
    </izvorni_sadrzaj>
    <derivirana_varijabla naziv="DomainObject.Predmet.ProtuStrankaListFormated_1">
      <item>KOŽA PROMET j.d.o.o. za otkup i prodaju kože i vune</item>
    </derivirana_varijabla>
  </DomainObject.Predmet.ProtuStrankaListFormated>
  <DomainObject.Predmet.ProtuStrankaListFormatedOIB>
    <izvorni_sadrzaj>
      <item>KOŽA PROMET j.d.o.o. za otkup i prodaju kože i vune, OIB 90336689619</item>
    </izvorni_sadrzaj>
    <derivirana_varijabla naziv="DomainObject.Predmet.ProtuStrankaListFormatedOIB_1">
      <item>KOŽA PROMET j.d.o.o. za otkup i prodaju kože i vune, OIB 90336689619</item>
    </derivirana_varijabla>
  </DomainObject.Predmet.ProtuStrankaListFormatedOIB>
  <DomainObject.Predmet.ProtuStrankaListFormatedWithAdress>
    <izvorni_sadrzaj>
      <item>KOŽA PROMET j.d.o.o. za otkup i prodaju kože i vune, Macure 23, 22300 Kistanje</item>
    </izvorni_sadrzaj>
    <derivirana_varijabla naziv="DomainObject.Predmet.ProtuStrankaListFormatedWithAdress_1">
      <item>KOŽA PROMET j.d.o.o. za otkup i prodaju kože i vune, Macure 23, 22300 Kistanje</item>
    </derivirana_varijabla>
  </DomainObject.Predmet.ProtuStrankaListFormatedWithAdress>
  <DomainObject.Predmet.ProtuStrankaListFormatedWithAdressOIB>
    <izvorni_sadrzaj>
      <item>KOŽA PROMET j.d.o.o. za otkup i prodaju kože i vune, OIB 90336689619, Macure 23, 22300 Kistanje</item>
    </izvorni_sadrzaj>
    <derivirana_varijabla naziv="DomainObject.Predmet.ProtuStrankaListFormatedWithAdressOIB_1">
      <item>KOŽA PROMET j.d.o.o. za otkup i prodaju kože i vune, OIB 90336689619, Macure 23, 22300 Kistanje</item>
    </derivirana_varijabla>
  </DomainObject.Predmet.ProtuStrankaListFormatedWithAdressOIB>
  <DomainObject.Predmet.ProtuStrankaListNazivFormated>
    <izvorni_sadrzaj>
      <item>KOŽA PROMET j.d.o.o. za otkup i prodaju kože i vune</item>
    </izvorni_sadrzaj>
    <derivirana_varijabla naziv="DomainObject.Predmet.ProtuStrankaListNazivFormated_1">
      <item>KOŽA PROMET j.d.o.o. za otkup i prodaju kože i vune</item>
    </derivirana_varijabla>
  </DomainObject.Predmet.ProtuStrankaListNazivFormated>
  <DomainObject.Predmet.ProtuStrankaListNazivFormatedOIB>
    <izvorni_sadrzaj>
      <item>KOŽA PROMET j.d.o.o. za otkup i prodaju kože i vune, OIB 90336689619</item>
    </izvorni_sadrzaj>
    <derivirana_varijabla naziv="DomainObject.Predmet.ProtuStrankaListNazivFormatedOIB_1">
      <item>KOŽA PROMET j.d.o.o. za otkup i prodaju kože i vune, OIB 90336689619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KOŽA PROMET j.d.o.o. za otkup i prodaju kože i vune</izvorni_sadrzaj>
    <derivirana_varijabla naziv="DomainObject.Predmet.ProtustrankaIDrugi_1">KOŽA PROMET j.d.o.o. za otkup i prodaju kože i vune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KOŽA PROMET j.d.o.o. za otkup i prodaju kože i vune, OIB 90336689619, Macure 23, 22300 Kistanje</izvorni_sadrzaj>
    <derivirana_varijabla naziv="DomainObject.Predmet.ProtustrankaIDrugiAdressOIB_1">KOŽA PROMET j.d.o.o. za otkup i prodaju kože i vune, OIB 90336689619, Macure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KOŽA PROMET j.d.o.o. za otkup i prodaju kože i vune</item>
    </izvorni_sadrzaj>
    <derivirana_varijabla naziv="DomainObject.Predmet.SudioniciListNaziv_1">
      <item>FINA - Podružnica Šibenik</item>
      <item>KOŽA PROMET j.d.o.o. za otkup i prodaju kože i vune</item>
    </derivirana_varijabla>
  </DomainObject.Predmet.SudioniciListNaziv>
  <DomainObject.Predmet.SudioniciListAdressOIB>
    <izvorni_sadrzaj>
      <item>FINA - Podružnica Šibenik, OIB 85821130368, Perivoj L. Marune 1,22000 Šibenik</item>
      <item>KOŽA PROMET j.d.o.o. za otkup i prodaju kože i vune, OIB 90336689619, Macure 23,22300 Kistanje</item>
    </izvorni_sadrzaj>
    <derivirana_varijabla naziv="DomainObject.Predmet.SudioniciListAdressOIB_1">
      <item>FINA - Podružnica Šibenik, OIB 85821130368, Perivoj L. Marune 1,22000 Šibenik</item>
      <item>KOŽA PROMET j.d.o.o. za otkup i prodaju kože i vune, OIB 90336689619, Macure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90336689619</item>
    </izvorni_sadrzaj>
    <derivirana_varijabla naziv="DomainObject.Predmet.SudioniciListNazivOIB_1">
      <item>, OIB 85821130368</item>
      <item>, OIB 90336689619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1970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2017-07-06T08:18:00Z</dcterms:created>
  <dc:creator>Tina Grgas</dc:creator>
  <cp:lastModifiedBy>wsadmin</cp:lastModifiedBy>
  <cp:lastPrinted>2017-07-06T08:21:00Z</cp:lastPrinted>
  <dcterms:modified xmlns:xsi="http://www.w3.org/2001/XMLSchema-instance" xsi:type="dcterms:W3CDTF">2017-07-10T06:03:00Z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