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6dd0" w14:paraId="8d46dd0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9A32F3">
        <w:t>3</w:t>
      </w:r>
      <w:r w:rsidR="00176C69">
        <w:t>992</w:t>
      </w:r>
      <w:r w:rsidR="007D2411">
        <w:t>/16-</w:t>
      </w:r>
      <w:r w:rsidR="00176C69">
        <w:t>20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176C69" w:rsidRPr="00D57EDC">
        <w:t>DEMETER USLUGE d.o.o., OIB: 94796688230, Stanka Vraza 2, Sesvete</w:t>
      </w:r>
      <w:r>
        <w:rPr>
          <w:lang w:val="pt-BR"/>
        </w:rPr>
        <w:t xml:space="preserve">, </w:t>
      </w:r>
      <w:r w:rsidR="009A32F3">
        <w:rPr>
          <w:lang w:val="pt-BR"/>
        </w:rPr>
        <w:t>20. studenog</w:t>
      </w:r>
      <w:r w:rsidRPr="001C212D">
        <w:t xml:space="preserve"> 2017.,</w:t>
      </w:r>
    </w:p>
    <w:p w:rsidRDefault="00B215A9" w:rsidP="00B215A9" w:rsidR="00B215A9" w:rsidRPr="00070D63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176C69" w:rsidRPr="00D57EDC">
        <w:t>DEMETER USLUGE d.o.o., OIB: 94796688230, Stanka Vraza 2, Sesvete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A32F3">
        <w:t>3</w:t>
      </w:r>
      <w:r w:rsidR="00176C69">
        <w:t>992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176C69" w:rsidRPr="00D57EDC">
        <w:t>DEMETER USLUGE d.o.o., OIB: 94796688230, Stanka Vraza 2, Sesvete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176C69" w:rsidP="00176C69" w:rsidR="00176C69" w:rsidRPr="00CA1A6F">
      <w:pPr>
        <w:ind w:firstLine="709"/>
        <w:jc w:val="both"/>
        <w:rPr>
          <w:lang w:val="en-GB"/>
        </w:rPr>
      </w:pPr>
      <w:r w:rsidRPr="00CA1A6F">
        <w:t>Financijska agencija, kao predlagatelj, navela je u prijedlogu za otvaranje stečajnog postupka kako dužnik na dan 1. rujna 2015. u Očevidniku redoslijeda osnova za plaćanje ima evidentirane neizvršene osnove za plaća</w:t>
      </w:r>
      <w:r>
        <w:t xml:space="preserve">nje u neprekinutom razdoblju od 590 </w:t>
      </w:r>
      <w:r w:rsidRPr="00CA1A6F">
        <w:t xml:space="preserve">dana, u ukupnom iznosu od </w:t>
      </w:r>
      <w:r>
        <w:t>13.443,86</w:t>
      </w:r>
      <w:r w:rsidRPr="00CA1A6F">
        <w:t xml:space="preserve"> kn, kao i da dužnik ima 1 zaposlenog.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176C69">
        <w:t>18. rujna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 xml:space="preserve">m je pozvan na </w:t>
      </w:r>
      <w:r w:rsidR="00AE38B1">
        <w:lastRenderedPageBreak/>
        <w:t>ročište</w:t>
      </w:r>
      <w:r w:rsidR="00761082" w:rsidRPr="0065182A">
        <w:t xml:space="preserve"> </w:t>
      </w:r>
      <w:r w:rsidR="00176C69">
        <w:t>17. listopada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176C69">
        <w:t>17. listopada</w:t>
      </w:r>
      <w:r w:rsidR="00B215A9">
        <w:t xml:space="preserve"> </w:t>
      </w:r>
      <w:r>
        <w:t xml:space="preserve">2017. nije vlasnik nekretnina (list </w:t>
      </w:r>
      <w:r w:rsidR="00176C69">
        <w:t>25</w:t>
      </w:r>
      <w:r w:rsidR="00B725A6">
        <w:t xml:space="preserve">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 xml:space="preserve">Zagrebačka od </w:t>
      </w:r>
      <w:r w:rsidR="00176C69">
        <w:t>27.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176C69">
        <w:t>28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176C69">
        <w:t>4. srpnja</w:t>
      </w:r>
      <w:r>
        <w:t xml:space="preserve"> 2017. (list </w:t>
      </w:r>
      <w:r w:rsidR="00176C69">
        <w:t>9</w:t>
      </w:r>
      <w:r w:rsidR="00AE38B1">
        <w:t xml:space="preserve"> spisa)</w:t>
      </w:r>
      <w:r>
        <w:t xml:space="preserve"> utvrđeno je da dužnik na dan </w:t>
      </w:r>
      <w:r w:rsidR="00176C69">
        <w:t>3. srpnja</w:t>
      </w:r>
      <w:r w:rsidR="00AE38B1">
        <w:t xml:space="preserve"> 2017. u Očevidniku redoslijeda osnova za plaćanje imao neizvršene osnove za plaćanje u neprekinutom razdoblju od </w:t>
      </w:r>
      <w:r w:rsidR="00176C69">
        <w:t>1261</w:t>
      </w:r>
      <w:r w:rsidR="00AE38B1">
        <w:t xml:space="preserve"> dana</w:t>
      </w:r>
      <w:r>
        <w:t xml:space="preserve"> u ukupnom iznosu od </w:t>
      </w:r>
      <w:r w:rsidR="00176C69">
        <w:t>14.812,43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9A32F3">
        <w:t>20.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9B0D03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9B0D03" w:rsidP="00C359B6" w:rsidR="009B0D03">
      <w:pPr>
        <w:pStyle w:val="Bezproreda"/>
        <w:ind w:left="4956"/>
        <w:jc w:val="right"/>
      </w:pPr>
      <w:r>
        <w:t>Za točnost otpravka - ovlašteni službenik</w:t>
      </w:r>
    </w:p>
    <w:p w:rsidRDefault="009B0D03" w:rsidP="00C359B6" w:rsidR="009B0D03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9B0D03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176C69">
          <w:rPr>
            <w:sz w:val="24"/>
          </w:rPr>
          <w:t>3992</w:t>
        </w:r>
        <w:r w:rsidR="007D2411">
          <w:rPr>
            <w:sz w:val="24"/>
          </w:rPr>
          <w:t>/16-</w:t>
        </w:r>
        <w:r w:rsidR="00176C69">
          <w:rPr>
            <w:sz w:val="24"/>
          </w:rPr>
          <w:t>20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36868"/>
    <w:rsid w:val="00173A9F"/>
    <w:rsid w:val="00176C69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A32F3"/>
    <w:rsid w:val="009B0D03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725A6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0D0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0D0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3992</izvorni_sadrzaj>
    <derivirana_varijabla naziv="DomainObject.Predmet.Broj_1">3992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St-3992/2016</izvorni_sadrzaj>
    <derivirana_varijabla naziv="DomainObject.Predmet.OznakaBroj_1">St-3992/2016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DEMETER USLUGE d.o.o. zastupanog po punomoćniku Demeter Gabor; Istvan Baranka</izvorni_sadrzaj>
    <derivirana_varijabla naziv="DomainObject.Predmet.ProtustrankaFormated_1">  DEMETER USLUGE d.o.o. zastupanog po punomoćniku Demeter Gabor; Istvan Baranka</derivirana_varijabla>
  </DomainObject.Predmet.ProtustrankaFormated>
  <DomainObject.Predmet.ProtustrankaFormatedOIB>
    <izvorni_sadrzaj>  DEMETER USLUGE d.o.o., OIB 94796688230 zastupanog po punomoćniku Demeter Gabor; Istvan Baranka</izvorni_sadrzaj>
    <derivirana_varijabla naziv="DomainObject.Predmet.ProtustrankaFormatedOIB_1">  DEMETER USLUGE d.o.o., OIB 94796688230 zastupanog po punomoćniku Demeter Gabor; Istvan Baranka</derivirana_varijabla>
  </DomainObject.Predmet.ProtustrankaFormatedOIB>
  <DomainObject.Predmet.ProtustrankaFormatedWithAdress>
    <izvorni_sadrzaj> DEMETER USLUGE d.o.o., Stanka Vraza 2, 10360 Sesvete zastupanog po punomoćniku Demeter Gabor; Istvan Baranka</izvorni_sadrzaj>
    <derivirana_varijabla naziv="DomainObject.Predmet.ProtustrankaFormatedWithAdress_1"> DEMETER USLUGE d.o.o., Stanka Vraza 2, 10360 Sesvete zastupanog po punomoćniku Demeter Gabor; Istvan Baranka</derivirana_varijabla>
  </DomainObject.Predmet.ProtustrankaFormatedWithAdress>
  <DomainObject.Predmet.ProtustrankaFormatedWithAdressOIB>
    <izvorni_sadrzaj> DEMETER USLUGE d.o.o., OIB 94796688230, Stanka Vraza 2, 10360 Sesvete zastupanog po punomoćniku Demeter Gabor; Istvan Baranka</izvorni_sadrzaj>
    <derivirana_varijabla naziv="DomainObject.Predmet.ProtustrankaFormatedWithAdressOIB_1"> DEMETER USLUGE d.o.o., OIB 94796688230, Stanka Vraza 2, 10360 Sesvete zastupanog po punomoćniku Demeter Gabor; Istvan Baranka</derivirana_varijabla>
  </DomainObject.Predmet.ProtustrankaFormatedWithAdressOIB>
  <DomainObject.Predmet.ProtustrankaWithAdress>
    <izvorni_sadrzaj>DEMETER USLUGE d.o.o. Stanka Vraza 2, 10360 Sesvete</izvorni_sadrzaj>
    <derivirana_varijabla naziv="DomainObject.Predmet.ProtustrankaWithAdress_1">DEMETER USLUGE d.o.o. Stanka Vraza 2, 10360 Sesvete</derivirana_varijabla>
  </DomainObject.Predmet.ProtustrankaWithAdress>
  <DomainObject.Predmet.ProtustrankaWithAdressOIB>
    <izvorni_sadrzaj>DEMETER USLUGE d.o.o., OIB 94796688230, Stanka Vraza 2, 10360 Sesvete</izvorni_sadrzaj>
    <derivirana_varijabla naziv="DomainObject.Predmet.ProtustrankaWithAdressOIB_1">DEMETER USLUGE d.o.o., OIB 94796688230, Stanka Vraza 2, 10360 Sesvete</derivirana_varijabla>
  </DomainObject.Predmet.ProtustrankaWithAdressOIB>
  <DomainObject.Predmet.ProtustrankaNazivFormated>
    <izvorni_sadrzaj>DEMETER USLUGE d.o.o.</izvorni_sadrzaj>
    <derivirana_varijabla naziv="DomainObject.Predmet.ProtustrankaNazivFormated_1">DEMETER USLUGE d.o.o.</derivirana_varijabla>
  </DomainObject.Predmet.ProtustrankaNazivFormated>
  <DomainObject.Predmet.ProtustrankaNazivFormatedOIB>
    <izvorni_sadrzaj>DEMETER USLUGE d.o.o., OIB 94796688230</izvorni_sadrzaj>
    <derivirana_varijabla naziv="DomainObject.Predmet.ProtustrankaNazivFormatedOIB_1">DEMETER USLUGE d.o.o., OIB 94796688230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Demeter Gabor</izvorni_sadrzaj>
    <derivirana_varijabla naziv="DomainObject.Predmet.StrankaFormated_1">  FINA Regionalni centar Zagreb; Demeter Gabor</derivirana_varijabla>
  </DomainObject.Predmet.StrankaFormated>
  <DomainObject.Predmet.StrankaFormatedOIB>
    <izvorni_sadrzaj>  FINA Regionalni centar Zagreb, OIB 85821130368; Demeter Gabor, OIB 01768408240</izvorni_sadrzaj>
    <derivirana_varijabla naziv="DomainObject.Predmet.StrankaFormatedOIB_1">  FINA Regionalni centar Zagreb, OIB 85821130368; Demeter Gabor, OIB 01768408240</derivirana_varijabla>
  </DomainObject.Predmet.StrankaFormatedOIB>
  <DomainObject.Predmet.StrankaFormatedWithAdress>
    <izvorni_sadrzaj> FINA Regionalni centar Zagreb, Trg svibanjskih žrtava 1995. 1, 10000 Zagreb; Demeter Gabor, Tirgu Mures 15, Tirgu Mures</izvorni_sadrzaj>
    <derivirana_varijabla naziv="DomainObject.Predmet.StrankaFormatedWithAdress_1"> FINA Regionalni centar Zagreb, Trg svibanjskih žrtava 1995. 1, 10000 Zagreb; Demeter Gabor, Tirgu Mures 15, Tirgu Mures</derivirana_varijabla>
  </DomainObject.Predmet.StrankaFormatedWithAdress>
  <DomainObject.Predmet.StrankaFormatedWithAdressOIB>
    <izvorni_sadrzaj> FINA Regionalni centar Zagreb, OIB 85821130368, Trg svibanjskih žrtava 1995. 1, 10000 Zagreb; Demeter Gabor, OIB 01768408240, Tirgu Mures 15, Tirgu Mures</izvorni_sadrzaj>
    <derivirana_varijabla naziv="DomainObject.Predmet.StrankaFormatedWithAdressOIB_1"> FINA Regionalni centar Zagreb, OIB 85821130368, Trg svibanjskih žrtava 1995. 1, 10000 Zagreb; Demeter Gabor, OIB 01768408240, Tirgu Mures 15, Tirgu Mures</derivirana_varijabla>
  </DomainObject.Predmet.StrankaFormatedWithAdressOIB>
  <DomainObject.Predmet.StrankaWithAdress>
    <izvorni_sadrzaj>FINA Regionalni centar Zagreb Trg svibanjskih žrtava 1995. 1,10000 Zagreb,Demeter Gabor Tirgu Mures 15,Tirgu Mures</izvorni_sadrzaj>
    <derivirana_varijabla naziv="DomainObject.Predmet.StrankaWithAdress_1">FINA Regionalni centar Zagreb Trg svibanjskih žrtava 1995. 1,10000 Zagreb,Demeter Gabor Tirgu Mures 15,Tirgu Mures</derivirana_varijabla>
  </DomainObject.Predmet.StrankaWithAdress>
  <DomainObject.Predmet.StrankaWithAdressOIB>
    <izvorni_sadrzaj>FINA Regionalni centar Zagreb, OIB 85821130368, Trg svibanjskih žrtava 1995. 1,10000 Zagreb,Demeter Gabor, OIB 01768408240, Tirgu Mures 15,Tirgu Mures</izvorni_sadrzaj>
    <derivirana_varijabla naziv="DomainObject.Predmet.StrankaWithAdressOIB_1">FINA Regionalni centar Zagreb, OIB 85821130368, Trg svibanjskih žrtava 1995. 1,10000 Zagreb,Demeter Gabor, OIB 01768408240, Tirgu Mures 15,Tirgu Mures</derivirana_varijabla>
  </DomainObject.Predmet.StrankaWithAdressOIB>
  <DomainObject.Predmet.StrankaNazivFormated>
    <izvorni_sadrzaj>FINA Regionalni centar Zagreb,Demeter Gabor</izvorni_sadrzaj>
    <derivirana_varijabla naziv="DomainObject.Predmet.StrankaNazivFormated_1">FINA Regionalni centar Zagreb,Demeter Gabor</derivirana_varijabla>
  </DomainObject.Predmet.StrankaNazivFormated>
  <DomainObject.Predmet.StrankaNazivFormatedOIB>
    <izvorni_sadrzaj>FINA Regionalni centar Zagreb, OIB 85821130368,Demeter Gabor, OIB 01768408240</izvorni_sadrzaj>
    <derivirana_varijabla naziv="DomainObject.Predmet.StrankaNazivFormatedOIB_1">FINA Regionalni centar Zagreb, OIB 85821130368,Demeter Gabor, OIB 01768408240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Demeter Gabor</item>
    </izvorni_sadrzaj>
    <derivirana_varijabla naziv="DomainObject.Predmet.StrankaListFormated_1">
      <item>FINA Regionalni centar Zagreb</item>
      <item>Demeter Gabor</item>
    </derivirana_varijabla>
  </DomainObject.Predmet.StrankaListFormated>
  <DomainObject.Predmet.StrankaListFormatedOIB>
    <izvorni_sadrzaj>
      <item>FINA Regionalni centar Zagreb, OIB 85821130368</item>
      <item>Demeter Gabor, OIB 01768408240</item>
    </izvorni_sadrzaj>
    <derivirana_varijabla naziv="DomainObject.Predmet.StrankaListFormatedOIB_1">
      <item>FINA Regionalni centar Zagreb, OIB 85821130368</item>
      <item>Demeter Gabor, OIB 01768408240</item>
    </derivirana_varijabla>
  </DomainObject.Predmet.StrankaListFormatedOIB>
  <DomainObject.Predmet.StrankaListFormatedWithAdress>
    <izvorni_sadrzaj>
      <item>FINA Regionalni centar Zagreb, Trg svibanjskih žrtava 1995. 1, 10000 Zagreb</item>
      <item>Demeter Gabor, Tirgu Mures 15, Tirgu Mures</item>
    </izvorni_sadrzaj>
    <derivirana_varijabla naziv="DomainObject.Predmet.StrankaListFormatedWithAdress_1">
      <item>FINA Regionalni centar Zagreb, Trg svibanjskih žrtava 1995. 1, 10000 Zagreb</item>
      <item>Demeter Gabor, Tirgu Mures 15, Tirgu Mures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Demeter Gabor, OIB 01768408240, Tirgu Mures 15, Tirgu Mures</item>
    </izvorni_sadrzaj>
    <derivirana_varijabla naziv="DomainObject.Predmet.StrankaListFormatedWithAdressOIB_1">
      <item>FINA Regionalni centar Zagreb, OIB 85821130368, Trg svibanjskih žrtava 1995. 1, 10000 Zagreb</item>
      <item>Demeter Gabor, OIB 01768408240, Tirgu Mures 15, Tirgu Mures</item>
    </derivirana_varijabla>
  </DomainObject.Predmet.StrankaListFormatedWithAdressOIB>
  <DomainObject.Predmet.StrankaListNazivFormated>
    <izvorni_sadrzaj>
      <item>FINA Regionalni centar Zagreb</item>
      <item>Demeter Gabor</item>
    </izvorni_sadrzaj>
    <derivirana_varijabla naziv="DomainObject.Predmet.StrankaListNazivFormated_1">
      <item>FINA Regionalni centar Zagreb</item>
      <item>Demeter Gabor</item>
    </derivirana_varijabla>
  </DomainObject.Predmet.StrankaListNazivFormated>
  <DomainObject.Predmet.StrankaListNazivFormatedOIB>
    <izvorni_sadrzaj>
      <item>FINA Regionalni centar Zagreb, OIB 85821130368</item>
      <item>Demeter Gabor, OIB 01768408240</item>
    </izvorni_sadrzaj>
    <derivirana_varijabla naziv="DomainObject.Predmet.StrankaListNazivFormatedOIB_1">
      <item>FINA Regionalni centar Zagreb, OIB 85821130368</item>
      <item>Demeter Gabor, OIB 01768408240</item>
    </derivirana_varijabla>
  </DomainObject.Predmet.StrankaListNazivFormatedOIB>
  <DomainObject.Predmet.ProtuStrankaListFormated>
    <izvorni_sadrzaj>
      <item>DEMETER USLUGE d.o.o. zastupanog po punomoćniku Demeter Gabor; Istvan Baranka</item>
    </izvorni_sadrzaj>
    <derivirana_varijabla naziv="DomainObject.Predmet.ProtuStrankaListFormated_1">
      <item>DEMETER USLUGE d.o.o. zastupanog po punomoćniku Demeter Gabor; Istvan Baranka</item>
    </derivirana_varijabla>
  </DomainObject.Predmet.ProtuStrankaListFormated>
  <DomainObject.Predmet.ProtuStrankaListFormatedOIB>
    <izvorni_sadrzaj>
      <item>DEMETER USLUGE d.o.o., OIB 94796688230 zastupanog po punomoćniku Demeter Gabor; Istvan Baranka</item>
    </izvorni_sadrzaj>
    <derivirana_varijabla naziv="DomainObject.Predmet.ProtuStrankaListFormatedOIB_1">
      <item>DEMETER USLUGE d.o.o., OIB 94796688230 zastupanog po punomoćniku Demeter Gabor; Istvan Baranka</item>
    </derivirana_varijabla>
  </DomainObject.Predmet.ProtuStrankaListFormatedOIB>
  <DomainObject.Predmet.ProtuStrankaListFormatedWithAdress>
    <izvorni_sadrzaj>
      <item>DEMETER USLUGE d.o.o., Stanka Vraza 2, 10360 Sesvete zastupanog po punomoćniku Demeter Gabor; Istvan Baranka</item>
    </izvorni_sadrzaj>
    <derivirana_varijabla naziv="DomainObject.Predmet.ProtuStrankaListFormatedWithAdress_1">
      <item>DEMETER USLUGE d.o.o., Stanka Vraza 2, 10360 Sesvete zastupanog po punomoćniku Demeter Gabor; Istvan Baranka</item>
    </derivirana_varijabla>
  </DomainObject.Predmet.ProtuStrankaListFormatedWithAdress>
  <DomainObject.Predmet.ProtuStrankaListFormatedWithAdressOIB>
    <izvorni_sadrzaj>
      <item>DEMETER USLUGE d.o.o., OIB 94796688230, Stanka Vraza 2, 10360 Sesvete zastupanog po punomoćniku Demeter Gabor; Istvan Baranka</item>
    </izvorni_sadrzaj>
    <derivirana_varijabla naziv="DomainObject.Predmet.ProtuStrankaListFormatedWithAdressOIB_1">
      <item>DEMETER USLUGE d.o.o., OIB 94796688230, Stanka Vraza 2, 10360 Sesvete zastupanog po punomoćniku Demeter Gabor; Istvan Baranka</item>
    </derivirana_varijabla>
  </DomainObject.Predmet.ProtuStrankaListFormatedWithAdressOIB>
  <DomainObject.Predmet.ProtuStrankaListNazivFormated>
    <izvorni_sadrzaj>
      <item>DEMETER USLUGE d.o.o.</item>
    </izvorni_sadrzaj>
    <derivirana_varijabla naziv="DomainObject.Predmet.ProtuStrankaListNazivFormated_1">
      <item>DEMETER USLUGE d.o.o.</item>
    </derivirana_varijabla>
  </DomainObject.Predmet.ProtuStrankaListNazivFormated>
  <DomainObject.Predmet.ProtuStrankaListNazivFormatedOIB>
    <izvorni_sadrzaj>
      <item>DEMETER USLUGE d.o.o., OIB 94796688230</item>
    </izvorni_sadrzaj>
    <derivirana_varijabla naziv="DomainObject.Predmet.ProtuStrankaListNazivFormatedOIB_1">
      <item>DEMETER USLUGE d.o.o., OIB 94796688230</item>
    </derivirana_varijabla>
  </DomainObject.Predmet.ProtuStrankaListNazivFormatedOIB>
  <DomainObject.Predmet.OstaliListFormated>
    <izvorni_sadrzaj>
      <item>Demeter Gabor punomoćnik sudionika u postupku DEMETER USLUGE d.o.o.</item>
      <item>Istvan Baranka punomoćnik sudionika u postupku DEMETER USLUGE d.o.o.</item>
    </izvorni_sadrzaj>
    <derivirana_varijabla naziv="DomainObject.Predmet.OstaliListFormated_1">
      <item>Demeter Gabor punomoćnik sudionika u postupku DEMETER USLUGE d.o.o.</item>
      <item>Istvan Baranka punomoćnik sudionika u postupku DEMETER USLUGE d.o.o.</item>
    </derivirana_varijabla>
  </DomainObject.Predmet.OstaliListFormated>
  <DomainObject.Predmet.OstaliListFormatedOIB>
    <izvorni_sadrzaj>
      <item>Demeter Gabor, OIB 01768408240 punomoćnik sudionika u postupku DEMETER USLUGE d.o.o.</item>
      <item>Istvan Baranka, OIB 93414997349 punomoćnik sudionika u postupku DEMETER USLUGE d.o.o.</item>
    </izvorni_sadrzaj>
    <derivirana_varijabla naziv="DomainObject.Predmet.OstaliListFormatedOIB_1">
      <item>Demeter Gabor, OIB 01768408240 punomoćnik sudionika u postupku DEMETER USLUGE d.o.o.</item>
      <item>Istvan Baranka, OIB 93414997349 punomoćnik sudionika u postupku DEMETER USLUGE d.o.o.</item>
    </derivirana_varijabla>
  </DomainObject.Predmet.OstaliListFormatedOIB>
  <DomainObject.Predmet.OstaliListFormatedWithAdress>
    <izvorni_sadrzaj>
      <item>Demeter Gabor, Tirgu Mures 15, Tirgu Mures punomoćnik sudionika u postupku DEMETER USLUGE d.o.o.</item>
      <item>Istvan Baranka, Rominia 125, Craciunesti punomoćnik sudionika u postupku DEMETER USLUGE d.o.o.</item>
    </izvorni_sadrzaj>
    <derivirana_varijabla naziv="DomainObject.Predmet.OstaliListFormatedWithAdress_1">
      <item>Demeter Gabor, Tirgu Mures 15, Tirgu Mures punomoćnik sudionika u postupku DEMETER USLUGE d.o.o.</item>
      <item>Istvan Baranka, Rominia 125, Craciunesti punomoćnik sudionika u postupku DEMETER USLUGE d.o.o.</item>
    </derivirana_varijabla>
  </DomainObject.Predmet.OstaliListFormatedWithAdress>
  <DomainObject.Predmet.OstaliListFormatedWithAdressOIB>
    <izvorni_sadrzaj>
      <item>Demeter Gabor, OIB 01768408240, Tirgu Mures 15, Tirgu Mures punomoćnik sudionika u postupku DEMETER USLUGE d.o.o.</item>
      <item>Istvan Baranka, OIB 93414997349, Rominia 125, Craciunesti punomoćnik sudionika u postupku DEMETER USLUGE d.o.o.</item>
    </izvorni_sadrzaj>
    <derivirana_varijabla naziv="DomainObject.Predmet.OstaliListFormatedWithAdressOIB_1">
      <item>Demeter Gabor, OIB 01768408240, Tirgu Mures 15, Tirgu Mures punomoćnik sudionika u postupku DEMETER USLUGE d.o.o.</item>
      <item>Istvan Baranka, OIB 93414997349, Rominia 125, Craciunesti punomoćnik sudionika u postupku DEMETER USLUGE d.o.o.</item>
    </derivirana_varijabla>
  </DomainObject.Predmet.OstaliListFormatedWithAdressOIB>
  <DomainObject.Predmet.OstaliListNazivFormated>
    <izvorni_sadrzaj>
      <item>Demeter Gabor</item>
      <item>Istvan Baranka</item>
    </izvorni_sadrzaj>
    <derivirana_varijabla naziv="DomainObject.Predmet.OstaliListNazivFormated_1">
      <item>Demeter Gabor</item>
      <item>Istvan Baranka</item>
    </derivirana_varijabla>
  </DomainObject.Predmet.OstaliListNazivFormated>
  <DomainObject.Predmet.OstaliListNazivFormatedOIB>
    <izvorni_sadrzaj>
      <item>Demeter Gabor, OIB 01768408240</item>
      <item>Istvan Baranka, OIB 93414997349</item>
    </izvorni_sadrzaj>
    <derivirana_varijabla naziv="DomainObject.Predmet.OstaliListNazivFormatedOIB_1">
      <item>Demeter Gabor, OIB 01768408240</item>
      <item>Istvan Baranka, OIB 93414997349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DEMETER USLUGE d.o.o.</izvorni_sadrzaj>
    <derivirana_varijabla naziv="DomainObject.Predmet.ProtustrankaIDrugi_1">DEMETER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DEMETER USLUGE d.o.o., OIB 94796688230, Stanka Vraza 2, 10360 Sesvete</izvorni_sadrzaj>
    <derivirana_varijabla naziv="DomainObject.Predmet.ProtustrankaIDrugiAdressOIB_1">DEMETER USLUGE d.o.o., OIB 94796688230, Stanka Vraza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DEMETER USLUGE d.o.o.</item>
      <item>Demeter Gabor</item>
      <item>Istvan Baranka</item>
      <item>Demeter Gabor</item>
    </izvorni_sadrzaj>
    <derivirana_varijabla naziv="DomainObject.Predmet.SudioniciListNaziv_1">
      <item>FINA Regionalni centar Zagreb</item>
      <item>DEMETER USLUGE d.o.o.</item>
      <item>Demeter Gabor</item>
      <item>Istvan Baranka</item>
      <item>Demeter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DEMETER USLUGE d.o.o., OIB 94796688230, Stanka Vraza 2,10360 Sesvete</item>
      <item>Demeter Gabor, OIB 01768408240, Tirgu Mures 15,Tirgu Mures</item>
      <item>Istvan Baranka, OIB 93414997349, Rominia 125,Craciunesti</item>
      <item>Demeter Gabor, OIB 01768408240, Tirgu Mures 15,Tirgu Mures</item>
    </izvorni_sadrzaj>
    <derivirana_varijabla naziv="DomainObject.Predmet.SudioniciListAdressOIB_1">
      <item>FINA Regionalni centar Zagreb, OIB 85821130368, Trg svibanjskih žrtava 1995. 1,10000 Zagreb</item>
      <item>DEMETER USLUGE d.o.o., OIB 94796688230, Stanka Vraza 2,10360 Sesvete</item>
      <item>Demeter Gabor, OIB 01768408240, Tirgu Mures 15,Tirgu Mures</item>
      <item>Istvan Baranka, OIB 93414997349, Rominia 125,Craciunesti</item>
      <item>Demeter Gabor, OIB 01768408240, Tirgu Mures 15,Tirgu Mures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94796688230</item>
      <item>, OIB 01768408240</item>
      <item>, OIB 93414997349</item>
      <item>, OIB 01768408240</item>
    </izvorni_sadrzaj>
    <derivirana_varijabla naziv="DomainObject.Predmet.SudioniciListNazivOIB_1">
      <item>, OIB 85821130368</item>
      <item>, OIB 94796688230</item>
      <item>, OIB 01768408240</item>
      <item>, OIB 93414997349</item>
      <item>, OIB 01768408240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FA980-0C04-4D28-BE02-DD48F7A68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4106</properties:Characters>
  <properties:Lines>86</properties:Lines>
  <properties:Paragraphs>28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2017-11-20T12:10:00Z</cp:lastPrinted>
  <dcterms:modified xmlns:xsi="http://www.w3.org/2001/XMLSchema-instance" xsi:type="dcterms:W3CDTF">2017-11-20T12:10:00Z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