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01fe" w14:paraId="ad501fe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E774E1">
        <w:t>DAN Adria</w:t>
      </w:r>
      <w:r w:rsidR="00FF274E">
        <w:t xml:space="preserve"> d.o.o., </w:t>
      </w:r>
      <w:r w:rsidR="00E774E1">
        <w:t>Zadar</w:t>
      </w:r>
      <w:r w:rsidR="00FF274E">
        <w:t xml:space="preserve">, </w:t>
      </w:r>
      <w:r w:rsidR="00E774E1">
        <w:t>Ulica Hrvatskog sabora 16</w:t>
      </w:r>
      <w:r w:rsidR="00FF274E">
        <w:t xml:space="preserve">, OIB: </w:t>
      </w:r>
      <w:r w:rsidR="00E774E1">
        <w:t>51654759669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E774E1">
        <w:t>16</w:t>
      </w:r>
      <w:r>
        <w:t xml:space="preserve">. </w:t>
      </w:r>
      <w:r w:rsidR="00423580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23580">
        <w:t>4</w:t>
      </w:r>
      <w:r>
        <w:t xml:space="preserve">. </w:t>
      </w:r>
      <w:r w:rsidR="00423580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E774E1" w:rsidRPr="00E774E1">
        <w:t>DAN Adria d.o.o., Zadar, Ulica Hrvatskog sabora 16, OIB: 51654759669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781401">
        <w:t>6</w:t>
      </w:r>
      <w:r w:rsidR="00FF274E">
        <w:t>.</w:t>
      </w:r>
      <w:r w:rsidR="00781401">
        <w:t>361</w:t>
      </w:r>
      <w:r w:rsidR="00FF274E">
        <w:t>,</w:t>
      </w:r>
      <w:r w:rsidR="00781401">
        <w:t>83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E774E1">
        <w:t>a</w:t>
      </w:r>
      <w:r>
        <w:t xml:space="preserve"> </w:t>
      </w:r>
      <w:r w:rsidR="00A64D31">
        <w:t>ovlašten</w:t>
      </w:r>
      <w:r w:rsidR="00E774E1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E774E1">
        <w:t>Oliver Fijačko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23580">
        <w:t>4</w:t>
      </w:r>
      <w:r w:rsidR="00814E35">
        <w:t xml:space="preserve">. </w:t>
      </w:r>
      <w:r w:rsidR="00423580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423580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6770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>
      <w:t>-</w:t>
    </w:r>
    <w:r w:rsidR="00F90F75">
      <w:t>102</w:t>
    </w:r>
    <w:r w:rsidR="00423580">
      <w:t>/17</w:t>
    </w:r>
    <w:r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F90F75">
      <w:t>102</w:t>
    </w:r>
    <w:r>
      <w:t>/1</w:t>
    </w:r>
    <w:r w:rsidR="00FF274E">
      <w:t>7</w:t>
    </w:r>
    <w:r>
      <w:t>-</w:t>
    </w:r>
    <w:r w:rsidR="00FF274E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23580"/>
    <w:rsid w:val="00447958"/>
    <w:rsid w:val="004635D5"/>
    <w:rsid w:val="00467707"/>
    <w:rsid w:val="004B64F0"/>
    <w:rsid w:val="005F67DA"/>
    <w:rsid w:val="00611283"/>
    <w:rsid w:val="006A66B9"/>
    <w:rsid w:val="006E6B12"/>
    <w:rsid w:val="0071080F"/>
    <w:rsid w:val="0076513B"/>
    <w:rsid w:val="00781401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64D31"/>
    <w:rsid w:val="00BA4D2C"/>
    <w:rsid w:val="00C6433B"/>
    <w:rsid w:val="00CF596F"/>
    <w:rsid w:val="00DC740A"/>
    <w:rsid w:val="00E6461B"/>
    <w:rsid w:val="00E774E1"/>
    <w:rsid w:val="00F508E3"/>
    <w:rsid w:val="00F6628B"/>
    <w:rsid w:val="00F90F75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7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7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7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7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7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7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7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7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7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7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St-102/2017-5</izvorni_sadrzaj>
    <derivirana_varijabla naziv="DomainObject.Oznaka_1">St-102/2017-5</derivirana_varijabla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St-102/2017</izvorni_sadrzaj>
    <derivirana_varijabla naziv="DomainObject.Predmet.OznakaBroj_1">St-102/2017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 Adria d.o.o. za trgovinu</izvorni_sadrzaj>
    <derivirana_varijabla naziv="DomainObject.Predmet.ProtustrankaFormated_1">  DAN Adria d.o.o. za trgovinu</derivirana_varijabla>
  </DomainObject.Predmet.ProtustrankaFormated>
  <DomainObject.Predmet.ProtustrankaFormatedOIB>
    <izvorni_sadrzaj>  DAN Adria d.o.o. za trgovinu, OIB 51654759669</izvorni_sadrzaj>
    <derivirana_varijabla naziv="DomainObject.Predmet.ProtustrankaFormatedOIB_1">  DAN Adria d.o.o. za trgovinu, OIB 51654759669</derivirana_varijabla>
  </DomainObject.Predmet.ProtustrankaFormatedOIB>
  <DomainObject.Predmet.ProtustrankaFormatedWithAdress>
    <izvorni_sadrzaj> DAN Adria d.o.o. za trgovinu, Ulica Hrvatskog Sabora 16, 23000 Zadar</izvorni_sadrzaj>
    <derivirana_varijabla naziv="DomainObject.Predmet.ProtustrankaFormatedWithAdress_1"> DAN Adria d.o.o. za trgovinu, Ulica Hrvatskog Sabora 16, 23000 Zadar</derivirana_varijabla>
  </DomainObject.Predmet.ProtustrankaFormatedWithAdress>
  <DomainObject.Predmet.ProtustrankaFormatedWithAdressOIB>
    <izvorni_sadrzaj> DAN Adria d.o.o. za trgovinu, OIB 51654759669, Ulica Hrvatskog Sabora 16, 23000 Zadar</izvorni_sadrzaj>
    <derivirana_varijabla naziv="DomainObject.Predmet.ProtustrankaFormatedWithAdressOIB_1"> DAN Adria d.o.o. za trgovinu, OIB 51654759669, Ulica Hrvatskog Sabora 16, 23000 Zadar</derivirana_varijabla>
  </DomainObject.Predmet.ProtustrankaFormatedWithAdressOIB>
  <DomainObject.Predmet.ProtustrankaWithAdress>
    <izvorni_sadrzaj>DAN Adria d.o.o. za trgovinu Ulica Hrvatskog Sabora 16, 23000 Zadar</izvorni_sadrzaj>
    <derivirana_varijabla naziv="DomainObject.Predmet.ProtustrankaWithAdress_1">DAN Adria d.o.o. za trgovinu Ulica Hrvatskog Sabora 16, 23000 Zadar</derivirana_varijabla>
  </DomainObject.Predmet.ProtustrankaWithAdress>
  <DomainObject.Predmet.ProtustrankaWithAdressOIB>
    <izvorni_sadrzaj>DAN Adria d.o.o. za trgovinu, OIB 51654759669, Ulica Hrvatskog Sabora 16, 23000 Zadar</izvorni_sadrzaj>
    <derivirana_varijabla naziv="DomainObject.Predmet.ProtustrankaWithAdressOIB_1">DAN Adria d.o.o. za trgovinu, OIB 51654759669, Ulica Hrvatskog Sabora 16, 23000 Zadar</derivirana_varijabla>
  </DomainObject.Predmet.ProtustrankaWithAdressOIB>
  <DomainObject.Predmet.ProtustrankaNazivFormated>
    <izvorni_sadrzaj>DAN Adria d.o.o. za trgovinu</izvorni_sadrzaj>
    <derivirana_varijabla naziv="DomainObject.Predmet.ProtustrankaNazivFormated_1">DAN Adria d.o.o. za trgovinu</derivirana_varijabla>
  </DomainObject.Predmet.ProtustrankaNazivFormated>
  <DomainObject.Predmet.ProtustrankaNazivFormatedOIB>
    <izvorni_sadrzaj>DAN Adria d.o.o. za trgovinu, OIB 51654759669</izvorni_sadrzaj>
    <derivirana_varijabla naziv="DomainObject.Predmet.ProtustrankaNazivFormatedOIB_1">DAN Adria d.o.o. za trgovinu, OIB 51654759669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DAN Adria d.o.o. za trgovinu</item>
    </izvorni_sadrzaj>
    <derivirana_varijabla naziv="DomainObject.Predmet.ProtuStrankaListFormated_1">
      <item>DAN Adria d.o.o. za trgovinu</item>
    </derivirana_varijabla>
  </DomainObject.Predmet.ProtuStrankaListFormated>
  <DomainObject.Predmet.ProtuStrankaListFormatedOIB>
    <izvorni_sadrzaj>
      <item>DAN Adria d.o.o. za trgovinu, OIB 51654759669</item>
    </izvorni_sadrzaj>
    <derivirana_varijabla naziv="DomainObject.Predmet.ProtuStrankaListFormatedOIB_1">
      <item>DAN Adria d.o.o. za trgovinu, OIB 51654759669</item>
    </derivirana_varijabla>
  </DomainObject.Predmet.ProtuStrankaListFormatedOIB>
  <DomainObject.Predmet.ProtuStrankaListFormatedWithAdress>
    <izvorni_sadrzaj>
      <item>DAN Adria d.o.o. za trgovinu, Ulica Hrvatskog Sabora 16, 23000 Zadar</item>
    </izvorni_sadrzaj>
    <derivirana_varijabla naziv="DomainObject.Predmet.ProtuStrankaListFormatedWithAdress_1">
      <item>DAN Adria d.o.o. za trgovinu, Ulica Hrvatskog Sabora 16, 23000 Zadar</item>
    </derivirana_varijabla>
  </DomainObject.Predmet.ProtuStrankaListFormatedWithAdress>
  <DomainObject.Predmet.ProtuStrankaListFormatedWithAdressOIB>
    <izvorni_sadrzaj>
      <item>DAN Adria d.o.o. za trgovinu, OIB 51654759669, Ulica Hrvatskog Sabora 16, 23000 Zadar</item>
    </izvorni_sadrzaj>
    <derivirana_varijabla naziv="DomainObject.Predmet.ProtuStrankaListFormatedWithAdressOIB_1">
      <item>DAN Adria d.o.o. za trgovinu, OIB 51654759669, Ulica Hrvatskog Sabora 16, 23000 Zadar</item>
    </derivirana_varijabla>
  </DomainObject.Predmet.ProtuStrankaListFormatedWithAdressOIB>
  <DomainObject.Predmet.ProtuStrankaListNazivFormated>
    <izvorni_sadrzaj>
      <item>DAN Adria d.o.o. za trgovinu</item>
    </izvorni_sadrzaj>
    <derivirana_varijabla naziv="DomainObject.Predmet.ProtuStrankaListNazivFormated_1">
      <item>DAN Adria d.o.o. za trgovinu</item>
    </derivirana_varijabla>
  </DomainObject.Predmet.ProtuStrankaListNazivFormated>
  <DomainObject.Predmet.ProtuStrankaListNazivFormatedOIB>
    <izvorni_sadrzaj>
      <item>DAN Adria d.o.o. za trgovinu, OIB 51654759669</item>
    </izvorni_sadrzaj>
    <derivirana_varijabla naziv="DomainObject.Predmet.ProtuStrankaListNazivFormatedOIB_1">
      <item>DAN Adria d.o.o. za trgovinu, OIB 51654759669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St-102/2017-5</izvorni_sadrzaj>
    <derivirana_varijabla naziv="DomainObject.PoslovniBrojDokumenta_1">St-102/2017-5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DAN Adria d.o.o. za trgovinu</izvorni_sadrzaj>
    <derivirana_varijabla naziv="DomainObject.Predmet.ProtustrankaIDrugi_1">DAN Adria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DAN Adria d.o.o. za trgovinu, OIB 51654759669, Ulica Hrvatskog Sabora 16, 23000 Zadar</izvorni_sadrzaj>
    <derivirana_varijabla naziv="DomainObject.Predmet.ProtustrankaIDrugiAdressOIB_1">DAN Adria d.o.o. za trgovinu, OIB 51654759669, Ulica Hrvatskog Sabora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DAN Adria d.o.o. za trgovinu</item>
    </izvorni_sadrzaj>
    <derivirana_varijabla naziv="DomainObject.Predmet.SudioniciListNaziv_1">
      <item>FINA</item>
      <item>DAN Adria d.o.o. za trgovinu</item>
    </derivirana_varijabla>
  </DomainObject.Predmet.SudioniciListNaziv>
  <DomainObject.Predmet.SudioniciListAdressOIB>
    <izvorni_sadrzaj>
      <item>FINA, OIB 85821130368</item>
      <item>DAN Adria d.o.o. za trgovinu, OIB 51654759669, Ulica Hrvatskog Sabora 16,23000 Zadar</item>
    </izvorni_sadrzaj>
    <derivirana_varijabla naziv="DomainObject.Predmet.SudioniciListAdressOIB_1">
      <item>FINA, OIB 85821130368</item>
      <item>DAN Adria d.o.o. za trgovinu, OIB 51654759669, Ulica Hrvatskog Sabora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51654759669</item>
    </izvorni_sadrzaj>
    <derivirana_varijabla naziv="DomainObject.Predmet.SudioniciListNazivOIB_1">
      <item>, OIB 85821130368</item>
      <item>, OIB 51654759669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1966</properties:Characters>
  <properties:Lines>63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2017-04-04T07:42:00Z</dcterms:created>
  <dc:creator>Tina Grgas</dc:creator>
  <cp:lastModifiedBy>Ante Rubelj</cp:lastModifiedBy>
  <cp:lastPrinted>2017-04-04T07:45:00Z</cp:lastPrinted>
  <dcterms:modified xmlns:xsi="http://www.w3.org/2001/XMLSchema-instance" xsi:type="dcterms:W3CDTF">2017-04-07T08:26:00Z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