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4d56" w14:paraId="bea4d56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84109">
        <w:rPr>
          <w:rFonts w:cs="Times New Roman" w:hAnsi="Times New Roman" w:ascii="Times New Roman"/>
          <w:b w:val="false"/>
          <w:sz w:val="24"/>
          <w:szCs w:val="24"/>
        </w:rPr>
        <w:t>4684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84109">
        <w:t>LIM-</w:t>
      </w:r>
      <w:r w:rsidR="003B36EC">
        <w:t>N</w:t>
      </w:r>
      <w:r w:rsidR="00584109">
        <w:t xml:space="preserve">ESEK d.o.o., Krapinske Toplice, </w:t>
      </w:r>
      <w:proofErr w:type="spellStart"/>
      <w:r w:rsidR="00584109">
        <w:t>Selno</w:t>
      </w:r>
      <w:proofErr w:type="spellEnd"/>
      <w:r w:rsidR="00584109">
        <w:t>, OIB: 58208420652,</w:t>
      </w:r>
      <w:r w:rsidR="00424E38">
        <w:t xml:space="preserve"> </w:t>
      </w:r>
      <w:r w:rsidR="003C5353" w:rsidRPr="002365A1">
        <w:t xml:space="preserve"> </w:t>
      </w:r>
      <w:r w:rsidR="00584109">
        <w:t>2. siječnja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84109">
        <w:t>LIM-</w:t>
      </w:r>
      <w:r w:rsidR="003B36EC">
        <w:t>N</w:t>
      </w:r>
      <w:r w:rsidR="00584109">
        <w:t xml:space="preserve">ESEK d.o.o., Krapinske Toplice, </w:t>
      </w:r>
      <w:proofErr w:type="spellStart"/>
      <w:r w:rsidR="00584109">
        <w:t>Selno</w:t>
      </w:r>
      <w:proofErr w:type="spellEnd"/>
      <w:r w:rsidR="00584109">
        <w:t>, OIB: 58208420652,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84109">
        <w:t>14</w:t>
      </w:r>
      <w:r w:rsidR="00595619">
        <w:t>. veljače 2018</w:t>
      </w:r>
      <w:r w:rsidR="00957736">
        <w:t>.</w:t>
      </w:r>
      <w:r>
        <w:t xml:space="preserve"> u </w:t>
      </w:r>
      <w:r w:rsidR="00584109">
        <w:t>13</w:t>
      </w:r>
      <w:r w:rsidR="00100C2C">
        <w:t>,</w:t>
      </w:r>
      <w:r w:rsidR="004D230A">
        <w:t>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584109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84109">
        <w:t>2. siječnja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3B36EC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</w:t>
      </w:r>
      <w:r w:rsidR="00A11602">
        <w:t xml:space="preserve">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3B36EC" w:rsidP="003B36EC" w:rsidR="003B36EC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343" w:rsidR="00CD1343">
      <w:r>
        <w:separator/>
      </w:r>
    </w:p>
  </w:endnote>
  <w:endnote w:id="0" w:type="continuationSeparator">
    <w:p w:rsidRDefault="00CD1343" w:rsidR="00CD1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343" w:rsidR="00CD1343">
      <w:r>
        <w:separator/>
      </w:r>
    </w:p>
  </w:footnote>
  <w:footnote w:id="0" w:type="continuationSeparator">
    <w:p w:rsidRDefault="00CD1343" w:rsidR="00CD1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B36EC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32B9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1602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6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6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83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St-4684/2016-23</izvorni_sadrzaj>
    <derivirana_varijabla naziv="DomainObject.Oznaka_1">St-4684/2016-23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St-4684/2016-23</izvorni_sadrzaj>
    <derivirana_varijabla naziv="DomainObject.PoslovniBrojDokumenta_1">St-4684/2016-23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58208420652</item>
      <item>, OIB 91275764586</item>
      <item>, OIB 56690604185</item>
    </izvorni_sadrzaj>
    <derivirana_varijabla naziv="DomainObject.Predmet.SudioniciListNazivOIB_1">
      <item>, OIB 85821130368</item>
      <item>, OIB 58208420652</item>
      <item>, OIB 91275764586</item>
      <item>, OIB 56690604185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218</properties:Words>
  <properties:Characters>1097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2018-01-02T12:47:00Z</dcterms:created>
  <dc:creator>Korisnik</dc:creator>
  <cp:lastModifiedBy>Draženka Prpić</cp:lastModifiedBy>
  <cp:lastPrinted>2018-01-02T12:50:00Z</cp:lastPrinted>
  <dcterms:modified xmlns:xsi="http://www.w3.org/2001/XMLSchema-instance" xsi:type="dcterms:W3CDTF">2018-01-02T12:51:00Z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St-4684/2016-23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