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607D1" w:rsidR="00755C1A" w:rsidRPr="008662DA">
        <w:tc>
          <w:tcPr>
            <w:tcW w:type="dxa" w:w="3060"/>
          </w:tcPr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5C1A" w:rsidP="00B607D1" w:rsidR="00755C1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755C1A" w:rsidP="00B607D1" w:rsidR="00755C1A" w:rsidRPr="008662DA">
            <w:r w:rsidRPr="008662DA">
              <w:t>Trgovački sud u Zagrebu</w:t>
            </w:r>
          </w:p>
          <w:p w:rsidRDefault="00755C1A" w:rsidP="00B607D1" w:rsidR="00755C1A" w:rsidRPr="008662DA">
            <w:r w:rsidRPr="008662DA">
              <w:t>Zagreb, Amruševa 2/II</w:t>
            </w:r>
          </w:p>
        </w:tc>
      </w:tr>
    </w:tbl>
    <w:p w14:textId="e3aee8b" w14:paraId="e3aee8b" w:rsidRDefault="00755C1A" w:rsidP="00755C1A" w:rsidR="00755C1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>
        <w:t>72</w:t>
      </w:r>
      <w:r w:rsidRPr="001D411A">
        <w:t>.</w:t>
      </w:r>
      <w:r w:rsidRPr="001D411A">
        <w:rPr>
          <w:b/>
        </w:rPr>
        <w:t xml:space="preserve"> </w:t>
      </w:r>
      <w:r w:rsidRPr="001D411A">
        <w:t>St-</w:t>
      </w:r>
      <w:r>
        <w:t>6258/2016</w:t>
      </w:r>
      <w:r w:rsidR="00382091">
        <w:t>-50</w:t>
      </w:r>
    </w:p>
    <w:p w:rsidRDefault="00755C1A" w:rsidP="00755C1A" w:rsidR="00755C1A" w:rsidRPr="008662DA">
      <w:pPr>
        <w:jc w:val="right"/>
      </w:pPr>
    </w:p>
    <w:p w:rsidRDefault="00755C1A" w:rsidP="00755C1A" w:rsidR="00755C1A" w:rsidRPr="008662DA">
      <w:pPr>
        <w:jc w:val="center"/>
      </w:pPr>
    </w:p>
    <w:p w:rsidRDefault="00755C1A" w:rsidP="00755C1A" w:rsidR="00BF3B0B" w:rsidRPr="00473F36">
      <w:pPr>
        <w:jc w:val="center"/>
      </w:pPr>
      <w:r w:rsidRPr="008662DA">
        <w:t>R E P U B L I K A  H R V A T S K A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0D3836" w:rsidP="00BF3B0B" w:rsidR="000D3836" w:rsidRPr="00473F36">
      <w:pPr>
        <w:jc w:val="center"/>
      </w:pPr>
    </w:p>
    <w:p w:rsidRDefault="00755C1A" w:rsidP="00755C1A" w:rsidR="00755C1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Poznanovec (Općina Bedekovčina), Zagorske brigade 1, OIB: 51100142652, dana </w:t>
      </w:r>
      <w:r w:rsidR="00DD2732">
        <w:t>23</w:t>
      </w:r>
      <w:r w:rsidRPr="00E331FD">
        <w:t>.</w:t>
      </w:r>
      <w:r w:rsidR="00DD2732">
        <w:t xml:space="preserve"> svibnja</w:t>
      </w:r>
      <w:r w:rsidRPr="00E331FD">
        <w:t xml:space="preserve"> 201</w:t>
      </w:r>
      <w:r>
        <w:t>7</w:t>
      </w:r>
      <w:r w:rsidRPr="00E331FD">
        <w:t>.,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8643D8">
      <w:pPr>
        <w:jc w:val="center"/>
      </w:pPr>
    </w:p>
    <w:p w:rsidRDefault="00DD2732" w:rsidP="008701ED" w:rsidR="00DD2732" w:rsidRPr="008643D8">
      <w:pPr>
        <w:pStyle w:val="BodyText21"/>
        <w:ind w:firstLine="708" w:right="-134" w:left="0"/>
        <w:rPr>
          <w:rFonts w:hAnsi="Times New Roman" w:ascii="Times New Roman"/>
          <w:szCs w:val="24"/>
        </w:rPr>
      </w:pPr>
      <w:r w:rsidRPr="008643D8">
        <w:rPr>
          <w:rFonts w:hAnsi="Times New Roman" w:ascii="Times New Roman"/>
          <w:szCs w:val="24"/>
        </w:rPr>
        <w:t xml:space="preserve">Prva sjednica odbora vjerovnika saziva se za </w:t>
      </w:r>
      <w:r w:rsidR="008643D8" w:rsidRPr="008643D8">
        <w:rPr>
          <w:rFonts w:hAnsi="Times New Roman" w:ascii="Times New Roman"/>
          <w:szCs w:val="24"/>
        </w:rPr>
        <w:t>8</w:t>
      </w:r>
      <w:r w:rsidRPr="008643D8">
        <w:rPr>
          <w:rFonts w:hAnsi="Times New Roman" w:ascii="Times New Roman"/>
          <w:szCs w:val="24"/>
        </w:rPr>
        <w:t>.</w:t>
      </w:r>
      <w:r w:rsidR="008643D8" w:rsidRPr="008643D8">
        <w:rPr>
          <w:rFonts w:hAnsi="Times New Roman" w:ascii="Times New Roman"/>
          <w:szCs w:val="24"/>
        </w:rPr>
        <w:t xml:space="preserve"> lipnja</w:t>
      </w:r>
      <w:r w:rsidRPr="008643D8">
        <w:rPr>
          <w:rFonts w:hAnsi="Times New Roman" w:ascii="Times New Roman"/>
          <w:szCs w:val="24"/>
        </w:rPr>
        <w:t xml:space="preserve"> 201</w:t>
      </w:r>
      <w:r w:rsidR="008643D8" w:rsidRPr="008643D8">
        <w:rPr>
          <w:rFonts w:hAnsi="Times New Roman" w:ascii="Times New Roman"/>
          <w:szCs w:val="24"/>
        </w:rPr>
        <w:t>7</w:t>
      </w:r>
      <w:r w:rsidRPr="008643D8">
        <w:rPr>
          <w:rFonts w:hAnsi="Times New Roman" w:ascii="Times New Roman"/>
          <w:szCs w:val="24"/>
        </w:rPr>
        <w:t>. godine u 1</w:t>
      </w:r>
      <w:r w:rsidR="008643D8" w:rsidRPr="008643D8">
        <w:rPr>
          <w:rFonts w:hAnsi="Times New Roman" w:ascii="Times New Roman"/>
          <w:szCs w:val="24"/>
        </w:rPr>
        <w:t>1,00</w:t>
      </w:r>
      <w:r w:rsidRPr="008643D8">
        <w:rPr>
          <w:rFonts w:hAnsi="Times New Roman" w:ascii="Times New Roman"/>
          <w:szCs w:val="24"/>
        </w:rPr>
        <w:t xml:space="preserve"> sati u prostorijama Trgovačkog suda u Zagrebu, Amruševa 2, soba 82/II (II kat ulične zgrade)</w:t>
      </w:r>
      <w:r w:rsidR="00D202F9" w:rsidRPr="008643D8">
        <w:rPr>
          <w:rFonts w:hAnsi="Times New Roman" w:ascii="Times New Roman"/>
          <w:szCs w:val="24"/>
        </w:rPr>
        <w:t xml:space="preserve"> na koju se pozivaju:</w:t>
      </w:r>
    </w:p>
    <w:p w:rsidRDefault="00D202F9" w:rsidP="00D202F9" w:rsidR="00D202F9" w:rsidRPr="008643D8">
      <w:pPr>
        <w:pStyle w:val="BodyText21"/>
        <w:numPr>
          <w:ilvl w:val="0"/>
          <w:numId w:val="14"/>
        </w:numPr>
        <w:ind w:right="-134"/>
        <w:rPr>
          <w:rFonts w:hAnsi="Times New Roman" w:ascii="Times New Roman"/>
          <w:szCs w:val="24"/>
        </w:rPr>
      </w:pPr>
      <w:r w:rsidRPr="008643D8">
        <w:rPr>
          <w:rFonts w:hAnsi="Times New Roman" w:ascii="Times New Roman"/>
          <w:szCs w:val="24"/>
        </w:rPr>
        <w:t>stečajni upravitelj</w:t>
      </w:r>
    </w:p>
    <w:p w:rsidRDefault="00D202F9" w:rsidP="00D202F9" w:rsidR="00D202F9" w:rsidRPr="008643D8">
      <w:pPr>
        <w:pStyle w:val="BodyText21"/>
        <w:numPr>
          <w:ilvl w:val="0"/>
          <w:numId w:val="14"/>
        </w:numPr>
        <w:ind w:right="-134"/>
        <w:rPr>
          <w:bCs/>
          <w:szCs w:val="24"/>
        </w:rPr>
      </w:pPr>
      <w:r w:rsidRPr="008643D8">
        <w:rPr>
          <w:rFonts w:hAnsi="Times New Roman" w:ascii="Times New Roman"/>
          <w:szCs w:val="24"/>
        </w:rPr>
        <w:t>članovi odbora vjerovnika: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ČATEKS d.d., Čakovec, Ul. Zrinsko-Frankopanska 25, OIB:16536095427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KREDITNA BANKA ZAGREB d.d., Zagreb, Ul. grada Vukovara 74, OIB:70663193635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SINDIKAT tekstila, obuće, kože, gume Hrvatske, Zagreb, Trg kralja P. Krešimira IV, br. 2, OIB:46616183650</w:t>
      </w:r>
    </w:p>
    <w:p w:rsidRDefault="00D202F9" w:rsidP="00D202F9" w:rsidR="00D202F9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RH, Ministarstvo financija, Porezna uprava, OIB:18683136487</w:t>
      </w:r>
    </w:p>
    <w:p w:rsidRDefault="00D202F9" w:rsidP="00D202F9" w:rsidR="00D202F9" w:rsidRPr="00AE30D1">
      <w:pPr>
        <w:pStyle w:val="Odlomakpopisa"/>
        <w:numPr>
          <w:ilvl w:val="0"/>
          <w:numId w:val="14"/>
        </w:numPr>
        <w:spacing w:lineRule="auto" w:line="276" w:after="200"/>
        <w:jc w:val="both"/>
        <w:rPr>
          <w:bCs/>
        </w:rPr>
      </w:pPr>
      <w:r>
        <w:rPr>
          <w:bCs/>
        </w:rPr>
        <w:t>CROATIA OSIGURANJE d.d. Zagreb, Vatroslava Jagića 33, OIB:26187994862</w:t>
      </w:r>
    </w:p>
    <w:p w:rsidRDefault="008B6460" w:rsidP="00473F36" w:rsidR="00BF3B0B" w:rsidRPr="00631B34">
      <w:pPr>
        <w:ind w:right="505"/>
        <w:jc w:val="both"/>
      </w:pPr>
      <w:r w:rsidRPr="00631B34">
        <w:t xml:space="preserve"> </w:t>
      </w:r>
      <w:r w:rsidR="00BF3B0B" w:rsidRPr="00631B34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DD2732" w:rsidP="00DD2732" w:rsidR="00DD2732"/>
    <w:p w:rsidRDefault="00DD2732" w:rsidP="00D202F9" w:rsidR="00D202F9">
      <w:pPr>
        <w:jc w:val="both"/>
        <w:rPr>
          <w:bCs/>
        </w:rPr>
      </w:pPr>
      <w:r>
        <w:tab/>
        <w:t>Odlukom skupštine vjerovnika, donesene na skupštini</w:t>
      </w:r>
      <w:r w:rsidR="008701ED">
        <w:t xml:space="preserve"> od 4. travnja 2017. godine, osnovan je odbor vjerovnika u ovosudnom stečajnom postupku.</w:t>
      </w:r>
      <w:r w:rsidR="00D202F9">
        <w:t xml:space="preserve"> Za članove odbora vjerovnika imenovani su 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ČATEKS d.d., Čakovec, Ul. Zrinsko-Frankopanska 25, OIB:16536095427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KREDITNA BANKA ZAGREB d.d., Zagreb, Ul. grada Vukovara 74, OIB:70663193635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SINDIKAT tekstila, obuće, kože, gume Hrvatske, Zagreb, Trg kralja P. Krešimira IV, br. 2, OIB:46616183650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t>RH, Ministarstvo financija, Porezna uprava, OIB:18683136487</w:t>
      </w:r>
    </w:p>
    <w:p w:rsidRDefault="00D202F9" w:rsidP="00D202F9" w:rsidR="00D202F9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bCs/>
        </w:rPr>
      </w:pPr>
      <w:r>
        <w:rPr>
          <w:bCs/>
        </w:rPr>
        <w:lastRenderedPageBreak/>
        <w:t>CROATIA OSIGURANJE d.d. Zagreb, Vatroslava Jagića 33, OIB:26187994862.</w:t>
      </w:r>
    </w:p>
    <w:p w:rsidRDefault="00DD2732" w:rsidP="00DD2732" w:rsidR="00DD2732">
      <w:pPr>
        <w:ind w:firstLine="708" w:left="708"/>
        <w:jc w:val="both"/>
      </w:pPr>
      <w:r>
        <w:t>Člankom 101. st.2. SZ-a određeno je kako p</w:t>
      </w:r>
      <w:r w:rsidRPr="00DD2732">
        <w:t>rvu sjednicu odbora vjerovnika saziva sud po službenoj dužnosti ili na prijedlog stečajnoga upravitelja ili većine članova odbora vjerovnika. Na toj sjednici članovi odbora izabiru predsjednika.</w:t>
      </w:r>
    </w:p>
    <w:p w:rsidRDefault="00865E5F" w:rsidP="00D202F9" w:rsidR="00865E5F" w:rsidRPr="00352A02">
      <w:pPr>
        <w:ind w:firstLine="708"/>
        <w:jc w:val="both"/>
      </w:pPr>
      <w:r w:rsidRPr="00352A02">
        <w:t>Slijedom navedenoga odlučeno je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865E5F" w:rsidR="002516ED" w:rsidRPr="00473F36">
      <w:pPr>
        <w:jc w:val="center"/>
      </w:pPr>
      <w:r w:rsidRPr="00473F36">
        <w:t xml:space="preserve">Zagreb, </w:t>
      </w:r>
      <w:r w:rsidR="00D202F9">
        <w:t>23</w:t>
      </w:r>
      <w:r w:rsidR="00681643" w:rsidRPr="00473F36">
        <w:t>.</w:t>
      </w:r>
      <w:r w:rsidR="00D202F9">
        <w:t xml:space="preserve"> svibnja</w:t>
      </w:r>
      <w:r w:rsidR="00681643" w:rsidRPr="00473F36">
        <w:t xml:space="preserve"> 201</w:t>
      </w:r>
      <w:r w:rsidR="00865E5F">
        <w:t>7</w:t>
      </w:r>
      <w:r w:rsidR="00681643" w:rsidRPr="00473F36">
        <w:t>.</w:t>
      </w:r>
    </w:p>
    <w:p w:rsidRDefault="002516ED" w:rsidP="00E91121" w:rsidR="003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="0038209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2091" w:rsidP="00E91121" w:rsidR="003820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2091" w:rsidP="00E91121" w:rsidR="003820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2091" w:rsidP="00382091" w:rsidR="00382091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2091" w:rsidP="00E91121" w:rsidR="003820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1464" w:rsidP="00382091" w:rsidR="005C146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5C1464" w:rsidR="00A444B4" w:rsidRPr="00352A02">
      <w:pPr>
        <w:jc w:val="both"/>
      </w:pPr>
    </w:p>
    <w:p w:rsidRDefault="001C7FB2" w:rsidP="002516ED" w:rsidR="002516ED" w:rsidRPr="00352A02">
      <w:pPr>
        <w:jc w:val="both"/>
      </w:pPr>
      <w:r w:rsidRPr="00352A02">
        <w:t>POUKA O PRAVNOM LIJEKU:</w:t>
      </w:r>
    </w:p>
    <w:p w:rsidRDefault="001C7FB2" w:rsidP="002516ED" w:rsidR="001C7FB2">
      <w:pPr>
        <w:jc w:val="both"/>
      </w:pPr>
      <w:r w:rsidRPr="00352A02">
        <w:t>Protiv zaklj</w:t>
      </w:r>
      <w:r w:rsidR="00352A02" w:rsidRPr="00352A02">
        <w:t>učka nije dopušten pravni lijek (čl. 19.st.7. SZ-a).</w:t>
      </w:r>
    </w:p>
    <w:p w:rsidRDefault="00352A02" w:rsidP="002516ED" w:rsidR="00352A02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p w:rsidRDefault="00382091" w:rsidP="002516ED" w:rsidR="00382091">
      <w:pPr>
        <w:jc w:val="both"/>
      </w:pPr>
    </w:p>
    <w:sectPr w:rsidSect="008701ED" w:rsidR="00382091">
      <w:headerReference w:type="even" r:id="rId10"/>
      <w:headerReference w:type="default" r:id="rId11"/>
      <w:pgSz w:h="16838" w:w="11906"/>
      <w:pgMar w:gutter="0" w:footer="709" w:header="709" w:left="1701" w:bottom="1134" w:right="184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74" w:rsidR="00C64E74">
      <w:r>
        <w:separator/>
      </w:r>
    </w:p>
  </w:endnote>
  <w:endnote w:id="0" w:type="continuationSeparator">
    <w:p w:rsidRDefault="00C64E74" w:rsidR="00C64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74" w:rsidR="00C64E74">
      <w:r>
        <w:separator/>
      </w:r>
    </w:p>
  </w:footnote>
  <w:footnote w:id="0" w:type="continuationSeparator">
    <w:p w:rsidRDefault="00C64E74" w:rsidR="00C64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55C1A">
      <w:t>72</w:t>
    </w:r>
    <w:r w:rsidR="00755C1A" w:rsidRPr="001D411A">
      <w:t>.</w:t>
    </w:r>
    <w:r w:rsidR="00755C1A" w:rsidRPr="001D411A">
      <w:rPr>
        <w:b/>
      </w:rPr>
      <w:t xml:space="preserve"> </w:t>
    </w:r>
    <w:r w:rsidR="00755C1A" w:rsidRPr="001D411A">
      <w:t>St-</w:t>
    </w:r>
    <w:r w:rsidR="00755C1A">
      <w:t>6258/2016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7FA5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1DCD7471"/>
    <w:multiLevelType w:val="hybridMultilevel"/>
    <w:tmpl w:val="B600A584"/>
    <w:lvl w:tplc="C0F8762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6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9">
    <w:nsid w:val="5B410AEA"/>
    <w:multiLevelType w:val="hybridMultilevel"/>
    <w:tmpl w:val="0F8CD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11">
    <w:nsid w:val="5EFA693F"/>
    <w:multiLevelType w:val="hybridMultilevel"/>
    <w:tmpl w:val="AF307A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A79B0"/>
    <w:rsid w:val="001B30E2"/>
    <w:rsid w:val="001B3809"/>
    <w:rsid w:val="001B64BB"/>
    <w:rsid w:val="001C574C"/>
    <w:rsid w:val="001C7A5D"/>
    <w:rsid w:val="001C7FB2"/>
    <w:rsid w:val="001D4D03"/>
    <w:rsid w:val="001D6BD6"/>
    <w:rsid w:val="00204838"/>
    <w:rsid w:val="00213B3C"/>
    <w:rsid w:val="00222C71"/>
    <w:rsid w:val="00224B0E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359A4"/>
    <w:rsid w:val="00341301"/>
    <w:rsid w:val="00341707"/>
    <w:rsid w:val="00352A02"/>
    <w:rsid w:val="00363CB2"/>
    <w:rsid w:val="00365404"/>
    <w:rsid w:val="00377DEF"/>
    <w:rsid w:val="00382091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43A"/>
    <w:rsid w:val="00590E4C"/>
    <w:rsid w:val="005948C5"/>
    <w:rsid w:val="005A14A4"/>
    <w:rsid w:val="005A5B45"/>
    <w:rsid w:val="005C1464"/>
    <w:rsid w:val="005C355D"/>
    <w:rsid w:val="005C590B"/>
    <w:rsid w:val="006165C2"/>
    <w:rsid w:val="00621BFC"/>
    <w:rsid w:val="00631B34"/>
    <w:rsid w:val="0064012B"/>
    <w:rsid w:val="00665DE7"/>
    <w:rsid w:val="00671B8F"/>
    <w:rsid w:val="00681643"/>
    <w:rsid w:val="006835CF"/>
    <w:rsid w:val="00694B0D"/>
    <w:rsid w:val="006954EE"/>
    <w:rsid w:val="00695F95"/>
    <w:rsid w:val="0069619F"/>
    <w:rsid w:val="006A737D"/>
    <w:rsid w:val="006C124F"/>
    <w:rsid w:val="006C2C97"/>
    <w:rsid w:val="006C336F"/>
    <w:rsid w:val="006D17BB"/>
    <w:rsid w:val="006D3950"/>
    <w:rsid w:val="006E1126"/>
    <w:rsid w:val="006E3726"/>
    <w:rsid w:val="006E4484"/>
    <w:rsid w:val="006E5A17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5C1A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43D8"/>
    <w:rsid w:val="00865E5F"/>
    <w:rsid w:val="00866C20"/>
    <w:rsid w:val="008701ED"/>
    <w:rsid w:val="00875C21"/>
    <w:rsid w:val="0088629D"/>
    <w:rsid w:val="00890AB4"/>
    <w:rsid w:val="00897211"/>
    <w:rsid w:val="008A14B7"/>
    <w:rsid w:val="008B6460"/>
    <w:rsid w:val="008C3ECA"/>
    <w:rsid w:val="008E3633"/>
    <w:rsid w:val="00922739"/>
    <w:rsid w:val="00932A4F"/>
    <w:rsid w:val="00933EEB"/>
    <w:rsid w:val="00942506"/>
    <w:rsid w:val="009448D8"/>
    <w:rsid w:val="00951878"/>
    <w:rsid w:val="009548F5"/>
    <w:rsid w:val="009803AC"/>
    <w:rsid w:val="009B7633"/>
    <w:rsid w:val="009C27DF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4144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7A23"/>
    <w:rsid w:val="00C550B1"/>
    <w:rsid w:val="00C64E74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202F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1F8A"/>
    <w:rsid w:val="00DD2732"/>
    <w:rsid w:val="00DD3EF2"/>
    <w:rsid w:val="00DD4B57"/>
    <w:rsid w:val="00DD6C95"/>
    <w:rsid w:val="00DE3ACF"/>
    <w:rsid w:val="00DF6A86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60F68"/>
    <w:rsid w:val="00F81236"/>
    <w:rsid w:val="00F82416"/>
    <w:rsid w:val="00F83BD7"/>
    <w:rsid w:val="00F94C70"/>
    <w:rsid w:val="00FA4F2F"/>
    <w:rsid w:val="00FA4FC4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A79B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1464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755C1A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DD273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DD273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DD2732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95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F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55C1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1A7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A79B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C146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1464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755C1A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DD273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DD273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DD2732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95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F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2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50046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1763</properties:Characters>
  <properties:Lines>91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2017-05-23T12:56:00Z</dcterms:created>
  <dc:creator>Korisnik</dc:creator>
  <cp:lastModifiedBy>Jadranka Zelić</cp:lastModifiedBy>
  <cp:lastPrinted>2017-05-23T12:56:00Z</cp:lastPrinted>
  <dcterms:modified xmlns:xsi="http://www.w3.org/2001/XMLSchema-instance" xsi:type="dcterms:W3CDTF">2017-05-23T12:57:00Z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