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2946" w14:paraId="2af2946" w:rsidRDefault="00AE649C" w:rsidP="003A196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A1963" w:rsidP="003A196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A196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St-362/16-4</w:t>
      </w:r>
      <w:r w:rsidR="00EA1C6D">
        <w:tab/>
      </w:r>
    </w:p>
    <w:p w:rsidRDefault="003A1963" w:rsidP="003A1963" w:rsidR="003A1963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A1963" w:rsidP="003A1963" w:rsidR="003A1963">
      <w:pPr>
        <w:spacing w:after="0"/>
      </w:pPr>
    </w:p>
    <w:p w:rsidRDefault="003A1963" w:rsidP="003A1963" w:rsidR="003A1963">
      <w:pPr>
        <w:spacing w:after="0"/>
        <w:ind w:firstLine="720"/>
        <w:rPr>
          <w:b/>
        </w:rPr>
      </w:pPr>
    </w:p>
    <w:p w:rsidRDefault="003A1963" w:rsidP="003A1963" w:rsidR="003A1963">
      <w:pPr>
        <w:spacing w:after="0"/>
        <w:ind w:firstLine="720"/>
        <w:rPr>
          <w:b/>
        </w:rPr>
      </w:pPr>
    </w:p>
    <w:p w:rsidRDefault="003A1963" w:rsidP="003A1963" w:rsidR="003A196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3A1963" w:rsidP="003A1963" w:rsidR="003A1963">
      <w:pPr>
        <w:spacing w:after="0"/>
        <w:rPr>
          <w:b/>
        </w:rPr>
      </w:pPr>
      <w:r>
        <w:t>TRGOVAČKI SUD U VARAŽDINU</w:t>
      </w:r>
    </w:p>
    <w:p w:rsidRDefault="003A1963" w:rsidP="003A1963" w:rsidR="003A1963">
      <w:pPr>
        <w:spacing w:after="0"/>
      </w:pPr>
      <w:r>
        <w:t xml:space="preserve">                 Braće Radića 2</w:t>
      </w:r>
    </w:p>
    <w:p w:rsidRDefault="003A1963" w:rsidP="003A1963" w:rsidR="003A1963">
      <w:pPr>
        <w:spacing w:after="0"/>
      </w:pPr>
    </w:p>
    <w:p w:rsidRDefault="003A1963" w:rsidP="003A1963" w:rsidR="003A1963">
      <w:pPr>
        <w:spacing w:after="0"/>
        <w:rPr>
          <w:b/>
        </w:rPr>
      </w:pPr>
    </w:p>
    <w:p w:rsidRDefault="003A1963" w:rsidP="003A1963" w:rsidR="003A1963">
      <w:pPr>
        <w:spacing w:after="0"/>
        <w:jc w:val="center"/>
      </w:pPr>
      <w:r>
        <w:t>U   I M E   R E P U B L I K E   H R V A T S K E</w:t>
      </w:r>
    </w:p>
    <w:p w:rsidRDefault="003A1963" w:rsidP="003A1963" w:rsidR="003A1963">
      <w:pPr>
        <w:spacing w:after="0"/>
        <w:jc w:val="center"/>
        <w:rPr>
          <w:b/>
        </w:rPr>
      </w:pPr>
    </w:p>
    <w:p w:rsidRDefault="003A1963" w:rsidP="003A1963" w:rsidR="003A1963">
      <w:pPr>
        <w:spacing w:after="0"/>
        <w:jc w:val="center"/>
      </w:pPr>
      <w:r>
        <w:t xml:space="preserve">R J E Š E NJ E </w:t>
      </w:r>
    </w:p>
    <w:p w:rsidRDefault="003A1963" w:rsidP="003A1963" w:rsidR="003A1963">
      <w:pPr>
        <w:spacing w:after="0"/>
        <w:jc w:val="center"/>
      </w:pPr>
    </w:p>
    <w:p w:rsidRDefault="003A1963" w:rsidP="003A1963" w:rsidR="003A1963">
      <w:pPr>
        <w:spacing w:after="0"/>
        <w:jc w:val="center"/>
      </w:pPr>
    </w:p>
    <w:p w:rsidRDefault="003A1963" w:rsidP="003A1963" w:rsidR="003A1963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RIF BIRO, društvo s ograničenom odgovornošću za računovodstveno-financijske usluge, poslovni konzalting, trgovinu i ugostiteljstvo, Čakovec, Trg Eugena Kvaternika 13/1, OIB: 48630571506, dana 1. lipnja 2016.               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center"/>
      </w:pPr>
      <w:r>
        <w:t>r i j e š i o   j e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RIF BIRO d.o.o., Čakovec, Trg Eugena Kvaternika 13/1, OIB: 48630571506.</w:t>
      </w:r>
    </w:p>
    <w:p w:rsidRDefault="003A1963" w:rsidP="003A1963" w:rsidR="003A1963">
      <w:pPr>
        <w:spacing w:after="0"/>
        <w:ind w:left="720"/>
        <w:jc w:val="both"/>
      </w:pPr>
    </w:p>
    <w:p w:rsidRDefault="003A1963" w:rsidP="003A1963" w:rsidR="003A1963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3A1963" w:rsidP="003A1963" w:rsidR="003A1963">
      <w:pPr>
        <w:spacing w:after="0"/>
        <w:ind w:left="1440"/>
        <w:jc w:val="both"/>
        <w:rPr>
          <w:lang w:val="en-AU"/>
        </w:rPr>
      </w:pPr>
    </w:p>
    <w:p w:rsidRDefault="003A1963" w:rsidP="003A1963" w:rsidR="003A1963">
      <w:pPr>
        <w:spacing w:after="0"/>
        <w:ind w:left="1440"/>
        <w:jc w:val="center"/>
      </w:pPr>
      <w:r>
        <w:rPr>
          <w:b/>
          <w:u w:val="single"/>
        </w:rPr>
        <w:t>20. lipnja 2016. u 9,20 sati</w:t>
      </w:r>
      <w:r>
        <w:t xml:space="preserve"> </w:t>
      </w:r>
    </w:p>
    <w:p w:rsidRDefault="003A1963" w:rsidP="003A1963" w:rsidR="003A1963">
      <w:pPr>
        <w:spacing w:after="0"/>
        <w:ind w:left="1440"/>
        <w:jc w:val="center"/>
      </w:pPr>
    </w:p>
    <w:p w:rsidRDefault="003A1963" w:rsidP="003A1963" w:rsidR="003A1963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3A1963" w:rsidP="003A1963" w:rsidR="003A1963">
      <w:pPr>
        <w:spacing w:after="0"/>
        <w:ind w:left="1440"/>
        <w:jc w:val="both"/>
      </w:pPr>
    </w:p>
    <w:p w:rsidRDefault="003A1963" w:rsidP="003A1963" w:rsidR="003A1963">
      <w:pPr>
        <w:spacing w:after="0"/>
        <w:ind w:left="1440"/>
        <w:jc w:val="both"/>
      </w:pPr>
      <w:r>
        <w:t>a na koje se dostavom ovoga rješenja pozivaju:</w:t>
      </w:r>
    </w:p>
    <w:p w:rsidRDefault="003A1963" w:rsidP="003A1963" w:rsidR="003A1963">
      <w:pPr>
        <w:spacing w:after="0"/>
        <w:ind w:left="1440"/>
        <w:jc w:val="both"/>
      </w:pPr>
    </w:p>
    <w:p w:rsidRDefault="003A1963" w:rsidP="003A1963" w:rsidR="003A1963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3A1963" w:rsidP="003A1963" w:rsidR="003A1963">
      <w:pPr>
        <w:pStyle w:val="Odlomakpopisa"/>
        <w:spacing w:after="0"/>
        <w:rPr>
          <w:lang w:val="en-AU"/>
        </w:rPr>
      </w:pPr>
      <w:r>
        <w:t xml:space="preserve">   -      direktor dužnika, Darinka Krička iz Čakovca, Trg E. Kvaternika 13</w:t>
      </w: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sz w:val="22"/>
          <w:szCs w:val="20"/>
        </w:rPr>
      </w:pPr>
      <w:r>
        <w:t>Nalaže se direktoru dužnika Darinki Krička iz Čakovca, Trg E. Kvaternika 13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center"/>
      </w:pPr>
      <w:r>
        <w:t>Obrazloženje</w:t>
      </w:r>
    </w:p>
    <w:p w:rsidRDefault="003A1963" w:rsidP="003A1963" w:rsidR="003A1963">
      <w:pPr>
        <w:spacing w:after="0"/>
        <w:jc w:val="center"/>
      </w:pPr>
    </w:p>
    <w:p w:rsidRDefault="003A1963" w:rsidP="003A1963" w:rsidR="003A1963">
      <w:pPr>
        <w:spacing w:after="0"/>
        <w:ind w:firstLine="720"/>
        <w:jc w:val="both"/>
        <w:rPr>
          <w:color w:val="00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5. studenoga 2015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postupka. Dana 10. prosinca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1.946.860,51 kn. Uvidom u Bilancu za 2012. godinu utvrđeno je da dužnik iskazao podatak o dugotrajnoj imovini u iznosu od 240.985,00 kn, podatak o kratkotrajnoj imovini u iznosu od 1.250.511,00 kn, te je uvidom u priloženi z.k. izvadak utvrđeno je da je dužnik vlasnik nekretnine.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both"/>
      </w:pPr>
      <w:r>
        <w:tab/>
        <w:t>Stoga je sud temeljem članka 433. SZ-a donio rješenje o obustavi skraćenog stečajnog postupka nad dužnikom broj St-1030/15-6 od 19. veljače 2016. koje je postalo pravomoćno 4. ožujka 2016.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both"/>
      </w:pPr>
      <w:r>
        <w:tab/>
        <w:t>Predlagatelj učinio vjerojatnim postojanje svoje tražbine obzirom iz Stanja računa poreznog obveznika  na dan 5. studenoga 2015. proizlazi dugovanje dužnika prema vjerovniku u iznosu od 1.946.860,51 kn, te je učinio vjerojatnim postojanje stečajnog razloga - nesposobnosti za plaćanje, čime je dokazao da su ispunjene pretpostavke iz čl. 109. Stečajnog zakona (NN 71/15, u nastavku SZ).</w:t>
      </w:r>
    </w:p>
    <w:p w:rsidRDefault="003A1963" w:rsidP="003A1963" w:rsidR="003A1963">
      <w:pPr>
        <w:spacing w:after="0"/>
        <w:jc w:val="both"/>
        <w:rPr>
          <w:lang w:val="en-AU"/>
        </w:rPr>
      </w:pPr>
    </w:p>
    <w:p w:rsidRDefault="003A1963" w:rsidP="003A1963" w:rsidR="003A1963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3A1963" w:rsidP="003A1963" w:rsidR="003A1963">
      <w:pPr>
        <w:pStyle w:val="Tijeloteksta"/>
        <w:spacing w:after="0"/>
      </w:pPr>
    </w:p>
    <w:p w:rsidRDefault="003A1963" w:rsidP="003A1963" w:rsidR="003A1963">
      <w:pPr>
        <w:spacing w:after="0"/>
        <w:jc w:val="center"/>
      </w:pPr>
      <w:r>
        <w:t>U Varaždinu, 1. lipnja 2016.</w:t>
      </w:r>
    </w:p>
    <w:p w:rsidRDefault="003A1963" w:rsidP="003A1963" w:rsidR="003A1963">
      <w:pPr>
        <w:spacing w:after="0"/>
        <w:jc w:val="center"/>
      </w:pPr>
    </w:p>
    <w:p w:rsidRDefault="003A1963" w:rsidP="003A1963" w:rsidR="003A1963">
      <w:pPr>
        <w:spacing w:after="0"/>
        <w:ind w:firstLine="720"/>
        <w:jc w:val="center"/>
      </w:pPr>
    </w:p>
    <w:p w:rsidRDefault="003A1963" w:rsidP="003A1963" w:rsidR="003A196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ind w:firstLine="720"/>
        <w:jc w:val="both"/>
      </w:pPr>
    </w:p>
    <w:p w:rsidRDefault="003A1963" w:rsidP="003A1963" w:rsidR="003A1963">
      <w:pPr>
        <w:spacing w:after="0"/>
        <w:jc w:val="both"/>
      </w:pPr>
      <w:r>
        <w:t>UPUTA O PRAVNOM LIJEKU :</w:t>
      </w:r>
    </w:p>
    <w:p w:rsidRDefault="003A1963" w:rsidP="003A1963" w:rsidR="003A1963">
      <w:pPr>
        <w:spacing w:after="0"/>
        <w:jc w:val="both"/>
      </w:pPr>
      <w:r>
        <w:t>Protiv ovoga rješenja posebna žalba nije dopuštena.</w:t>
      </w: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both"/>
      </w:pPr>
    </w:p>
    <w:p w:rsidRDefault="003A1963" w:rsidP="003A1963" w:rsidR="003A1963">
      <w:pPr>
        <w:spacing w:after="0"/>
        <w:jc w:val="both"/>
      </w:pPr>
      <w:r>
        <w:t>DNA:</w:t>
      </w:r>
    </w:p>
    <w:p w:rsidRDefault="003A1963" w:rsidP="003A1963" w:rsidR="003A1963">
      <w:pPr>
        <w:spacing w:after="0"/>
        <w:jc w:val="both"/>
      </w:pPr>
      <w:r>
        <w:t>-</w:t>
      </w:r>
      <w:r>
        <w:tab/>
        <w:t>predlagatelj po ŽDO Varaždin, Građansko upravni odjel</w:t>
      </w:r>
    </w:p>
    <w:p w:rsidRDefault="003A1963" w:rsidP="003A1963" w:rsidR="003A1963">
      <w:pPr>
        <w:spacing w:after="0"/>
        <w:jc w:val="both"/>
        <w:rPr>
          <w:lang w:val="en-AU"/>
        </w:rPr>
      </w:pPr>
      <w:r>
        <w:t>-          direktor dužnika, Darinka Krička iz Čakovca, Trg E. Kvaternika 13</w:t>
      </w:r>
    </w:p>
    <w:p w:rsidRDefault="003A1963" w:rsidP="003A1963" w:rsidR="003A1963">
      <w:pPr>
        <w:spacing w:after="0"/>
        <w:jc w:val="both"/>
      </w:pPr>
    </w:p>
    <w:p w:rsidRDefault="00CB0EA4" w:rsidP="003A1963" w:rsidR="00CB0EA4">
      <w:pPr>
        <w:pStyle w:val="Naslovdokumenta"/>
        <w:spacing w:after="0"/>
      </w:pPr>
    </w:p>
    <w:p w:rsidRDefault="0071688E" w:rsidP="003A1963" w:rsidR="0071688E">
      <w:pPr>
        <w:pStyle w:val="Poetniodjeljak"/>
        <w:spacing w:after="0"/>
      </w:pPr>
    </w:p>
    <w:p w:rsidRDefault="00A21F0D" w:rsidP="003A1963" w:rsidR="00A21F0D">
      <w:pPr>
        <w:pStyle w:val="NormaleSPIS"/>
        <w:spacing w:after="0"/>
        <w:rPr>
          <w:noProof/>
        </w:rPr>
      </w:pPr>
    </w:p>
    <w:p w:rsidRDefault="00DA0242" w:rsidP="003A1963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96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87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St-362/2016-4</izvorni_sadrzaj>
    <derivirana_varijabla naziv="DomainObject.Oznaka_1">St-362/2016-4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</izvorni_sadrzaj>
    <derivirana_varijabla naziv="DomainObject.Predmet.ProtustrankaFormated_1">  RIF BIRO, društvo s ograničenom odgovornošću za računovodstveno-financijske usluge, poslovni konzalting, trgovinu i ugostit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</izvorni_sadrzaj>
    <derivirana_varijabla naziv="DomainObject.Predmet.ProtustrankaFormatedOIB_1">  RIF BIRO, društvo s ograničenom odgovornošću za računovodstveno-financijske usluge, poslovni konzalting, trgovinu i ugostit, OIB 48630571506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</item>
    </izvorni_sadrzaj>
    <derivirana_varijabla naziv="DomainObject.Predmet.ProtuStrankaListFormated_1">
      <item>RIF BIRO, društvo s ograničenom odgovornošću za računovodstveno-financijske usluge, poslovni konzalting, trgovinu i ugostit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FormatedOIB_1">
      <item>RIF BIRO, društvo s ograničenom odgovornošću za računovodstveno-financijske usluge, poslovni konzalting, trgovinu i ugostit, OIB 48630571506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Darinka Krička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Darinka Krička, OIB 30492341456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Darinka Krička, OIB 30492341456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Darinka Krička</item>
      <item>Ema Kalogjera Juranić</item>
      <item>Županijsko državno odvjetništvo u Varaždinu</item>
    </izvorni_sadrzaj>
    <derivirana_varijabla naziv="DomainObject.Predmet.OstaliListNazivFormated_1">
      <item>Darinka Krička</item>
      <item>Ema Kalogjera Juranić</item>
      <item>Županijsko državno odvjetništvo u Varaždinu</item>
    </derivirana_varijabla>
  </DomainObject.Predmet.OstaliListNazivFormated>
  <DomainObject.Predmet.OstaliListNazivFormatedOIB>
    <izvorni_sadrzaj>
      <item>Darinka Krička, OIB 30492341456</item>
      <item>Ema Kalogjera Juranić</item>
      <item>Županijsko državno odvjetništvo u Varaždinu</item>
    </izvorni_sadrzaj>
    <derivirana_varijabla naziv="DomainObject.Predmet.OstaliListNazivFormatedOIB_1">
      <item>Darinka Krička, OIB 30492341456</item>
      <item>Ema Kalogjera Juranić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St-362/2016-4</izvorni_sadrzaj>
    <derivirana_varijabla naziv="DomainObject.PoslovniBrojDokumenta_1">St-362/2016-4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1BFCF-9189-48E7-B2F4-E3E4E862D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2928</properties:Characters>
  <properties:Lines>99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2016-06-01T10:45:00Z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St-362/2016-4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