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16de" w14:paraId="be016de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2167D5">
        <w:t>21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CD50E7" w:rsidRPr="006F1BC6">
        <w:t>FARMALAND d.o.o. S</w:t>
      </w:r>
      <w:r w:rsidR="00CD50E7">
        <w:t xml:space="preserve">uhopolje, </w:t>
      </w:r>
      <w:proofErr w:type="spellStart"/>
      <w:r w:rsidR="00CD50E7">
        <w:t>Bjeljevina</w:t>
      </w:r>
      <w:proofErr w:type="spellEnd"/>
      <w:r w:rsidR="00CD50E7">
        <w:t xml:space="preserve"> </w:t>
      </w:r>
      <w:proofErr w:type="spellStart"/>
      <w:r w:rsidR="00CD50E7">
        <w:t>bb</w:t>
      </w:r>
      <w:proofErr w:type="spellEnd"/>
      <w:r w:rsidR="00CD50E7">
        <w:t xml:space="preserve">, OIB </w:t>
      </w:r>
      <w:r w:rsidR="00CD50E7" w:rsidRPr="000B673F">
        <w:t>47354968588</w:t>
      </w:r>
      <w:r w:rsidR="00CD50E7">
        <w:t xml:space="preserve">, MBS </w:t>
      </w:r>
      <w:r w:rsidR="00CD50E7" w:rsidRPr="001F1F61">
        <w:t>010048958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CD50E7">
        <w:t>21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CD50E7">
        <w:rPr>
          <w:b/>
        </w:rPr>
        <w:t>5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CD50E7">
        <w:rPr>
          <w:b/>
        </w:rPr>
        <w:t>09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67D" w:rsidR="0043667D">
      <w:r>
        <w:separator/>
      </w:r>
    </w:p>
  </w:endnote>
  <w:endnote w:id="0" w:type="continuationSeparator">
    <w:p w:rsidRDefault="0043667D" w:rsidR="00436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5386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5386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67D" w:rsidR="0043667D">
      <w:r>
        <w:separator/>
      </w:r>
    </w:p>
  </w:footnote>
  <w:footnote w:id="0" w:type="continuationSeparator">
    <w:p w:rsidRDefault="0043667D" w:rsidR="00436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5386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167D5"/>
    <w:rsid w:val="002A5D7C"/>
    <w:rsid w:val="00322258"/>
    <w:rsid w:val="0043667D"/>
    <w:rsid w:val="00450536"/>
    <w:rsid w:val="004D5DDC"/>
    <w:rsid w:val="00525386"/>
    <w:rsid w:val="005C367D"/>
    <w:rsid w:val="0064769F"/>
    <w:rsid w:val="00687516"/>
    <w:rsid w:val="008442E1"/>
    <w:rsid w:val="009F2BD7"/>
    <w:rsid w:val="00AA03A6"/>
    <w:rsid w:val="00AE3B51"/>
    <w:rsid w:val="00B10856"/>
    <w:rsid w:val="00B251A0"/>
    <w:rsid w:val="00BB3568"/>
    <w:rsid w:val="00C17CDC"/>
    <w:rsid w:val="00C77139"/>
    <w:rsid w:val="00CD50E7"/>
    <w:rsid w:val="00DE5576"/>
    <w:rsid w:val="00EC754D"/>
    <w:rsid w:val="00E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Stpn-21/2015</izvorni_sadrzaj>
    <derivirana_varijabla naziv="DomainObject.Predmet.OznakaBroj_1">Stpn-21/2015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FARMALAND d.o.o. SUHOPOLJE</izvorni_sadrzaj>
    <derivirana_varijabla naziv="DomainObject.Predmet.ProtustrankaFormated_1">  FARMALAND d.o.o. SUHOPOLJE</derivirana_varijabla>
  </DomainObject.Predmet.ProtustrankaFormated>
  <DomainObject.Predmet.ProtustrankaFormatedOIB>
    <izvorni_sadrzaj>  FARMALAND d.o.o. SUHOPOLJE, OIB 47354968588</izvorni_sadrzaj>
    <derivirana_varijabla naziv="DomainObject.Predmet.ProtustrankaFormatedOIB_1">  FARMALAND d.o.o. SUHOPOLJE, OIB 47354968588</derivirana_varijabla>
  </DomainObject.Predmet.ProtustrankaFormatedOIB>
  <DomainObject.Predmet.ProtustrankaFormatedWithAdress>
    <izvorni_sadrzaj> FARMALAND d.o.o. SUHOPOLJE, Bjeljevina bb, 33410 Suhopolje</izvorni_sadrzaj>
    <derivirana_varijabla naziv="DomainObject.Predmet.ProtustrankaFormatedWithAdress_1"> FARMALAND d.o.o. SUHOPOLJE, Bjeljevina bb, 33410 Suhopolje</derivirana_varijabla>
  </DomainObject.Predmet.ProtustrankaFormatedWithAdress>
  <DomainObject.Predmet.ProtustrankaFormatedWithAdressOIB>
    <izvorni_sadrzaj> FARMALAND d.o.o. SUHOPOLJE, OIB 47354968588, Bjeljevina bb, 33410 Suhopolje</izvorni_sadrzaj>
    <derivirana_varijabla naziv="DomainObject.Predmet.ProtustrankaFormatedWithAdressOIB_1"> FARMALAND d.o.o. SUHOPOLJE, OIB 47354968588, Bjeljevina bb, 33410 Suhopolje</derivirana_varijabla>
  </DomainObject.Predmet.ProtustrankaFormatedWithAdressOIB>
  <DomainObject.Predmet.ProtustrankaWithAdress>
    <izvorni_sadrzaj>FARMALAND d.o.o. SUHOPOLJE Bjeljevina bb, 33410 Suhopolje</izvorni_sadrzaj>
    <derivirana_varijabla naziv="DomainObject.Predmet.ProtustrankaWithAdress_1">FARMALAND d.o.o. SUHOPOLJE Bjeljevina bb, 33410 Suhopolje</derivirana_varijabla>
  </DomainObject.Predmet.ProtustrankaWithAdress>
  <DomainObject.Predmet.ProtustrankaWithAdressOIB>
    <izvorni_sadrzaj>FARMALAND d.o.o. SUHOPOLJE, OIB 47354968588, Bjeljevina bb, 33410 Suhopolje</izvorni_sadrzaj>
    <derivirana_varijabla naziv="DomainObject.Predmet.ProtustrankaWithAdressOIB_1">FARMALAND d.o.o. SUHOPOLJE, OIB 47354968588, Bjeljevina bb, 33410 Suhopolje</derivirana_varijabla>
  </DomainObject.Predmet.ProtustrankaWithAdressOIB>
  <DomainObject.Predmet.ProtustrankaNazivFormated>
    <izvorni_sadrzaj>FARMALAND d.o.o. SUHOPOLJE</izvorni_sadrzaj>
    <derivirana_varijabla naziv="DomainObject.Predmet.ProtustrankaNazivFormated_1">FARMALAND d.o.o. SUHOPOLJE</derivirana_varijabla>
  </DomainObject.Predmet.ProtustrankaNazivFormated>
  <DomainObject.Predmet.ProtustrankaNazivFormatedOIB>
    <izvorni_sadrzaj>FARMALAND d.o.o. SUHOPOLJE, OIB 47354968588</izvorni_sadrzaj>
    <derivirana_varijabla naziv="DomainObject.Predmet.ProtustrankaNazivFormatedOIB_1">FARMALAND d.o.o. SUHOPOLJE, OIB 47354968588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FARMALAND d.o.o. SUHOPOLJE</izvorni_sadrzaj>
    <derivirana_varijabla naziv="DomainObject.Predmet.StrankaFormated_1">  FARMALAND d.o.o. SUHOPOLJE</derivirana_varijabla>
  </DomainObject.Predmet.StrankaFormated>
  <DomainObject.Predmet.StrankaFormatedOIB>
    <izvorni_sadrzaj>  FARMALAND d.o.o. SUHOPOLJE, OIB 47354968588</izvorni_sadrzaj>
    <derivirana_varijabla naziv="DomainObject.Predmet.StrankaFormatedOIB_1">  FARMALAND d.o.o. SUHOPOLJE, OIB 47354968588</derivirana_varijabla>
  </DomainObject.Predmet.StrankaFormatedOIB>
  <DomainObject.Predmet.StrankaFormatedWithAdress>
    <izvorni_sadrzaj> FARMALAND d.o.o. SUHOPOLJE, Bjeljevina bb, 33410 Suhopolje</izvorni_sadrzaj>
    <derivirana_varijabla naziv="DomainObject.Predmet.StrankaFormatedWithAdress_1"> FARMALAND d.o.o. SUHOPOLJE, Bjeljevina bb, 33410 Suhopolje</derivirana_varijabla>
  </DomainObject.Predmet.StrankaFormatedWithAdress>
  <DomainObject.Predmet.StrankaFormatedWithAdressOIB>
    <izvorni_sadrzaj> FARMALAND d.o.o. SUHOPOLJE, OIB 47354968588, Bjeljevina bb, 33410 Suhopolje</izvorni_sadrzaj>
    <derivirana_varijabla naziv="DomainObject.Predmet.StrankaFormatedWithAdressOIB_1"> FARMALAND d.o.o. SUHOPOLJE, OIB 47354968588, Bjeljevina bb, 33410 Suhopolje</derivirana_varijabla>
  </DomainObject.Predmet.StrankaFormatedWithAdressOIB>
  <DomainObject.Predmet.StrankaWithAdress>
    <izvorni_sadrzaj>FARMALAND d.o.o. SUHOPOLJE Bjeljevina bb,33410 Suhopolje</izvorni_sadrzaj>
    <derivirana_varijabla naziv="DomainObject.Predmet.StrankaWithAdress_1">FARMALAND d.o.o. SUHOPOLJE Bjeljevina bb,33410 Suhopolje</derivirana_varijabla>
  </DomainObject.Predmet.StrankaWithAdress>
  <DomainObject.Predmet.StrankaWithAdressOIB>
    <izvorni_sadrzaj>FARMALAND d.o.o. SUHOPOLJE, OIB 47354968588, Bjeljevina bb,33410 Suhopolje</izvorni_sadrzaj>
    <derivirana_varijabla naziv="DomainObject.Predmet.StrankaWithAdressOIB_1">FARMALAND d.o.o. SUHOPOLJE, OIB 47354968588, Bjeljevina bb,33410 Suhopolje</derivirana_varijabla>
  </DomainObject.Predmet.StrankaWithAdressOIB>
  <DomainObject.Predmet.StrankaNazivFormated>
    <izvorni_sadrzaj>FARMALAND d.o.o. SUHOPOLJE</izvorni_sadrzaj>
    <derivirana_varijabla naziv="DomainObject.Predmet.StrankaNazivFormated_1">FARMALAND d.o.o. SUHOPOLJE</derivirana_varijabla>
  </DomainObject.Predmet.StrankaNazivFormated>
  <DomainObject.Predmet.StrankaNazivFormatedOIB>
    <izvorni_sadrzaj>FARMALAND d.o.o. SUHOPOLJE, OIB 47354968588</izvorni_sadrzaj>
    <derivirana_varijabla naziv="DomainObject.Predmet.StrankaNazivFormatedOIB_1">FARMALAND d.o.o. SUHOPOLJE, OIB 47354968588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FARMALAND d.o.o. SUHOPOLJE</item>
    </izvorni_sadrzaj>
    <derivirana_varijabla naziv="DomainObject.Predmet.StrankaListFormated_1">
      <item>FARMALAND d.o.o. SUHOPOLJE</item>
    </derivirana_varijabla>
  </DomainObject.Predmet.StrankaListFormated>
  <DomainObject.Predmet.StrankaListFormatedOIB>
    <izvorni_sadrzaj>
      <item>FARMALAND d.o.o. SUHOPOLJE, OIB 47354968588</item>
    </izvorni_sadrzaj>
    <derivirana_varijabla naziv="DomainObject.Predmet.StrankaListFormatedOIB_1">
      <item>FARMALAND d.o.o. SUHOPOLJE, OIB 47354968588</item>
    </derivirana_varijabla>
  </DomainObject.Predmet.StrankaListFormatedOIB>
  <DomainObject.Predmet.StrankaListFormatedWithAdress>
    <izvorni_sadrzaj>
      <item>FARMALAND d.o.o. SUHOPOLJE, Bjeljevina bb, 33410 Suhopolje</item>
    </izvorni_sadrzaj>
    <derivirana_varijabla naziv="DomainObject.Predmet.StrankaListFormatedWithAdress_1">
      <item>FARMALAND d.o.o. SUHOPOLJE, Bjeljevina bb, 33410 Suhopolje</item>
    </derivirana_varijabla>
  </DomainObject.Predmet.StrankaListFormatedWithAdress>
  <DomainObject.Predmet.StrankaListFormatedWithAdressOIB>
    <izvorni_sadrzaj>
      <item>FARMALAND d.o.o. SUHOPOLJE, OIB 47354968588, Bjeljevina bb, 33410 Suhopolje</item>
    </izvorni_sadrzaj>
    <derivirana_varijabla naziv="DomainObject.Predmet.StrankaListFormatedWithAdressOIB_1">
      <item>FARMALAND d.o.o. SUHOPOLJE, OIB 47354968588, Bjeljevina bb, 33410 Suhopolje</item>
    </derivirana_varijabla>
  </DomainObject.Predmet.StrankaListFormatedWithAdressOIB>
  <DomainObject.Predmet.StrankaListNazivFormated>
    <izvorni_sadrzaj>
      <item>FARMALAND d.o.o. SUHOPOLJE</item>
    </izvorni_sadrzaj>
    <derivirana_varijabla naziv="DomainObject.Predmet.StrankaListNazivFormated_1">
      <item>FARMALAND d.o.o. SUHOPOLJE</item>
    </derivirana_varijabla>
  </DomainObject.Predmet.StrankaListNazivFormated>
  <DomainObject.Predmet.StrankaListNazivFormatedOIB>
    <izvorni_sadrzaj>
      <item>FARMALAND d.o.o. SUHOPOLJE, OIB 47354968588</item>
    </izvorni_sadrzaj>
    <derivirana_varijabla naziv="DomainObject.Predmet.StrankaListNazivFormatedOIB_1">
      <item>FARMALAND d.o.o. SUHOPOLJE, OIB 47354968588</item>
    </derivirana_varijabla>
  </DomainObject.Predmet.StrankaListNazivFormatedOIB>
  <DomainObject.Predmet.ProtuStrankaListFormated>
    <izvorni_sadrzaj>
      <item>FARMALAND d.o.o. SUHOPOLJE</item>
    </izvorni_sadrzaj>
    <derivirana_varijabla naziv="DomainObject.Predmet.ProtuStrankaListFormated_1">
      <item>FARMALAND d.o.o. SUHOPOLJE</item>
    </derivirana_varijabla>
  </DomainObject.Predmet.ProtuStrankaListFormated>
  <DomainObject.Predmet.ProtuStrankaListFormatedOIB>
    <izvorni_sadrzaj>
      <item>FARMALAND d.o.o. SUHOPOLJE, OIB 47354968588</item>
    </izvorni_sadrzaj>
    <derivirana_varijabla naziv="DomainObject.Predmet.ProtuStrankaListFormatedOIB_1">
      <item>FARMALAND d.o.o. SUHOPOLJE, OIB 47354968588</item>
    </derivirana_varijabla>
  </DomainObject.Predmet.ProtuStrankaListFormatedOIB>
  <DomainObject.Predmet.ProtuStrankaListFormatedWithAdress>
    <izvorni_sadrzaj>
      <item>FARMALAND d.o.o. SUHOPOLJE, Bjeljevina bb, 33410 Suhopolje</item>
    </izvorni_sadrzaj>
    <derivirana_varijabla naziv="DomainObject.Predmet.ProtuStrankaListFormatedWithAdress_1">
      <item>FARMALAND d.o.o. SUHOPOLJE, Bjeljevina bb, 33410 Suhopolje</item>
    </derivirana_varijabla>
  </DomainObject.Predmet.ProtuStrankaListFormatedWithAdress>
  <DomainObject.Predmet.ProtuStrankaListFormatedWithAdressOIB>
    <izvorni_sadrzaj>
      <item>FARMALAND d.o.o. SUHOPOLJE, OIB 47354968588, Bjeljevina bb, 33410 Suhopolje</item>
    </izvorni_sadrzaj>
    <derivirana_varijabla naziv="DomainObject.Predmet.ProtuStrankaListFormatedWithAdressOIB_1">
      <item>FARMALAND d.o.o. SUHOPOLJE, OIB 47354968588, Bjeljevina bb, 33410 Suhopolje</item>
    </derivirana_varijabla>
  </DomainObject.Predmet.ProtuStrankaListFormatedWithAdressOIB>
  <DomainObject.Predmet.ProtuStrankaListNazivFormated>
    <izvorni_sadrzaj>
      <item>FARMALAND d.o.o. SUHOPOLJE</item>
    </izvorni_sadrzaj>
    <derivirana_varijabla naziv="DomainObject.Predmet.ProtuStrankaListNazivFormated_1">
      <item>FARMALAND d.o.o. SUHOPOLJE</item>
    </derivirana_varijabla>
  </DomainObject.Predmet.ProtuStrankaListNazivFormated>
  <DomainObject.Predmet.ProtuStrankaListNazivFormatedOIB>
    <izvorni_sadrzaj>
      <item>FARMALAND d.o.o. SUHOPOLJE, OIB 47354968588</item>
    </izvorni_sadrzaj>
    <derivirana_varijabla naziv="DomainObject.Predmet.ProtuStrankaListNazivFormatedOIB_1">
      <item>FARMALAND d.o.o. SUHOPOLJE, OIB 47354968588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FARMALAND d.o.o. SUHOPOLJE</izvorni_sadrzaj>
    <derivirana_varijabla naziv="DomainObject.Predmet.StrankaIDrugi_1">FARMALAND d.o.o. SUHOPOLJE</derivirana_varijabla>
  </DomainObject.Predmet.StrankaIDrugi>
  <DomainObject.Predmet.ProtustrankaIDrugi>
    <izvorni_sadrzaj>FARMALAND d.o.o. SUHOPOLJE</izvorni_sadrzaj>
    <derivirana_varijabla naziv="DomainObject.Predmet.ProtustrankaIDrugi_1">FARMALAND d.o.o. SUHOPOLJE</derivirana_varijabla>
  </DomainObject.Predmet.ProtustrankaIDrugi>
  <DomainObject.Predmet.StrankaIDrugiAdressOIB>
    <izvorni_sadrzaj>FARMALAND d.o.o. SUHOPOLJE, OIB 47354968588, Bjeljevina bb, 33410 Suhopolje</izvorni_sadrzaj>
    <derivirana_varijabla naziv="DomainObject.Predmet.StrankaIDrugiAdressOIB_1">FARMALAND d.o.o. SUHOPOLJE, OIB 47354968588, Bjeljevina bb, 33410 Suhopolje</derivirana_varijabla>
  </DomainObject.Predmet.StrankaIDrugiAdressOIB>
  <DomainObject.Predmet.ProtustrankaIDrugiAdressOIB>
    <izvorni_sadrzaj>FARMALAND d.o.o. SUHOPOLJE, OIB 47354968588, Bjeljevina bb, 33410 Suhopolje</izvorni_sadrzaj>
    <derivirana_varijabla naziv="DomainObject.Predmet.ProtustrankaIDrugiAdressOIB_1">FARMALAND d.o.o. SUHOPOLJE, OIB 47354968588, Bjeljevina bb,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FARMALAND d.o.o. SUHOPOLJE</item>
      <item>FARMALAND d.o.o. SUHOPOLJE</item>
    </izvorni_sadrzaj>
    <derivirana_varijabla naziv="DomainObject.Predmet.SudioniciListNaziv_1">
      <item>FARMALAND d.o.o. SUHOPOLJE</item>
      <item>FARMALAND d.o.o. SUHOPOLJE</item>
    </derivirana_varijabla>
  </DomainObject.Predmet.SudioniciListNaziv>
  <DomainObject.Predmet.SudioniciListAdressOIB>
    <izvorni_sadrzaj>
      <item>FARMALAND d.o.o. SUHOPOLJE, OIB 47354968588, Bjeljevina bb,33410 Suhopolje</item>
      <item>FARMALAND d.o.o. SUHOPOLJE, OIB 47354968588, Bjeljevina bb,33410 Suhopolje</item>
    </izvorni_sadrzaj>
    <derivirana_varijabla naziv="DomainObject.Predmet.SudioniciListAdressOIB_1">
      <item>FARMALAND d.o.o. SUHOPOLJE, OIB 47354968588, Bjeljevina bb,33410 Suhopolje</item>
      <item>FARMALAND d.o.o. SUHOPOLJE, OIB 47354968588, Bjeljevina bb,33410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47354968588</item>
      <item>, OIB 47354968588</item>
    </izvorni_sadrzaj>
    <derivirana_varijabla naziv="DomainObject.Predmet.SudioniciListNazivOIB_1">
      <item>, OIB 47354968588</item>
      <item>, OIB 47354968588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448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2015-09-17T06:30:00Z</dcterms:created>
  <dc:creator>Romana Tremski</dc:creator>
  <cp:lastModifiedBy>Romana Tremski</cp:lastModifiedBy>
  <cp:lastPrinted>2015-09-17T06:16:00Z</cp:lastPrinted>
  <dcterms:modified xmlns:xsi="http://www.w3.org/2001/XMLSchema-instance" xsi:type="dcterms:W3CDTF">2015-09-17T06:31:00Z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