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d083" w14:paraId="3c9d08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17FF8">
        <w:t>189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17FF8">
        <w:t xml:space="preserve"> HIDRAULIKA I VULKANIZERSTVO d.o.o. Velika Ves, Velika Ves 122 B, OIB: 39326589982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7374EF">
        <w:t>13</w:t>
      </w:r>
      <w:r w:rsidR="003B50C7">
        <w:t>.</w:t>
      </w:r>
      <w:r w:rsidR="00934B4D">
        <w:t xml:space="preserve"> </w:t>
      </w:r>
      <w:r w:rsidR="00936754">
        <w:t>listopada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374EF">
        <w:rPr>
          <w:bCs/>
        </w:rPr>
        <w:t xml:space="preserve"> </w:t>
      </w:r>
      <w:r w:rsidR="003614E4">
        <w:t>HIDRAULIKA I VULKANIZERSTVO d.o.o. Velika Ves, Velika Ves 122 B, OIB: 39326589982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3614E4">
        <w:t xml:space="preserve">79.520,32 </w:t>
      </w:r>
      <w:r>
        <w:t>kn</w:t>
      </w:r>
      <w:r w:rsidR="0055704E">
        <w:t xml:space="preserve">, na dan </w:t>
      </w:r>
      <w:r w:rsidR="003614E4">
        <w:t>10</w:t>
      </w:r>
      <w:r w:rsidR="001129F3">
        <w:t>.</w:t>
      </w:r>
      <w:r w:rsidR="00F66487">
        <w:t xml:space="preserve"> </w:t>
      </w:r>
      <w:r w:rsidR="00963B5D">
        <w:t>listopada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3614E4">
        <w:t xml:space="preserve"> Jernej Volavšek</w:t>
      </w:r>
      <w:r w:rsidR="00BE0F7E">
        <w:t>, Slovenija, 3222 Dramlje, Marija Dobje 020 C, OIB: 07570603447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BE0F7E">
        <w:t>189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654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5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6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6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6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6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5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6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6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6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6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HIDRAULIKA I VULKANIZERSTVO d.o.o.</izvorni_sadrzaj>
    <derivirana_varijabla naziv="DomainObject.Predmet.ProtustrankaFormated_1">  HIDRAULIKA I VULKANIZERSTVO d.o.o.</derivirana_varijabla>
  </DomainObject.Predmet.ProtustrankaFormated>
  <DomainObject.Predmet.ProtustrankaFormatedOIB>
    <izvorni_sadrzaj>  HIDRAULIKA I VULKANIZERSTVO d.o.o., OIB 39326589982</izvorni_sadrzaj>
    <derivirana_varijabla naziv="DomainObject.Predmet.ProtustrankaFormatedOIB_1">  HIDRAULIKA I VULKANIZERSTVO d.o.o., OIB 39326589982</derivirana_varijabla>
  </DomainObject.Predmet.ProtustrankaFormatedOIB>
  <DomainObject.Predmet.ProtustrankaFormatedWithAdress>
    <izvorni_sadrzaj> HIDRAULIKA I VULKANIZERSTVO d.o.o., Velika Ves 122 B, 49000 Velika Ves</izvorni_sadrzaj>
    <derivirana_varijabla naziv="DomainObject.Predmet.ProtustrankaFormatedWithAdress_1"> HIDRAULIKA I VULKANIZERSTVO d.o.o., Velika Ves 122 B, 49000 Velika Ves</derivirana_varijabla>
  </DomainObject.Predmet.ProtustrankaFormatedWithAdress>
  <DomainObject.Predmet.ProtustrankaFormatedWithAdressOIB>
    <izvorni_sadrzaj> HIDRAULIKA I VULKANIZERSTVO d.o.o., OIB 39326589982, Velika Ves 122 B, 49000 Velika Ves</izvorni_sadrzaj>
    <derivirana_varijabla naziv="DomainObject.Predmet.ProtustrankaFormatedWithAdressOIB_1"> HIDRAULIKA I VULKANIZERSTVO d.o.o., OIB 39326589982, Velika Ves 122 B, 49000 Velika Ves</derivirana_varijabla>
  </DomainObject.Predmet.ProtustrankaFormatedWithAdressOIB>
  <DomainObject.Predmet.ProtustrankaWithAdress>
    <izvorni_sadrzaj>HIDRAULIKA I VULKANIZERSTVO d.o.o. Velika Ves 122 B, 49000 Velika Ves</izvorni_sadrzaj>
    <derivirana_varijabla naziv="DomainObject.Predmet.ProtustrankaWithAdress_1">HIDRAULIKA I VULKANIZERSTVO d.o.o. Velika Ves 122 B, 49000 Velika Ves</derivirana_varijabla>
  </DomainObject.Predmet.ProtustrankaWithAdress>
  <DomainObject.Predmet.ProtustrankaWithAdressOIB>
    <izvorni_sadrzaj>HIDRAULIKA I VULKANIZERSTVO d.o.o., OIB 39326589982, Velika Ves 122 B, 49000 Velika Ves</izvorni_sadrzaj>
    <derivirana_varijabla naziv="DomainObject.Predmet.ProtustrankaWithAdressOIB_1">HIDRAULIKA I VULKANIZERSTVO d.o.o., OIB 39326589982, Velika Ves 122 B, 49000 Velika Ves</derivirana_varijabla>
  </DomainObject.Predmet.ProtustrankaWithAdressOIB>
  <DomainObject.Predmet.ProtustrankaNazivFormated>
    <izvorni_sadrzaj>HIDRAULIKA I VULKANIZERSTVO d.o.o.</izvorni_sadrzaj>
    <derivirana_varijabla naziv="DomainObject.Predmet.ProtustrankaNazivFormated_1">HIDRAULIKA I VULKANIZERSTVO d.o.o.</derivirana_varijabla>
  </DomainObject.Predmet.ProtustrankaNazivFormated>
  <DomainObject.Predmet.ProtustrankaNazivFormatedOIB>
    <izvorni_sadrzaj>HIDRAULIKA I VULKANIZERSTVO d.o.o., OIB 39326589982</izvorni_sadrzaj>
    <derivirana_varijabla naziv="DomainObject.Predmet.ProtustrankaNazivFormatedOIB_1">HIDRAULIKA I VULKANIZERSTVO d.o.o., OIB 39326589982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HIDRAULIKA I VULKANIZERSTVO d.o.o.</item>
    </izvorni_sadrzaj>
    <derivirana_varijabla naziv="DomainObject.Predmet.ProtuStrankaListFormated_1">
      <item>HIDRAULIKA I VULKANIZERSTVO d.o.o.</item>
    </derivirana_varijabla>
  </DomainObject.Predmet.ProtuStrankaListFormated>
  <DomainObject.Predmet.ProtuStrankaListFormatedOIB>
    <izvorni_sadrzaj>
      <item>HIDRAULIKA I VULKANIZERSTVO d.o.o., OIB 39326589982</item>
    </izvorni_sadrzaj>
    <derivirana_varijabla naziv="DomainObject.Predmet.ProtuStrankaListFormatedOIB_1">
      <item>HIDRAULIKA I VULKANIZERSTVO d.o.o., OIB 39326589982</item>
    </derivirana_varijabla>
  </DomainObject.Predmet.ProtuStrankaListFormatedOIB>
  <DomainObject.Predmet.ProtuStrankaListFormatedWithAdress>
    <izvorni_sadrzaj>
      <item>HIDRAULIKA I VULKANIZERSTVO d.o.o., Velika Ves 122 B, 49000 Velika Ves</item>
    </izvorni_sadrzaj>
    <derivirana_varijabla naziv="DomainObject.Predmet.ProtuStrankaListFormatedWithAdress_1">
      <item>HIDRAULIKA I VULKANIZERSTVO d.o.o., Velika Ves 122 B, 49000 Velika Ves</item>
    </derivirana_varijabla>
  </DomainObject.Predmet.ProtuStrankaListFormatedWithAdress>
  <DomainObject.Predmet.ProtuStrankaListFormatedWithAdressOIB>
    <izvorni_sadrzaj>
      <item>HIDRAULIKA I VULKANIZERSTVO d.o.o., OIB 39326589982, Velika Ves 122 B, 49000 Velika Ves</item>
    </izvorni_sadrzaj>
    <derivirana_varijabla naziv="DomainObject.Predmet.ProtuStrankaListFormatedWithAdressOIB_1">
      <item>HIDRAULIKA I VULKANIZERSTVO d.o.o., OIB 39326589982, Velika Ves 122 B, 49000 Velika Ves</item>
    </derivirana_varijabla>
  </DomainObject.Predmet.ProtuStrankaListFormatedWithAdressOIB>
  <DomainObject.Predmet.ProtuStrankaListNazivFormated>
    <izvorni_sadrzaj>
      <item>HIDRAULIKA I VULKANIZERSTVO d.o.o.</item>
    </izvorni_sadrzaj>
    <derivirana_varijabla naziv="DomainObject.Predmet.ProtuStrankaListNazivFormated_1">
      <item>HIDRAULIKA I VULKANIZERSTVO d.o.o.</item>
    </derivirana_varijabla>
  </DomainObject.Predmet.ProtuStrankaListNazivFormated>
  <DomainObject.Predmet.ProtuStrankaListNazivFormatedOIB>
    <izvorni_sadrzaj>
      <item>HIDRAULIKA I VULKANIZERSTVO d.o.o., OIB 39326589982</item>
    </izvorni_sadrzaj>
    <derivirana_varijabla naziv="DomainObject.Predmet.ProtuStrankaListNazivFormatedOIB_1">
      <item>HIDRAULIKA I VULKANIZERSTVO d.o.o., OIB 39326589982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HIDRAULIKA I VULKANIZERSTVO d.o.o.</izvorni_sadrzaj>
    <derivirana_varijabla naziv="DomainObject.Predmet.ProtustrankaIDrugi_1">HIDRAULIKA I VULKANIZERSTVO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HIDRAULIKA I VULKANIZERSTVO d.o.o., OIB 39326589982, Velika Ves 122 B, 49000 Velika Ves</izvorni_sadrzaj>
    <derivirana_varijabla naziv="DomainObject.Predmet.ProtustrankaIDrugiAdressOIB_1">HIDRAULIKA I VULKANIZERSTVO d.o.o., OIB 39326589982, Velika Ves 122 B, 49000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HIDRAULIKA I VULKANIZERSTVO d.o.o.</item>
      <item>FINA Regionalni centar Zagreb</item>
    </izvorni_sadrzaj>
    <derivirana_varijabla naziv="DomainObject.Predmet.SudioniciListNaziv_1">
      <item>HIDRAULIKA I VULKANIZERSTVO d.o.o.</item>
      <item>FINA Regionalni centar Zagreb</item>
    </derivirana_varijabla>
  </DomainObject.Predmet.SudioniciListNaziv>
  <DomainObject.Predmet.SudioniciListAdressOIB>
    <izvorni_sadrzaj>
      <item>HIDRAULIKA I VULKANIZERSTVO d.o.o., OIB 39326589982, Velika Ves 122 B,49000 Velika Ves</item>
      <item>FINA Regionalni centar Zagreb, OIB 85821130368, Trg svibanjskih žrtava 1995. 1,10000 Zagreb</item>
    </izvorni_sadrzaj>
    <derivirana_varijabla naziv="DomainObject.Predmet.SudioniciListAdressOIB_1">
      <item>HIDRAULIKA I VULKANIZERSTVO d.o.o., OIB 39326589982, Velika Ves 122 B,49000 Velika Ves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39326589982</item>
      <item>, OIB 85821130368</item>
    </izvorni_sadrzaj>
    <derivirana_varijabla naziv="DomainObject.Predmet.SudioniciListNazivOIB_1">
      <item>, OIB 39326589982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1932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2017-02-15T08:38:00Z</dcterms:created>
  <dc:creator>Korisnik</dc:creator>
  <cp:lastModifiedBy>Sanda Gučić</cp:lastModifiedBy>
  <cp:lastPrinted>2017-02-15T08:35:00Z</cp:lastPrinted>
  <dcterms:modified xmlns:xsi="http://www.w3.org/2001/XMLSchema-instance" xsi:type="dcterms:W3CDTF">2017-02-15T12:20:00Z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