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858e0d6" w14:paraId="858e0d6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8D67C4">
        <w:rPr>
          <w:sz w:val="24"/>
          <w:szCs w:val="24"/>
        </w:rPr>
        <w:t>3110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672759" w:rsidRPr="000A6EC5">
      <w:pPr>
        <w:ind w:firstLine="708"/>
        <w:jc w:val="both"/>
        <w:rPr>
          <w:sz w:val="24"/>
          <w:szCs w:val="24"/>
        </w:rPr>
      </w:pPr>
      <w:r w:rsidRPr="000A6EC5">
        <w:rPr>
          <w:sz w:val="24"/>
          <w:szCs w:val="24"/>
        </w:rPr>
        <w:t xml:space="preserve">Predmet: </w:t>
      </w:r>
      <w:r w:rsidR="00D80FFA" w:rsidRPr="000A6EC5">
        <w:rPr>
          <w:sz w:val="24"/>
          <w:szCs w:val="24"/>
        </w:rPr>
        <w:t xml:space="preserve">dužnik </w:t>
      </w:r>
      <w:r w:rsidR="008D67C4">
        <w:rPr>
          <w:sz w:val="24"/>
          <w:szCs w:val="24"/>
        </w:rPr>
        <w:t>TITULUS d.o.o., Drage, Murterska 22, OIB:73731510727</w:t>
      </w:r>
    </w:p>
    <w:p w:rsidRDefault="000A6EC5" w:rsidP="00672759" w:rsidR="000A6EC5" w:rsidRPr="000A6EC5">
      <w:pPr>
        <w:ind w:firstLine="708"/>
        <w:jc w:val="both"/>
        <w:rPr>
          <w:sz w:val="24"/>
          <w:szCs w:val="24"/>
        </w:rPr>
      </w:pPr>
    </w:p>
    <w:p w:rsidRDefault="00290F5C" w:rsidP="0099731E" w:rsidR="00430C56" w:rsidRPr="000A6EC5">
      <w:pPr>
        <w:ind w:firstLine="708"/>
        <w:jc w:val="both"/>
        <w:rPr>
          <w:sz w:val="24"/>
          <w:szCs w:val="24"/>
          <w:lang w:val="en-AU"/>
        </w:rPr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0C2C72" w:rsidRPr="000A6EC5">
        <w:rPr>
          <w:sz w:val="24"/>
          <w:szCs w:val="24"/>
        </w:rPr>
        <w:t xml:space="preserve"> </w:t>
      </w:r>
      <w:r w:rsidR="008D67C4">
        <w:rPr>
          <w:sz w:val="24"/>
          <w:szCs w:val="24"/>
        </w:rPr>
        <w:t>TITULUS d.o.o., Drage, Murterska 22, OIB:73731510727</w:t>
      </w:r>
      <w:r w:rsidR="0099731E" w:rsidRPr="000A6EC5">
        <w:rPr>
          <w:sz w:val="24"/>
          <w:szCs w:val="24"/>
          <w:lang w:val="en-AU"/>
        </w:rPr>
        <w:t xml:space="preserve">, </w:t>
      </w:r>
      <w:r w:rsidR="00430C56" w:rsidRPr="000A6EC5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9263E9">
        <w:rPr>
          <w:sz w:val="24"/>
          <w:szCs w:val="24"/>
        </w:rPr>
        <w:t>24. kolovoza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0E656D" w:rsidP="000E656D" w:rsidR="000E656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2980">
        <w:rPr>
          <w:sz w:val="24"/>
          <w:szCs w:val="24"/>
        </w:rPr>
        <w:t>Sutkinja</w:t>
      </w:r>
    </w:p>
    <w:p w:rsidRDefault="000E656D" w:rsidP="000E656D" w:rsidR="000E656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p w:rsidRDefault="008A5EF5" w:rsidP="008A5EF5" w:rsidR="009D0E7F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263E9" w:rsidP="008A5EF5" w:rsidR="008A5EF5" w:rsidRPr="008A5EF5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8A5EF5">
        <w:rPr>
          <w:sz w:val="24"/>
          <w:szCs w:val="24"/>
        </w:rPr>
        <w:t>putem e-Oglasna ploča sudova</w:t>
      </w:r>
    </w:p>
    <w:sectPr w:rsidSect="00C448BA" w:rsidR="008A5EF5" w:rsidRPr="008A5EF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672759">
      <w:rPr>
        <w:sz w:val="24"/>
        <w:szCs w:val="24"/>
      </w:rPr>
      <w:t>2</w:t>
    </w:r>
    <w:r w:rsidR="008D67C4">
      <w:rPr>
        <w:sz w:val="24"/>
        <w:szCs w:val="24"/>
      </w:rPr>
      <w:t>54</w:t>
    </w:r>
    <w:r w:rsidR="00672759">
      <w:rPr>
        <w:sz w:val="24"/>
        <w:szCs w:val="24"/>
      </w:rPr>
      <w:t>/2018-</w:t>
    </w:r>
    <w:r w:rsidR="008D67C4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5AA7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5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A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5AA7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5A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5A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5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A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5AA7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5A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5A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TITULUS, društvo s ograničenom odgovornošću za građevinarstvo i turistička agencija</izvorni_sadrzaj>
    <derivirana_varijabla naziv="DomainObject.Predmet.ProtustrankaFormated_1">  TITULUS, društvo s ograničenom odgovornošću za građevinarstvo i turistička agencija</derivirana_varijabla>
  </DomainObject.Predmet.ProtustrankaFormated>
  <DomainObject.Predmet.ProtustrankaFormatedOIB>
    <izvorni_sadrzaj>  TITULUS, društvo s ograničenom odgovornošću za građevinarstvo i turistička agencija, OIB 73731510727</izvorni_sadrzaj>
    <derivirana_varijabla naziv="DomainObject.Predmet.ProtustrankaFormatedOIB_1">  TITULUS, društvo s ograničenom odgovornošću za građevinarstvo i turistička agencija, OIB 73731510727</derivirana_varijabla>
  </DomainObject.Predmet.ProtustrankaFormatedOIB>
  <DomainObject.Predmet.ProtustrankaFormatedWithAdress>
    <izvorni_sadrzaj> TITULUS, društvo s ograničenom odgovornošću za građevinarstvo i turistička agencija, Murterska 22, 23211 Drage</izvorni_sadrzaj>
    <derivirana_varijabla naziv="DomainObject.Predmet.ProtustrankaFormatedWithAdress_1"> TITULUS, društvo s ograničenom odgovornošću za građevinarstvo i turistička agencija, Murterska 22, 23211 Drage</derivirana_varijabla>
  </DomainObject.Predmet.ProtustrankaFormatedWithAdress>
  <DomainObject.Predmet.ProtustrankaFormatedWithAdressOIB>
    <izvorni_sadrzaj> TITULUS, društvo s ograničenom odgovornošću za građevinarstvo i turistička agencija, OIB 73731510727, Murterska 22, 23211 Drage</izvorni_sadrzaj>
    <derivirana_varijabla naziv="DomainObject.Predmet.ProtustrankaFormatedWithAdressOIB_1"> TITULUS, društvo s ograničenom odgovornošću za građevinarstvo i turistička agencija, OIB 73731510727, Murterska 22, 23211 Drage</derivirana_varijabla>
  </DomainObject.Predmet.ProtustrankaFormatedWithAdressOIB>
  <DomainObject.Predmet.ProtustrankaWithAdress>
    <izvorni_sadrzaj>TITULUS, društvo s ograničenom odgovornošću za građevinarstvo i turistička agencija Murterska 22, 23211 Drage</izvorni_sadrzaj>
    <derivirana_varijabla naziv="DomainObject.Predmet.ProtustrankaWithAdress_1">TITULUS, društvo s ograničenom odgovornošću za građevinarstvo i turistička agencija Murterska 22, 23211 Drage</derivirana_varijabla>
  </DomainObject.Predmet.ProtustrankaWithAdress>
  <DomainObject.Predmet.ProtustrankaWithAdressOIB>
    <izvorni_sadrzaj>TITULUS, društvo s ograničenom odgovornošću za građevinarstvo i turistička agencija, OIB 73731510727, Murterska 22, 23211 Drage</izvorni_sadrzaj>
    <derivirana_varijabla naziv="DomainObject.Predmet.ProtustrankaWithAdressOIB_1">TITULUS, društvo s ograničenom odgovornošću za građevinarstvo i turistička agencija, OIB 73731510727, Murterska 22, 23211 Drage</derivirana_varijabla>
  </DomainObject.Predmet.ProtustrankaWithAdressOIB>
  <DomainObject.Predmet.ProtustrankaNazivFormated>
    <izvorni_sadrzaj>TITULUS, društvo s ograničenom odgovornošću za građevinarstvo i turistička agencija</izvorni_sadrzaj>
    <derivirana_varijabla naziv="DomainObject.Predmet.ProtustrankaNazivFormated_1">TITULUS, društvo s ograničenom odgovornošću za građevinarstvo i turistička agencija</derivirana_varijabla>
  </DomainObject.Predmet.ProtustrankaNazivFormated>
  <DomainObject.Predmet.ProtustrankaNazivFormatedOIB>
    <izvorni_sadrzaj>TITULUS, društvo s ograničenom odgovornošću za građevinarstvo i turistička agencija, OIB 73731510727</izvorni_sadrzaj>
    <derivirana_varijabla naziv="DomainObject.Predmet.ProtustrankaNazivFormatedOIB_1">TITULUS, društvo s ograničenom odgovornošću za građevinarstvo i turistička agencija, OIB 73731510727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TITULUS, društvo s ograničenom odgovornošću za građevinarstvo i turistička agencija</item>
    </izvorni_sadrzaj>
    <derivirana_varijabla naziv="DomainObject.Predmet.ProtuStrankaListFormated_1">
      <item>TITULUS, društvo s ograničenom odgovornošću za građevinarstvo i turistička agencija</item>
    </derivirana_varijabla>
  </DomainObject.Predmet.ProtuStrankaListFormated>
  <DomainObject.Predmet.ProtuStrankaListFormatedOIB>
    <izvorni_sadrzaj>
      <item>TITULUS, društvo s ograničenom odgovornošću za građevinarstvo i turistička agencija, OIB 73731510727</item>
    </izvorni_sadrzaj>
    <derivirana_varijabla naziv="DomainObject.Predmet.ProtuStrankaListFormatedOIB_1">
      <item>TITULUS, društvo s ograničenom odgovornošću za građevinarstvo i turistička agencija, OIB 73731510727</item>
    </derivirana_varijabla>
  </DomainObject.Predmet.ProtuStrankaListFormatedOIB>
  <DomainObject.Predmet.ProtuStrankaListFormatedWithAdress>
    <izvorni_sadrzaj>
      <item>TITULUS, društvo s ograničenom odgovornošću za građevinarstvo i turistička agencija, Murterska 22, 23211 Drage</item>
    </izvorni_sadrzaj>
    <derivirana_varijabla naziv="DomainObject.Predmet.ProtuStrankaListFormatedWithAdress_1">
      <item>TITULUS, društvo s ograničenom odgovornošću za građevinarstvo i turistička agencija, Murterska 22, 23211 Drage</item>
    </derivirana_varijabla>
  </DomainObject.Predmet.ProtuStrankaListFormatedWithAdress>
  <DomainObject.Predmet.ProtuStrankaListFormatedWithAdressOIB>
    <izvorni_sadrzaj>
      <item>TITULUS, društvo s ograničenom odgovornošću za građevinarstvo i turistička agencija, OIB 73731510727, Murterska 22, 23211 Drage</item>
    </izvorni_sadrzaj>
    <derivirana_varijabla naziv="DomainObject.Predmet.ProtuStrankaListFormatedWithAdressOIB_1">
      <item>TITULUS, društvo s ograničenom odgovornošću za građevinarstvo i turistička agencija, OIB 73731510727, Murterska 22, 23211 Drage</item>
    </derivirana_varijabla>
  </DomainObject.Predmet.ProtuStrankaListFormatedWithAdressOIB>
  <DomainObject.Predmet.ProtuStrankaListNazivFormated>
    <izvorni_sadrzaj>
      <item>TITULUS, društvo s ograničenom odgovornošću za građevinarstvo i turistička agencija</item>
    </izvorni_sadrzaj>
    <derivirana_varijabla naziv="DomainObject.Predmet.ProtuStrankaListNazivFormated_1">
      <item>TITULUS, društvo s ograničenom odgovornošću za građevinarstvo i turistička agencija</item>
    </derivirana_varijabla>
  </DomainObject.Predmet.ProtuStrankaListNazivFormated>
  <DomainObject.Predmet.ProtuStrankaListNazivFormatedOIB>
    <izvorni_sadrzaj>
      <item>TITULUS, društvo s ograničenom odgovornošću za građevinarstvo i turistička agencija, OIB 73731510727</item>
    </izvorni_sadrzaj>
    <derivirana_varijabla naziv="DomainObject.Predmet.ProtuStrankaListNazivFormatedOIB_1">
      <item>TITULUS, društvo s ograničenom odgovornošću za građevinarstvo i turistička agencija, OIB 73731510727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TITULUS, društvo s ograničenom odgovornošću za građevinarstvo i turistička agencija</izvorni_sadrzaj>
    <derivirana_varijabla naziv="DomainObject.Predmet.ProtustrankaIDrugi_1">TITULUS, društvo s ograničenom odgovornošću za građevinarstvo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TITULUS, društvo s ograničenom odgovornošću za građevinarstvo i turistička agencija, OIB 73731510727, Murterska 22, 23211 Drage</izvorni_sadrzaj>
    <derivirana_varijabla naziv="DomainObject.Predmet.ProtustrankaIDrugiAdressOIB_1">TITULUS, društvo s ograničenom odgovornošću za građevinarstvo i turistička agencija, OIB 73731510727, Murterska 22, 23211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TITULUS, društvo s ograničenom odgovornošću za građevinarstvo i turistička agencija</item>
    </izvorni_sadrzaj>
    <derivirana_varijabla naziv="DomainObject.Predmet.SudioniciListNaziv_1">
      <item>FINA</item>
      <item>TITULUS, društvo s ograničenom odgovornošću za građevinarstvo i turistička agencija</item>
    </derivirana_varijabla>
  </DomainObject.Predmet.SudioniciListNaziv>
  <DomainObject.Predmet.SudioniciListAdressOIB>
    <izvorni_sadrzaj>
      <item>FINA, OIB 85821130368, Ivana Danila 4,23000 Zadar</item>
      <item>TITULUS, društvo s ograničenom odgovornošću za građevinarstvo i turistička agencija, OIB 73731510727, Murterska 22,23211 Drage</item>
    </izvorni_sadrzaj>
    <derivirana_varijabla naziv="DomainObject.Predmet.SudioniciListAdressOIB_1">
      <item>FINA, OIB 85821130368, Ivana Danila 4,23000 Zadar</item>
      <item>TITULUS, društvo s ograničenom odgovornošću za građevinarstvo i turistička agencija, OIB 73731510727, Murterska 22,23211 Drage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73731510727</item>
    </izvorni_sadrzaj>
    <derivirana_varijabla naziv="DomainObject.Predmet.SudioniciListNazivOIB_1">
      <item>, OIB 85821130368</item>
      <item>, OIB 73731510727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631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2018-08-24T09:29:00Z</dcterms:created>
  <dc:creator>Katarina Miletić</dc:creator>
  <cp:lastModifiedBy>Vedrana Raspović</cp:lastModifiedBy>
  <cp:lastPrinted>2018-08-24T09:30:00Z</cp:lastPrinted>
  <dcterms:modified xmlns:xsi="http://www.w3.org/2001/XMLSchema-instance" xsi:type="dcterms:W3CDTF">2018-08-28T09:11:00Z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(St-254-18 titulus.docx)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