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ca7d" w14:paraId="a0cca7d" w:rsidRDefault="000901A4" w:rsidP="00EB73E6" w:rsidR="00136ECD">
      <w:pPr>
        <w:pStyle w:val="Bezproreda"/>
        <w15:collapsed w:val="false"/>
      </w:pPr>
      <w:bookmarkStart w:name="_GoBack" w:id="0"/>
      <w:bookmarkEnd w:id="0"/>
      <w:r>
        <w:t xml:space="preserve">  </w:t>
      </w:r>
      <w:r w:rsidR="00EB73E6">
        <w:t>ANA – TRADE  d.o.o. u stečaju</w:t>
      </w:r>
    </w:p>
    <w:p w:rsidRDefault="00EB73E6" w:rsidP="00EB73E6" w:rsidR="00EB73E6">
      <w:pPr>
        <w:pStyle w:val="Bezproreda"/>
      </w:pPr>
      <w:r>
        <w:t xml:space="preserve">  Stečajni upravitelj  (o98 387 o98)</w:t>
      </w:r>
    </w:p>
    <w:p w:rsidRDefault="003231EB" w:rsidP="00EB73E6" w:rsidR="00EB73E6">
      <w:pPr>
        <w:pStyle w:val="Bezproreda"/>
      </w:pPr>
      <w:r>
        <w:t xml:space="preserve">  Dana  </w:t>
      </w:r>
      <w:r w:rsidR="00D478D2">
        <w:t xml:space="preserve">2o. travnja </w:t>
      </w:r>
      <w:r w:rsidR="00EB73E6">
        <w:t xml:space="preserve"> 2o17. godine</w:t>
      </w:r>
    </w:p>
    <w:p w:rsidRDefault="00EB73E6" w:rsidP="00EB73E6" w:rsidR="00EB73E6">
      <w:pPr>
        <w:pStyle w:val="Bezproreda"/>
      </w:pPr>
    </w:p>
    <w:p w:rsidRDefault="00EB73E6" w:rsidP="00EB73E6" w:rsidR="00EB73E6">
      <w:pPr>
        <w:pStyle w:val="Bezproreda"/>
      </w:pPr>
    </w:p>
    <w:p w:rsidRDefault="00D478D2" w:rsidP="00D478D2" w:rsidR="00EB73E6">
      <w:pPr>
        <w:pStyle w:val="Bezproreda"/>
        <w:numPr>
          <w:ilvl w:val="0"/>
          <w:numId w:val="4"/>
        </w:numPr>
      </w:pPr>
      <w:r>
        <w:t>Trgovačkom sudu u Zagrebu</w:t>
      </w:r>
    </w:p>
    <w:p w:rsidRDefault="00EB73E6" w:rsidP="00EB73E6" w:rsidR="00EB73E6">
      <w:pPr>
        <w:pStyle w:val="Bezproreda"/>
      </w:pPr>
      <w:r>
        <w:t xml:space="preserve">                                                                                                                                                             Stečajni predmet: St-465/12.</w:t>
      </w:r>
    </w:p>
    <w:p w:rsidRDefault="00CD7A84" w:rsidP="00EB73E6" w:rsidR="00EB73E6">
      <w:pPr>
        <w:pStyle w:val="Bezproreda"/>
      </w:pPr>
      <w:r>
        <w:t xml:space="preserve">                                                                                                            </w:t>
      </w:r>
      <w:r w:rsidR="00D478D2">
        <w:t xml:space="preserve">                               </w:t>
      </w:r>
      <w:r>
        <w:t xml:space="preserve">                                                                                                                                           </w:t>
      </w:r>
    </w:p>
    <w:p w:rsidRDefault="00492073" w:rsidP="00EB73E6" w:rsidR="00CD7A84">
      <w:pPr>
        <w:pStyle w:val="Bezproreda"/>
      </w:pPr>
      <w:r>
        <w:t xml:space="preserve">                                                                                                                               </w:t>
      </w:r>
      <w:r w:rsidR="00D478D2">
        <w:t xml:space="preserve">                    </w:t>
      </w:r>
    </w:p>
    <w:p w:rsidRDefault="00492073" w:rsidP="00EB73E6" w:rsidR="00492073">
      <w:pPr>
        <w:pStyle w:val="Bezproreda"/>
      </w:pPr>
      <w:r>
        <w:t xml:space="preserve">                                                                               </w:t>
      </w:r>
      <w:r w:rsidR="00D478D2">
        <w:t xml:space="preserve">    </w:t>
      </w:r>
    </w:p>
    <w:p w:rsidRDefault="00492073" w:rsidP="00EB73E6" w:rsidR="00492073">
      <w:pPr>
        <w:pStyle w:val="Bezproreda"/>
      </w:pPr>
    </w:p>
    <w:p w:rsidRDefault="00207BE7" w:rsidP="00EB73E6" w:rsidR="00207BE7">
      <w:pPr>
        <w:pStyle w:val="Bezproreda"/>
      </w:pPr>
    </w:p>
    <w:p w:rsidRDefault="00492073" w:rsidP="00EB73E6" w:rsidR="00492073">
      <w:pPr>
        <w:pStyle w:val="Bezproreda"/>
      </w:pPr>
    </w:p>
    <w:p w:rsidRDefault="00EB73E6" w:rsidP="00EB73E6" w:rsidR="00EB73E6">
      <w:pPr>
        <w:pStyle w:val="Bezproreda"/>
      </w:pPr>
      <w:r>
        <w:t>PREDMET:  Diobni popis za  završnu diobu</w:t>
      </w:r>
    </w:p>
    <w:p w:rsidRDefault="00EB73E6" w:rsidP="00EB73E6" w:rsidR="00EB73E6">
      <w:pPr>
        <w:pStyle w:val="Bezproreda"/>
      </w:pPr>
      <w:r>
        <w:t xml:space="preserve">                     d o s t a v l j a  se.</w:t>
      </w:r>
    </w:p>
    <w:p w:rsidRDefault="00061215" w:rsidP="00EB73E6" w:rsidR="00061215">
      <w:pPr>
        <w:pStyle w:val="Bezproreda"/>
      </w:pPr>
    </w:p>
    <w:p w:rsidRDefault="00061215" w:rsidP="00EB73E6" w:rsidR="00061215">
      <w:pPr>
        <w:pStyle w:val="Bezproreda"/>
      </w:pPr>
    </w:p>
    <w:p w:rsidRDefault="00061215" w:rsidP="00EB73E6" w:rsidR="00061215">
      <w:pPr>
        <w:pStyle w:val="Bezproreda"/>
      </w:pPr>
      <w:r>
        <w:t xml:space="preserve">                     Osnovom  članka 184 i članka 192. Stečajnog zakona</w:t>
      </w:r>
      <w:r w:rsidR="00F36E29">
        <w:t>,</w:t>
      </w:r>
      <w:r>
        <w:t xml:space="preserve"> dostavljam  Naslovu  Diobni popis  za stečajne vjerovnike II višeg isplatnog reda.</w:t>
      </w:r>
    </w:p>
    <w:p w:rsidRDefault="00061215" w:rsidP="00EB73E6" w:rsidR="00061215">
      <w:pPr>
        <w:pStyle w:val="Bezproreda"/>
      </w:pPr>
      <w:r>
        <w:t xml:space="preserve">                    Sva imovina stečajnog dužnika u</w:t>
      </w:r>
      <w:r w:rsidR="00F36E29">
        <w:t>novčena je.</w:t>
      </w:r>
    </w:p>
    <w:p w:rsidRDefault="00061215" w:rsidP="00EB73E6" w:rsidR="00061215">
      <w:pPr>
        <w:pStyle w:val="Bezproreda"/>
      </w:pPr>
      <w:r>
        <w:t xml:space="preserve">                    Sva imovina stečajnog dužnika (nekretnina i pokretnine) bile su založno pravo u korist založnih odnosno, </w:t>
      </w:r>
      <w:proofErr w:type="spellStart"/>
      <w:r>
        <w:t>razlučnih</w:t>
      </w:r>
      <w:proofErr w:type="spellEnd"/>
      <w:r>
        <w:t xml:space="preserve"> vjerovnika.</w:t>
      </w:r>
    </w:p>
    <w:p w:rsidRDefault="00F36E29" w:rsidP="00EB73E6" w:rsidR="00F36E29">
      <w:pPr>
        <w:pStyle w:val="Bezproreda"/>
      </w:pPr>
    </w:p>
    <w:p w:rsidRDefault="00061215" w:rsidP="00061215" w:rsidR="00061215">
      <w:pPr>
        <w:pStyle w:val="Bezproreda"/>
        <w:rPr>
          <w:b/>
        </w:rPr>
      </w:pPr>
      <w:r>
        <w:t xml:space="preserve">                   Utvrđene tražbine:  1. Stečajni vjerovnici  I višeg isplatnog reda  u iznosu </w:t>
      </w:r>
      <w:r>
        <w:rPr>
          <w:b/>
        </w:rPr>
        <w:t xml:space="preserve"> </w:t>
      </w:r>
      <w:r>
        <w:t xml:space="preserve">od       </w:t>
      </w:r>
      <w:r>
        <w:rPr>
          <w:b/>
        </w:rPr>
        <w:t>524.558,51 kuna</w:t>
      </w:r>
    </w:p>
    <w:p w:rsidRDefault="00061215" w:rsidP="00061215" w:rsidR="005554A1">
      <w:pPr>
        <w:pStyle w:val="Bezproreda"/>
      </w:pPr>
      <w:r>
        <w:rPr>
          <w:b/>
        </w:rPr>
        <w:t xml:space="preserve">                                                       </w:t>
      </w:r>
      <w:r w:rsidR="00207BE7">
        <w:t>2.</w:t>
      </w:r>
      <w:r>
        <w:rPr>
          <w:b/>
        </w:rPr>
        <w:t xml:space="preserve"> </w:t>
      </w:r>
      <w:r>
        <w:t xml:space="preserve">Stečajni vjerovnici II  višeg isplatnog reda  u iznosu od    </w:t>
      </w:r>
      <w:r w:rsidR="005554A1">
        <w:rPr>
          <w:b/>
        </w:rPr>
        <w:t xml:space="preserve"> 37.746.29o,84 kuna</w:t>
      </w:r>
    </w:p>
    <w:p w:rsidRDefault="005554A1" w:rsidP="00061215" w:rsidR="005554A1">
      <w:pPr>
        <w:pStyle w:val="Bezproreda"/>
      </w:pPr>
    </w:p>
    <w:p w:rsidRDefault="005554A1" w:rsidP="00061215" w:rsidR="005554A1" w:rsidRPr="00FA035B">
      <w:pPr>
        <w:pStyle w:val="Bezproreda"/>
      </w:pPr>
      <w:r>
        <w:t xml:space="preserve">                  Stečajni vjerovnici  I višeg isplatn</w:t>
      </w:r>
      <w:r w:rsidR="00FA035B">
        <w:t xml:space="preserve">og reda namireni su u </w:t>
      </w:r>
      <w:r w:rsidR="00FA035B">
        <w:rPr>
          <w:b/>
        </w:rPr>
        <w:t xml:space="preserve"> c</w:t>
      </w:r>
      <w:r w:rsidR="002B206D">
        <w:rPr>
          <w:b/>
        </w:rPr>
        <w:t>i</w:t>
      </w:r>
      <w:r w:rsidR="00FA035B">
        <w:rPr>
          <w:b/>
        </w:rPr>
        <w:t>jelosti.</w:t>
      </w:r>
    </w:p>
    <w:p w:rsidRDefault="005554A1" w:rsidP="00061215" w:rsidR="005554A1">
      <w:pPr>
        <w:pStyle w:val="Bezproreda"/>
      </w:pPr>
      <w:r>
        <w:t xml:space="preserve">                 Za ovu  završnu diobu  stečajnim vjerovnicima II višeg isplatnog reda  raspoloživo je </w:t>
      </w:r>
      <w:r>
        <w:rPr>
          <w:b/>
        </w:rPr>
        <w:t xml:space="preserve"> 2</w:t>
      </w:r>
      <w:r w:rsidR="00D743CB">
        <w:rPr>
          <w:b/>
        </w:rPr>
        <w:t>88</w:t>
      </w:r>
      <w:r>
        <w:rPr>
          <w:b/>
        </w:rPr>
        <w:t>.</w:t>
      </w:r>
      <w:r w:rsidR="00D743CB">
        <w:rPr>
          <w:b/>
        </w:rPr>
        <w:t>88</w:t>
      </w:r>
      <w:r w:rsidR="00991A07">
        <w:rPr>
          <w:b/>
        </w:rPr>
        <w:t>9</w:t>
      </w:r>
      <w:r>
        <w:rPr>
          <w:b/>
        </w:rPr>
        <w:t>,</w:t>
      </w:r>
      <w:r w:rsidR="00991A07">
        <w:rPr>
          <w:b/>
        </w:rPr>
        <w:t>92</w:t>
      </w:r>
      <w:r w:rsidR="003231EB">
        <w:rPr>
          <w:b/>
        </w:rPr>
        <w:t xml:space="preserve"> </w:t>
      </w:r>
      <w:r>
        <w:t xml:space="preserve">kuna  što iznosi </w:t>
      </w:r>
      <w:r>
        <w:rPr>
          <w:b/>
        </w:rPr>
        <w:t>o,</w:t>
      </w:r>
      <w:r w:rsidR="00D743CB">
        <w:rPr>
          <w:b/>
        </w:rPr>
        <w:t>76531</w:t>
      </w:r>
      <w:r>
        <w:rPr>
          <w:b/>
        </w:rPr>
        <w:t xml:space="preserve"> % </w:t>
      </w:r>
      <w:r>
        <w:t xml:space="preserve"> od  ut</w:t>
      </w:r>
      <w:r w:rsidR="00F36E29">
        <w:t>vrđenih im tražbina.</w:t>
      </w:r>
    </w:p>
    <w:p w:rsidRDefault="005554A1" w:rsidP="00061215" w:rsidR="00061215">
      <w:pPr>
        <w:pStyle w:val="Bezproreda"/>
      </w:pPr>
      <w:r>
        <w:t xml:space="preserve">                Nakon ove završne diobe  stečajni  vjerovnici </w:t>
      </w:r>
      <w:r w:rsidR="00FA035B">
        <w:t xml:space="preserve"> II višeg isplatnog reda </w:t>
      </w:r>
      <w:r>
        <w:t xml:space="preserve"> ostaju </w:t>
      </w:r>
      <w:r>
        <w:rPr>
          <w:b/>
        </w:rPr>
        <w:t xml:space="preserve">nenamireni </w:t>
      </w:r>
      <w:r>
        <w:t xml:space="preserve">za iznos  od </w:t>
      </w:r>
      <w:r>
        <w:rPr>
          <w:b/>
        </w:rPr>
        <w:t>37.4</w:t>
      </w:r>
      <w:r w:rsidR="00D743CB">
        <w:rPr>
          <w:b/>
        </w:rPr>
        <w:t>57</w:t>
      </w:r>
      <w:r>
        <w:rPr>
          <w:b/>
        </w:rPr>
        <w:t>.</w:t>
      </w:r>
      <w:r w:rsidR="00D743CB">
        <w:rPr>
          <w:b/>
        </w:rPr>
        <w:t>41</w:t>
      </w:r>
      <w:r w:rsidR="00991A07">
        <w:rPr>
          <w:b/>
        </w:rPr>
        <w:t>0</w:t>
      </w:r>
      <w:r>
        <w:rPr>
          <w:b/>
        </w:rPr>
        <w:t>,</w:t>
      </w:r>
      <w:r w:rsidR="00991A07">
        <w:rPr>
          <w:b/>
        </w:rPr>
        <w:t>92</w:t>
      </w:r>
      <w:r>
        <w:rPr>
          <w:b/>
        </w:rPr>
        <w:t xml:space="preserve"> </w:t>
      </w:r>
      <w:r>
        <w:t xml:space="preserve"> kuna.</w:t>
      </w:r>
      <w:r w:rsidR="00061215">
        <w:t xml:space="preserve">  </w:t>
      </w:r>
    </w:p>
    <w:p w:rsidRDefault="00606028" w:rsidP="00606028" w:rsidR="00E965B8">
      <w:pPr>
        <w:pStyle w:val="Bezproreda"/>
      </w:pPr>
      <w:r>
        <w:t xml:space="preserve">                 </w:t>
      </w:r>
      <w:r w:rsidR="003231EB">
        <w:t xml:space="preserve">       </w:t>
      </w:r>
      <w:r>
        <w:t xml:space="preserve">                               </w:t>
      </w:r>
    </w:p>
    <w:p w:rsidRDefault="00E965B8" w:rsidR="00E965B8">
      <w:pPr>
        <w:rPr>
          <w:b/>
        </w:rPr>
      </w:pPr>
      <w:r>
        <w:lastRenderedPageBreak/>
        <w:t xml:space="preserve">                             </w:t>
      </w:r>
      <w:r w:rsidR="00527E78">
        <w:t xml:space="preserve">                         </w:t>
      </w:r>
      <w:r w:rsidR="00E46B86">
        <w:t xml:space="preserve">             </w:t>
      </w:r>
      <w:r w:rsidR="003231EB">
        <w:rPr>
          <w:b/>
        </w:rPr>
        <w:t>D I O B E N I</w:t>
      </w:r>
      <w:r w:rsidR="003231EB">
        <w:t xml:space="preserve">  </w:t>
      </w:r>
      <w:r w:rsidR="00527E78">
        <w:t xml:space="preserve"> </w:t>
      </w:r>
      <w:r w:rsidR="00527E78">
        <w:rPr>
          <w:b/>
        </w:rPr>
        <w:t>P  O  P  I  S</w:t>
      </w:r>
      <w:r w:rsidR="003231EB">
        <w:rPr>
          <w:b/>
        </w:rPr>
        <w:t xml:space="preserve">   </w:t>
      </w:r>
      <w:proofErr w:type="spellStart"/>
      <w:r w:rsidR="003231EB">
        <w:rPr>
          <w:b/>
        </w:rPr>
        <w:t>S</w:t>
      </w:r>
      <w:proofErr w:type="spellEnd"/>
      <w:r w:rsidR="003231EB">
        <w:rPr>
          <w:b/>
        </w:rPr>
        <w:t xml:space="preserve"> T E Č A J N I H   V J E R O V N I K A</w:t>
      </w:r>
    </w:p>
    <w:p w:rsidRDefault="003231EB" w:rsidR="003231EB">
      <w:pPr>
        <w:rPr>
          <w:b/>
        </w:rPr>
      </w:pPr>
    </w:p>
    <w:p w:rsidRDefault="003231EB" w:rsidP="003231EB" w:rsidR="003231EB">
      <w:pPr>
        <w:pStyle w:val="Bezproreda"/>
        <w:rPr>
          <w:b/>
        </w:rPr>
      </w:pPr>
      <w:r>
        <w:rPr>
          <w:b/>
        </w:rPr>
        <w:t>A). Stečajni vjerovnici I višeg isplatnog reda</w:t>
      </w:r>
      <w:r w:rsidR="001C79B3">
        <w:rPr>
          <w:b/>
        </w:rPr>
        <w:t xml:space="preserve">  Utvrđene tražbine u iznosu od  524.558,51 kuna.</w:t>
      </w:r>
    </w:p>
    <w:p w:rsidRDefault="003231EB" w:rsidP="003231EB" w:rsidR="003231EB">
      <w:pPr>
        <w:pStyle w:val="Bezproreda"/>
        <w:rPr>
          <w:b/>
        </w:rPr>
      </w:pPr>
    </w:p>
    <w:p w:rsidRDefault="003231EB" w:rsidP="00C85225" w:rsidR="003231EB">
      <w:pPr>
        <w:pStyle w:val="Bezproreda"/>
        <w:numPr>
          <w:ilvl w:val="0"/>
          <w:numId w:val="5"/>
        </w:numPr>
        <w:jc w:val="both"/>
      </w:pPr>
      <w:r>
        <w:t xml:space="preserve">Gordan  </w:t>
      </w:r>
      <w:proofErr w:type="spellStart"/>
      <w:r>
        <w:t>Krivokuća</w:t>
      </w:r>
      <w:proofErr w:type="spellEnd"/>
      <w:r>
        <w:t xml:space="preserve">            utvrđena tražbina     46.o31,91 kuna         u tri djelomične diobe  namiren u cijelosti  ili  1oo%</w:t>
      </w:r>
    </w:p>
    <w:p w:rsidRDefault="003231EB" w:rsidP="00C85225" w:rsidR="003231EB">
      <w:pPr>
        <w:pStyle w:val="Bezproreda"/>
        <w:numPr>
          <w:ilvl w:val="0"/>
          <w:numId w:val="5"/>
        </w:numPr>
        <w:jc w:val="both"/>
      </w:pPr>
      <w:r>
        <w:t xml:space="preserve">Vilim </w:t>
      </w:r>
      <w:proofErr w:type="spellStart"/>
      <w:r>
        <w:t>Stojković</w:t>
      </w:r>
      <w:proofErr w:type="spellEnd"/>
      <w:r>
        <w:t xml:space="preserve">                   utvrđena tražbina     33.938,27 kuna         u tri djelomične diobe namiren u cijelosti   ili   1oo% </w:t>
      </w:r>
    </w:p>
    <w:p w:rsidRDefault="00DA22A5" w:rsidP="00C85225" w:rsidR="00DA22A5">
      <w:pPr>
        <w:pStyle w:val="Bezproreda"/>
        <w:numPr>
          <w:ilvl w:val="0"/>
          <w:numId w:val="5"/>
        </w:numPr>
        <w:jc w:val="both"/>
      </w:pPr>
      <w:r>
        <w:t xml:space="preserve">Nikica </w:t>
      </w:r>
      <w:proofErr w:type="spellStart"/>
      <w:r>
        <w:t>Paulić</w:t>
      </w:r>
      <w:proofErr w:type="spellEnd"/>
      <w:r>
        <w:t xml:space="preserve">                       utvrđena tražbina     31.693,41 kuna         u tri djelomične diobe namiren u cijelosti   ili   1oo%</w:t>
      </w:r>
    </w:p>
    <w:p w:rsidRDefault="00DA22A5" w:rsidP="00C85225" w:rsidR="00DA22A5">
      <w:pPr>
        <w:pStyle w:val="Bezproreda"/>
        <w:numPr>
          <w:ilvl w:val="0"/>
          <w:numId w:val="5"/>
        </w:numPr>
        <w:jc w:val="both"/>
      </w:pPr>
      <w:r>
        <w:t xml:space="preserve">Zoran </w:t>
      </w:r>
      <w:proofErr w:type="spellStart"/>
      <w:r>
        <w:t>Basara</w:t>
      </w:r>
      <w:proofErr w:type="spellEnd"/>
      <w:r>
        <w:t xml:space="preserve">                      utvrđena tražbina     27.521,78 kuna          u tri djelomične diobe namiren u cijelosti  ili   1oo%</w:t>
      </w:r>
    </w:p>
    <w:p w:rsidRDefault="00DA22A5" w:rsidP="00C85225" w:rsidR="00DA22A5">
      <w:pPr>
        <w:pStyle w:val="Bezproreda"/>
        <w:numPr>
          <w:ilvl w:val="0"/>
          <w:numId w:val="5"/>
        </w:numPr>
        <w:jc w:val="both"/>
      </w:pPr>
      <w:r>
        <w:t xml:space="preserve">Josip </w:t>
      </w:r>
      <w:proofErr w:type="spellStart"/>
      <w:r>
        <w:t>Jurinić</w:t>
      </w:r>
      <w:proofErr w:type="spellEnd"/>
      <w:r>
        <w:t xml:space="preserve">                        utvrđena tražbina     18.52o,35 kuna          u tri djelomične diobe namiren u cijelosti  ili   1oo,%</w:t>
      </w:r>
    </w:p>
    <w:p w:rsidRDefault="00DA22A5" w:rsidP="00C85225" w:rsidR="00DA22A5">
      <w:pPr>
        <w:pStyle w:val="Bezproreda"/>
        <w:numPr>
          <w:ilvl w:val="0"/>
          <w:numId w:val="5"/>
        </w:numPr>
        <w:jc w:val="both"/>
      </w:pPr>
      <w:r>
        <w:t>Dario Tomić                        utvrđena tražbina     11.839,66 kuna          u tri djelomične diobe namiren u cijelosti  ili   1oo%</w:t>
      </w:r>
    </w:p>
    <w:p w:rsidRDefault="00DA22A5" w:rsidP="00C85225" w:rsidR="00DA22A5">
      <w:pPr>
        <w:pStyle w:val="Bezproreda"/>
        <w:numPr>
          <w:ilvl w:val="0"/>
          <w:numId w:val="5"/>
        </w:numPr>
        <w:jc w:val="both"/>
      </w:pPr>
      <w:r>
        <w:t xml:space="preserve">Slavan </w:t>
      </w:r>
      <w:proofErr w:type="spellStart"/>
      <w:r>
        <w:t>Kasunić</w:t>
      </w:r>
      <w:proofErr w:type="spellEnd"/>
      <w:r>
        <w:t xml:space="preserve">                   utvrđena tražbina     12.216,43 kuna          u tri djelomične diobe namiren u cijelosti  ili   1oo%</w:t>
      </w:r>
    </w:p>
    <w:p w:rsidRDefault="00606028" w:rsidP="00C85225" w:rsidR="00DA22A5">
      <w:pPr>
        <w:pStyle w:val="Bezproreda"/>
        <w:numPr>
          <w:ilvl w:val="0"/>
          <w:numId w:val="5"/>
        </w:numPr>
        <w:jc w:val="both"/>
      </w:pPr>
      <w:r>
        <w:t xml:space="preserve">Ivan </w:t>
      </w:r>
      <w:proofErr w:type="spellStart"/>
      <w:r>
        <w:t>Bilavčić</w:t>
      </w:r>
      <w:proofErr w:type="spellEnd"/>
      <w:r>
        <w:t xml:space="preserve">                        utvrđena tražbina    15.67o,2o kuna           u tri djelomične diobe namiren u cijelosti  ili  1oo%</w:t>
      </w:r>
    </w:p>
    <w:p w:rsidRDefault="00606028" w:rsidP="00C85225" w:rsidR="00606028">
      <w:pPr>
        <w:pStyle w:val="Bezproreda"/>
        <w:numPr>
          <w:ilvl w:val="0"/>
          <w:numId w:val="5"/>
        </w:numPr>
        <w:jc w:val="both"/>
      </w:pPr>
      <w:r>
        <w:t>Dušica Čiča                          utvrđena tražbina    14.289,91 kuna           u tri djelomične diobe namirena u cijelosti ili  1oo%</w:t>
      </w:r>
    </w:p>
    <w:p w:rsidRDefault="00606028" w:rsidP="00C85225" w:rsidR="00606028">
      <w:pPr>
        <w:pStyle w:val="Bezproreda"/>
        <w:numPr>
          <w:ilvl w:val="0"/>
          <w:numId w:val="5"/>
        </w:numPr>
        <w:jc w:val="both"/>
      </w:pPr>
      <w:r>
        <w:t>Dario Blažević                    utvrđena tražbina     12.767,o1 kuna           u tri djelomične diobe namiren u cijelosti  ili   1oo%</w:t>
      </w:r>
    </w:p>
    <w:p w:rsidRDefault="00606028" w:rsidP="00C85225" w:rsidR="00606028">
      <w:pPr>
        <w:pStyle w:val="Bezproreda"/>
        <w:numPr>
          <w:ilvl w:val="0"/>
          <w:numId w:val="5"/>
        </w:numPr>
        <w:jc w:val="both"/>
      </w:pPr>
      <w:proofErr w:type="spellStart"/>
      <w:r>
        <w:t>Stevica</w:t>
      </w:r>
      <w:proofErr w:type="spellEnd"/>
      <w:r>
        <w:t xml:space="preserve"> Brkljačić                 utvrđena tražbina      8.336,1o  kuna          u tri djelomične diobe  namiren u cijelosti  ili   1oo% </w:t>
      </w:r>
    </w:p>
    <w:p w:rsidRDefault="001C79B3" w:rsidP="00C85225" w:rsidR="001C79B3">
      <w:pPr>
        <w:pStyle w:val="Bezproreda"/>
        <w:numPr>
          <w:ilvl w:val="0"/>
          <w:numId w:val="5"/>
        </w:numPr>
        <w:jc w:val="both"/>
      </w:pPr>
      <w:r>
        <w:t>Danijel Katić                       utvrđena tražbina    12.534,1o kuna           u tri djelomične diobe  namiren u cijelosti  ili   1oo %</w:t>
      </w:r>
    </w:p>
    <w:p w:rsidRDefault="001C79B3" w:rsidP="00C85225" w:rsidR="001C79B3">
      <w:pPr>
        <w:pStyle w:val="Bezproreda"/>
        <w:numPr>
          <w:ilvl w:val="0"/>
          <w:numId w:val="5"/>
        </w:numPr>
        <w:jc w:val="both"/>
      </w:pPr>
      <w:r>
        <w:t xml:space="preserve">Siniša  </w:t>
      </w:r>
      <w:proofErr w:type="spellStart"/>
      <w:r>
        <w:t>Oravetez</w:t>
      </w:r>
      <w:proofErr w:type="spellEnd"/>
      <w:r>
        <w:t xml:space="preserve">                utvrđena tražbina    11.28o,59 kuna           u tri djelomične diobe namiren u cijelosti   ili   1oo%</w:t>
      </w:r>
    </w:p>
    <w:p w:rsidRDefault="001C79B3" w:rsidP="00C85225" w:rsidR="001C79B3">
      <w:pPr>
        <w:pStyle w:val="Bezproreda"/>
        <w:numPr>
          <w:ilvl w:val="0"/>
          <w:numId w:val="5"/>
        </w:numPr>
        <w:jc w:val="both"/>
      </w:pPr>
      <w:r>
        <w:t>Tihomir Tišma                    utvrđena tražbina     6.675,36 kuna           u tri djelomične diobe namiren u cijelosti   ili   1oo%</w:t>
      </w:r>
    </w:p>
    <w:p w:rsidRDefault="001C79B3" w:rsidP="00C85225" w:rsidR="003D3A3A">
      <w:pPr>
        <w:pStyle w:val="Bezproreda"/>
        <w:numPr>
          <w:ilvl w:val="0"/>
          <w:numId w:val="5"/>
        </w:numPr>
        <w:jc w:val="both"/>
      </w:pPr>
      <w:r>
        <w:t>Ivica Krizmanić                  utvrđena tražbina</w:t>
      </w:r>
      <w:r w:rsidR="003D3A3A">
        <w:t xml:space="preserve">    </w:t>
      </w:r>
      <w:r>
        <w:t>1o.</w:t>
      </w:r>
      <w:r w:rsidR="003D3A3A">
        <w:t>861,8o kuna           u tri djelomične diobe namiren u cijelosti  ili  1oo%</w:t>
      </w:r>
    </w:p>
    <w:p w:rsidRDefault="003D3A3A" w:rsidP="00C85225" w:rsidR="003D3A3A">
      <w:pPr>
        <w:pStyle w:val="Bezproreda"/>
        <w:numPr>
          <w:ilvl w:val="0"/>
          <w:numId w:val="5"/>
        </w:numPr>
        <w:jc w:val="both"/>
      </w:pPr>
      <w:r>
        <w:t xml:space="preserve">Ekrem </w:t>
      </w:r>
      <w:proofErr w:type="spellStart"/>
      <w:r>
        <w:t>Omeragić</w:t>
      </w:r>
      <w:proofErr w:type="spellEnd"/>
      <w:r>
        <w:t xml:space="preserve">              utvrđena tražbina    11.o91,72 kuna            u tri djelomične diobe namiren  u cijelosti ili 1oo%</w:t>
      </w:r>
    </w:p>
    <w:p w:rsidRDefault="003D3A3A" w:rsidP="00C85225" w:rsidR="003D3A3A">
      <w:pPr>
        <w:pStyle w:val="Bezproreda"/>
        <w:numPr>
          <w:ilvl w:val="0"/>
          <w:numId w:val="5"/>
        </w:numPr>
        <w:jc w:val="both"/>
      </w:pPr>
      <w:r>
        <w:t xml:space="preserve">Branka </w:t>
      </w:r>
      <w:proofErr w:type="spellStart"/>
      <w:r>
        <w:t>Grgičak</w:t>
      </w:r>
      <w:proofErr w:type="spellEnd"/>
      <w:r>
        <w:t xml:space="preserve">                 utvrđena tražbina    11.251,68 kuna            u tri djelomične diobe namirena u cijelosti ili  1oo%</w:t>
      </w:r>
    </w:p>
    <w:p w:rsidRDefault="003D3A3A" w:rsidP="00C85225" w:rsidR="003D3A3A">
      <w:pPr>
        <w:pStyle w:val="Bezproreda"/>
        <w:numPr>
          <w:ilvl w:val="0"/>
          <w:numId w:val="5"/>
        </w:numPr>
        <w:jc w:val="both"/>
      </w:pPr>
      <w:r>
        <w:t>Vlatka Prašina                   utvrđena tražbina    12.364,5o kuna           u tri  djelomične diobe namirena u cijelosti ili 1oo%</w:t>
      </w:r>
    </w:p>
    <w:p w:rsidRDefault="003D3A3A" w:rsidP="00C85225" w:rsidR="003D3A3A">
      <w:pPr>
        <w:pStyle w:val="Bezproreda"/>
        <w:numPr>
          <w:ilvl w:val="0"/>
          <w:numId w:val="5"/>
        </w:numPr>
        <w:jc w:val="both"/>
      </w:pPr>
      <w:r>
        <w:t>Ivica Šnajder                      utvrđena tražbina     9.873,53 kuna            u tri djelomične diobe namiren u cijelosti   ili 1oo%</w:t>
      </w:r>
    </w:p>
    <w:p w:rsidRDefault="003D3A3A" w:rsidP="00C85225" w:rsidR="003D3A3A">
      <w:pPr>
        <w:pStyle w:val="Bezproreda"/>
        <w:numPr>
          <w:ilvl w:val="0"/>
          <w:numId w:val="5"/>
        </w:numPr>
        <w:jc w:val="both"/>
      </w:pPr>
      <w:r>
        <w:t xml:space="preserve">Damir </w:t>
      </w:r>
      <w:proofErr w:type="spellStart"/>
      <w:r>
        <w:t>Drkušić</w:t>
      </w:r>
      <w:proofErr w:type="spellEnd"/>
      <w:r>
        <w:t xml:space="preserve">                   utvrđena tražbina   11.358,4o kuna            u tri djelomične diobe namiren u cijelosti   ili 1oo%</w:t>
      </w:r>
    </w:p>
    <w:p w:rsidRDefault="003D3A3A" w:rsidP="00C85225" w:rsidR="003D3A3A">
      <w:pPr>
        <w:pStyle w:val="Bezproreda"/>
        <w:numPr>
          <w:ilvl w:val="0"/>
          <w:numId w:val="5"/>
        </w:numPr>
        <w:jc w:val="both"/>
      </w:pPr>
      <w:r>
        <w:t>Nikola Bunčić                    utvrđena tražbina   1o.761,</w:t>
      </w:r>
      <w:proofErr w:type="spellStart"/>
      <w:r>
        <w:t>oo</w:t>
      </w:r>
      <w:proofErr w:type="spellEnd"/>
      <w:r>
        <w:t xml:space="preserve"> kuna            u tri djelomične diobe namiren u cijelosti ili 1oo%</w:t>
      </w:r>
    </w:p>
    <w:p w:rsidRDefault="003D3A3A" w:rsidP="00C85225" w:rsidR="003D3A3A">
      <w:pPr>
        <w:pStyle w:val="Bezproreda"/>
        <w:numPr>
          <w:ilvl w:val="0"/>
          <w:numId w:val="5"/>
        </w:numPr>
        <w:jc w:val="both"/>
      </w:pPr>
      <w:r>
        <w:t>Miroslav Kirin                  utvrđena tražbina    11.697,7o kuna             u tri djelomične diobe namiren u cijelosti ili 1oo$</w:t>
      </w:r>
    </w:p>
    <w:p w:rsidRDefault="00AE5EB3" w:rsidP="00C85225" w:rsidR="00AE5EB3">
      <w:pPr>
        <w:pStyle w:val="Bezproreda"/>
        <w:numPr>
          <w:ilvl w:val="0"/>
          <w:numId w:val="5"/>
        </w:numPr>
        <w:jc w:val="both"/>
      </w:pPr>
      <w:r>
        <w:t>Kruno Bunčić                    utvrđena tražbina     6.452,88 kuna             u tri  djelomične diobe namiren u cijelosti ili 1oo%</w:t>
      </w:r>
    </w:p>
    <w:p w:rsidRDefault="00AE5EB3" w:rsidP="00C85225" w:rsidR="00AE5EB3">
      <w:pPr>
        <w:pStyle w:val="Bezproreda"/>
        <w:numPr>
          <w:ilvl w:val="0"/>
          <w:numId w:val="5"/>
        </w:numPr>
        <w:jc w:val="both"/>
      </w:pPr>
      <w:r>
        <w:t>Mario Kolić                       utvrđena tražbina   1o.713,76 kuna             u tri djelomične diobe namiren u cijelosti ili 1oo%</w:t>
      </w:r>
    </w:p>
    <w:p w:rsidRDefault="00AE5EB3" w:rsidP="00C85225" w:rsidR="00AE5EB3">
      <w:pPr>
        <w:pStyle w:val="Bezproreda"/>
        <w:numPr>
          <w:ilvl w:val="0"/>
          <w:numId w:val="5"/>
        </w:numPr>
        <w:jc w:val="both"/>
      </w:pPr>
      <w:r>
        <w:t>Borislav Marković           utvrđena tražbina    3.428,o8 kuna              u tri djelomične diobe namiren u cijelosti ili 1oo%</w:t>
      </w:r>
    </w:p>
    <w:p w:rsidRDefault="00AE5EB3" w:rsidP="00C85225" w:rsidR="00AE5EB3">
      <w:pPr>
        <w:pStyle w:val="Bezproreda"/>
        <w:numPr>
          <w:ilvl w:val="0"/>
          <w:numId w:val="5"/>
        </w:numPr>
        <w:jc w:val="both"/>
      </w:pPr>
      <w:r>
        <w:t>Tomislav Ribičić             utvrđena tražbina    125.473,98 kuna           u tri djelomične diobe namiren  u cijelosti  ili 1oo%</w:t>
      </w:r>
    </w:p>
    <w:p w:rsidRDefault="00AE5EB3" w:rsidP="00C85225" w:rsidR="00AE5EB3">
      <w:pPr>
        <w:pStyle w:val="Bezproreda"/>
        <w:numPr>
          <w:ilvl w:val="0"/>
          <w:numId w:val="5"/>
        </w:numPr>
        <w:jc w:val="both"/>
      </w:pPr>
      <w:r>
        <w:lastRenderedPageBreak/>
        <w:t xml:space="preserve">Dalibor </w:t>
      </w:r>
      <w:proofErr w:type="spellStart"/>
      <w:r>
        <w:t>Drvodelić</w:t>
      </w:r>
      <w:proofErr w:type="spellEnd"/>
      <w:r>
        <w:t xml:space="preserve">          utvrđena tražbina        5.128,44 kuna            u tri djelomične diobe namiren  u cijelosti ili 1oo%</w:t>
      </w:r>
    </w:p>
    <w:p w:rsidRDefault="00AE5EB3" w:rsidP="003231EB" w:rsidR="00AE5EB3">
      <w:pPr>
        <w:pStyle w:val="Bezproreda"/>
        <w:numPr>
          <w:ilvl w:val="0"/>
          <w:numId w:val="5"/>
        </w:numPr>
      </w:pPr>
      <w:r>
        <w:t>Anto Kovačević              utvrđena tražbina        5.669,55 kuna           u tri djelomične diobe namiren u cijelosti  ili 1oo%</w:t>
      </w:r>
    </w:p>
    <w:p w:rsidRDefault="00AE5EB3" w:rsidP="003231EB" w:rsidR="00D06BFC">
      <w:pPr>
        <w:pStyle w:val="Bezproreda"/>
        <w:numPr>
          <w:ilvl w:val="0"/>
          <w:numId w:val="5"/>
        </w:numPr>
      </w:pPr>
      <w:r>
        <w:t xml:space="preserve">Igor Pavlović                   utvrđena tražbina      </w:t>
      </w:r>
      <w:r w:rsidR="00D06BFC">
        <w:t>4.685,o5 kuna             u tri djelomične diobe namiren u cijelosti ili 1oo%</w:t>
      </w:r>
    </w:p>
    <w:p w:rsidRDefault="00D06BFC" w:rsidP="00D06BFC" w:rsidR="00D06BFC">
      <w:pPr>
        <w:pStyle w:val="Bezproreda"/>
        <w:numPr>
          <w:ilvl w:val="0"/>
          <w:numId w:val="5"/>
        </w:numPr>
      </w:pPr>
      <w:r>
        <w:t>Bojan Kovačević            utvrđena tražbina     1o.o42,36 kuna            u tri djelomične diobe namiren u cijelosti  ili 1oo%</w:t>
      </w:r>
    </w:p>
    <w:p w:rsidRDefault="00D06BFC" w:rsidP="00D06BFC" w:rsidR="00D06BFC">
      <w:pPr>
        <w:pStyle w:val="Bezproreda"/>
        <w:ind w:left="465"/>
      </w:pPr>
    </w:p>
    <w:p w:rsidRDefault="00D06BFC" w:rsidP="00D06BFC" w:rsidR="001C79B3" w:rsidRPr="003231EB">
      <w:pPr>
        <w:pStyle w:val="Bezproreda"/>
        <w:ind w:left="465"/>
      </w:pPr>
      <w:r>
        <w:t xml:space="preserve">                              Ukupno  utvrđeno:            524.558,51 kuna         namireno :</w:t>
      </w:r>
      <w:r>
        <w:rPr>
          <w:b/>
        </w:rPr>
        <w:t xml:space="preserve">       524.558,51 kuna ili 1oo%.</w:t>
      </w:r>
      <w:r w:rsidR="00AE5EB3">
        <w:t xml:space="preserve">    </w:t>
      </w:r>
      <w:r w:rsidR="003D3A3A">
        <w:t xml:space="preserve">            </w:t>
      </w:r>
      <w:r w:rsidR="001C79B3">
        <w:t xml:space="preserve">        </w:t>
      </w:r>
    </w:p>
    <w:p w:rsidRDefault="003231EB" w:rsidP="003231EB" w:rsidR="003231EB">
      <w:pPr>
        <w:pStyle w:val="Bezproreda"/>
        <w:rPr>
          <w:b/>
        </w:rPr>
      </w:pPr>
    </w:p>
    <w:p w:rsidRDefault="003231EB" w:rsidP="003231EB" w:rsidR="003231EB">
      <w:pPr>
        <w:pStyle w:val="Bezproreda"/>
        <w:rPr>
          <w:b/>
        </w:rPr>
      </w:pPr>
    </w:p>
    <w:p w:rsidRDefault="003231EB" w:rsidP="003231EB" w:rsidR="003231EB">
      <w:pPr>
        <w:pStyle w:val="Bezproreda"/>
        <w:rPr>
          <w:b/>
        </w:rPr>
      </w:pPr>
      <w:r>
        <w:rPr>
          <w:b/>
        </w:rPr>
        <w:t>B). Stečajni vjerovnici II višeg isplatnog reda</w:t>
      </w:r>
    </w:p>
    <w:p w:rsidRDefault="00D478D2" w:rsidP="003231EB" w:rsidR="00D478D2" w:rsidRPr="003231EB">
      <w:pPr>
        <w:pStyle w:val="Bezproreda"/>
        <w:rPr>
          <w:b/>
        </w:rPr>
      </w:pPr>
    </w:p>
    <w:p w:rsidRDefault="00E965B8" w:rsidR="00DA31B2">
      <w:pPr>
        <w:rPr>
          <w:b/>
        </w:rPr>
      </w:pPr>
      <w:r>
        <w:t xml:space="preserve">       </w:t>
      </w:r>
      <w:r w:rsidR="00DA31B2">
        <w:t xml:space="preserve"> </w:t>
      </w:r>
      <w:r w:rsidR="00DA31B2">
        <w:rPr>
          <w:b/>
        </w:rPr>
        <w:t>Utvrđene tražbine u iznosu od 37.457.419,92  kuna</w:t>
      </w:r>
    </w:p>
    <w:p w:rsidRDefault="00DA31B2" w:rsidR="00E965B8">
      <w:r>
        <w:rPr>
          <w:b/>
        </w:rPr>
        <w:t xml:space="preserve">        Ovom završnom diobom uzima se u obzir  namirenje u iznosu od  288.889,92 kuna, što je nemirenje  od 0,76532%</w:t>
      </w:r>
      <w:r w:rsidR="00E965B8">
        <w:t xml:space="preserve">               </w:t>
      </w:r>
      <w:r w:rsidR="00527E78">
        <w:t xml:space="preserve">    </w:t>
      </w:r>
      <w:r w:rsidR="00E46B86">
        <w:t xml:space="preserve"> </w:t>
      </w:r>
      <w:r w:rsidR="003231EB">
        <w:t xml:space="preserve">   </w:t>
      </w:r>
    </w:p>
    <w:p w:rsidRDefault="000A66A6" w:rsidP="000A66A6" w:rsidR="000A66A6">
      <w:pPr>
        <w:pBdr>
          <w:bottom w:space="1" w:sz="12" w:color="auto" w:val="single"/>
        </w:pBdr>
        <w:jc w:val="both"/>
      </w:pPr>
    </w:p>
    <w:p w:rsidRDefault="000A66A6" w:rsidP="000A66A6" w:rsidR="000A66A6">
      <w:pPr>
        <w:pBdr>
          <w:bottom w:space="1" w:sz="12" w:color="auto" w:val="single"/>
        </w:pBdr>
        <w:jc w:val="both"/>
      </w:pPr>
    </w:p>
    <w:p w:rsidRDefault="000A66A6" w:rsidP="000A66A6" w:rsidR="000A66A6">
      <w:pPr>
        <w:pBdr>
          <w:bottom w:space="1" w:sz="12" w:color="auto" w:val="single"/>
        </w:pBdr>
        <w:jc w:val="both"/>
      </w:pPr>
      <w:r>
        <w:t xml:space="preserve">Red. broj           Vjerovnik                </w:t>
      </w:r>
      <w:r w:rsidR="005A0737">
        <w:t xml:space="preserve">  </w:t>
      </w:r>
      <w:r>
        <w:t xml:space="preserve">   </w:t>
      </w:r>
      <w:r w:rsidR="005A0737">
        <w:t xml:space="preserve">          </w:t>
      </w:r>
      <w:r>
        <w:t xml:space="preserve">  </w:t>
      </w:r>
      <w:r w:rsidR="00BC5404">
        <w:t xml:space="preserve">    </w:t>
      </w:r>
      <w:r w:rsidR="00710C0E">
        <w:t xml:space="preserve">        </w:t>
      </w:r>
      <w:r>
        <w:t xml:space="preserve"> Iznos tražbine    </w:t>
      </w:r>
      <w:r w:rsidR="005A0737">
        <w:t xml:space="preserve"> </w:t>
      </w:r>
      <w:r>
        <w:t xml:space="preserve"> </w:t>
      </w:r>
      <w:r w:rsidR="00710C0E">
        <w:t xml:space="preserve">   </w:t>
      </w:r>
      <w:r w:rsidR="005A0737">
        <w:t xml:space="preserve">  </w:t>
      </w:r>
      <w:r>
        <w:t xml:space="preserve"> %  namirenja    </w:t>
      </w:r>
      <w:r w:rsidR="00BC5404">
        <w:t xml:space="preserve">    </w:t>
      </w:r>
      <w:r w:rsidR="005A0737">
        <w:t xml:space="preserve"> </w:t>
      </w:r>
      <w:r>
        <w:t xml:space="preserve"> </w:t>
      </w:r>
      <w:r w:rsidR="00710C0E">
        <w:t xml:space="preserve">      </w:t>
      </w:r>
      <w:r>
        <w:t xml:space="preserve"> Namiruje   </w:t>
      </w:r>
      <w:r w:rsidR="005A0737">
        <w:t xml:space="preserve">       </w:t>
      </w:r>
      <w:r w:rsidR="00BC5404">
        <w:t xml:space="preserve"> </w:t>
      </w:r>
      <w:r w:rsidR="00710C0E">
        <w:t xml:space="preserve">    </w:t>
      </w:r>
      <w:r w:rsidR="00BC5404">
        <w:t xml:space="preserve"> </w:t>
      </w:r>
      <w:r w:rsidR="00710C0E">
        <w:t xml:space="preserve">  </w:t>
      </w:r>
      <w:r w:rsidR="00BC5404">
        <w:t xml:space="preserve"> </w:t>
      </w:r>
      <w:r w:rsidR="005A0737">
        <w:t xml:space="preserve">    </w:t>
      </w:r>
      <w:r>
        <w:t>O</w:t>
      </w:r>
      <w:r w:rsidR="00527E78">
        <w:t>s</w:t>
      </w:r>
      <w:r>
        <w:t>talo</w:t>
      </w:r>
      <w:r w:rsidR="00527E78">
        <w:t xml:space="preserve"> ne</w:t>
      </w:r>
    </w:p>
    <w:p w:rsidRDefault="000A66A6" w:rsidP="000A66A6" w:rsidR="00E965B8">
      <w:pPr>
        <w:pBdr>
          <w:bottom w:space="1" w:sz="12" w:color="auto" w:val="single"/>
        </w:pBdr>
        <w:jc w:val="both"/>
      </w:pPr>
      <w:r>
        <w:t xml:space="preserve">                                                                                   </w:t>
      </w:r>
      <w:r w:rsidR="00710C0E">
        <w:t xml:space="preserve">   </w:t>
      </w:r>
      <w:r>
        <w:t xml:space="preserve">                                  </w:t>
      </w:r>
      <w:r w:rsidR="006F1A61">
        <w:t xml:space="preserve">        </w:t>
      </w:r>
      <w:r w:rsidR="005A0737">
        <w:t xml:space="preserve">   </w:t>
      </w:r>
      <w:r w:rsidR="006F1A61">
        <w:t xml:space="preserve">   </w:t>
      </w:r>
      <w:r w:rsidR="005A0737">
        <w:t xml:space="preserve">       </w:t>
      </w:r>
      <w:r w:rsidR="00BC5404">
        <w:t xml:space="preserve">         </w:t>
      </w:r>
      <w:r w:rsidR="00E62DEE">
        <w:t xml:space="preserve">         </w:t>
      </w:r>
      <w:r w:rsidR="00710C0E">
        <w:t xml:space="preserve">          </w:t>
      </w:r>
      <w:r w:rsidR="00E62DEE">
        <w:t xml:space="preserve"> </w:t>
      </w:r>
      <w:r w:rsidR="005A0737">
        <w:t xml:space="preserve"> </w:t>
      </w:r>
      <w:r>
        <w:t xml:space="preserve">  </w:t>
      </w:r>
      <w:r w:rsidR="006F1A61">
        <w:t>se</w:t>
      </w:r>
      <w:r>
        <w:t xml:space="preserve">         </w:t>
      </w:r>
      <w:r w:rsidR="005A0737">
        <w:t xml:space="preserve">    </w:t>
      </w:r>
      <w:r>
        <w:t xml:space="preserve">   </w:t>
      </w:r>
      <w:r w:rsidR="005A0737">
        <w:t xml:space="preserve">  </w:t>
      </w:r>
      <w:r w:rsidR="00BC5404">
        <w:t xml:space="preserve">   </w:t>
      </w:r>
      <w:r w:rsidR="00710C0E">
        <w:t xml:space="preserve">       </w:t>
      </w:r>
      <w:r w:rsidR="006F1A61">
        <w:t xml:space="preserve">   </w:t>
      </w:r>
      <w:r w:rsidR="00527E78">
        <w:t>namiren</w:t>
      </w:r>
      <w:r w:rsidR="006F1A61">
        <w:t>o</w:t>
      </w:r>
    </w:p>
    <w:p w:rsidRDefault="00527E78" w:rsidP="000A66A6" w:rsidR="00527E78" w:rsidRPr="00527E78">
      <w:pPr>
        <w:pBdr>
          <w:bottom w:space="1" w:sz="12" w:color="auto" w:val="single"/>
        </w:pBdr>
        <w:jc w:val="both"/>
        <w:rPr>
          <w:b/>
        </w:rPr>
      </w:pPr>
      <w:r>
        <w:t xml:space="preserve">      </w:t>
      </w:r>
      <w:r>
        <w:rPr>
          <w:b/>
        </w:rPr>
        <w:t xml:space="preserve">1                       2                            </w:t>
      </w:r>
      <w:r w:rsidR="005A0737">
        <w:rPr>
          <w:b/>
        </w:rPr>
        <w:t xml:space="preserve">     </w:t>
      </w:r>
      <w:r>
        <w:rPr>
          <w:b/>
        </w:rPr>
        <w:t xml:space="preserve">   </w:t>
      </w:r>
      <w:r w:rsidR="005A0737">
        <w:rPr>
          <w:b/>
        </w:rPr>
        <w:t xml:space="preserve">      </w:t>
      </w:r>
      <w:r w:rsidR="00BC5404">
        <w:rPr>
          <w:b/>
        </w:rPr>
        <w:t xml:space="preserve">      </w:t>
      </w:r>
      <w:r w:rsidR="005A0737">
        <w:rPr>
          <w:b/>
        </w:rPr>
        <w:t xml:space="preserve"> </w:t>
      </w:r>
      <w:r w:rsidR="00710C0E">
        <w:rPr>
          <w:b/>
        </w:rPr>
        <w:t xml:space="preserve">        </w:t>
      </w:r>
      <w:r w:rsidR="005A0737">
        <w:rPr>
          <w:b/>
        </w:rPr>
        <w:t xml:space="preserve">  </w:t>
      </w:r>
      <w:r w:rsidR="00710C0E">
        <w:rPr>
          <w:b/>
        </w:rPr>
        <w:t xml:space="preserve"> </w:t>
      </w:r>
      <w:r w:rsidR="005A0737">
        <w:rPr>
          <w:b/>
        </w:rPr>
        <w:t xml:space="preserve"> </w:t>
      </w:r>
      <w:r>
        <w:rPr>
          <w:b/>
        </w:rPr>
        <w:t xml:space="preserve">     3                     </w:t>
      </w:r>
      <w:r w:rsidR="005A0737">
        <w:rPr>
          <w:b/>
        </w:rPr>
        <w:t xml:space="preserve">  </w:t>
      </w:r>
      <w:r w:rsidR="00710C0E">
        <w:rPr>
          <w:b/>
        </w:rPr>
        <w:t xml:space="preserve">       </w:t>
      </w:r>
      <w:r w:rsidR="005A0737">
        <w:rPr>
          <w:b/>
        </w:rPr>
        <w:t xml:space="preserve">   </w:t>
      </w:r>
      <w:r>
        <w:rPr>
          <w:b/>
        </w:rPr>
        <w:t xml:space="preserve">   4                  </w:t>
      </w:r>
      <w:r w:rsidR="00710C0E">
        <w:rPr>
          <w:b/>
        </w:rPr>
        <w:t xml:space="preserve">       </w:t>
      </w:r>
      <w:r w:rsidR="00E62DEE">
        <w:rPr>
          <w:b/>
        </w:rPr>
        <w:t xml:space="preserve">  </w:t>
      </w:r>
      <w:r>
        <w:rPr>
          <w:b/>
        </w:rPr>
        <w:t xml:space="preserve">     </w:t>
      </w:r>
      <w:r w:rsidR="00BC5404">
        <w:rPr>
          <w:b/>
        </w:rPr>
        <w:t xml:space="preserve"> </w:t>
      </w:r>
      <w:r>
        <w:rPr>
          <w:b/>
        </w:rPr>
        <w:t xml:space="preserve"> 5                </w:t>
      </w:r>
      <w:r w:rsidR="005A0737">
        <w:rPr>
          <w:b/>
        </w:rPr>
        <w:t xml:space="preserve">         </w:t>
      </w:r>
      <w:r w:rsidR="00710C0E">
        <w:rPr>
          <w:b/>
        </w:rPr>
        <w:t xml:space="preserve">         </w:t>
      </w:r>
      <w:r w:rsidR="005A0737">
        <w:rPr>
          <w:b/>
        </w:rPr>
        <w:t xml:space="preserve"> </w:t>
      </w:r>
      <w:r>
        <w:rPr>
          <w:b/>
        </w:rPr>
        <w:t xml:space="preserve"> </w:t>
      </w:r>
      <w:r w:rsidR="00BC5404">
        <w:rPr>
          <w:b/>
        </w:rPr>
        <w:t xml:space="preserve">   </w:t>
      </w:r>
      <w:r>
        <w:rPr>
          <w:b/>
        </w:rPr>
        <w:t xml:space="preserve"> 6</w:t>
      </w:r>
    </w:p>
    <w:p w:rsidRDefault="00E965B8" w:rsidR="00E965B8"/>
    <w:p w:rsidRDefault="00E965B8" w:rsidP="00E965B8" w:rsidR="00E965B8">
      <w:pPr>
        <w:pStyle w:val="Odlomakpopisa"/>
        <w:numPr>
          <w:ilvl w:val="0"/>
          <w:numId w:val="1"/>
        </w:numPr>
      </w:pPr>
      <w:r>
        <w:t>   </w:t>
      </w:r>
      <w:proofErr w:type="spellStart"/>
      <w:r>
        <w:t>Elmag</w:t>
      </w:r>
      <w:proofErr w:type="spellEnd"/>
      <w:r>
        <w:t xml:space="preserve"> d.o.o. iz Ludbrega  </w:t>
      </w:r>
      <w:r w:rsidR="005A0737">
        <w:tab/>
      </w:r>
      <w:r>
        <w:t xml:space="preserve">        </w:t>
      </w:r>
      <w:r w:rsidR="005A0737">
        <w:t xml:space="preserve">         </w:t>
      </w:r>
      <w:r w:rsidR="00BC5404">
        <w:t xml:space="preserve">    </w:t>
      </w:r>
      <w:r w:rsidR="005A0737">
        <w:t xml:space="preserve">   </w:t>
      </w:r>
      <w:r w:rsidR="00BC5404">
        <w:t xml:space="preserve"> </w:t>
      </w:r>
      <w:r w:rsidR="005A0737">
        <w:t xml:space="preserve">  36.696,83  kn</w:t>
      </w:r>
      <w:r w:rsidR="00207BE7">
        <w:t>.</w:t>
      </w:r>
      <w:r w:rsidR="00BC5404">
        <w:t xml:space="preserve">               0,</w:t>
      </w:r>
      <w:r w:rsidR="00D743CB">
        <w:t>7653</w:t>
      </w:r>
      <w:r w:rsidR="00E932DA">
        <w:t>2</w:t>
      </w:r>
      <w:r w:rsidR="00BC5404">
        <w:t>%</w:t>
      </w:r>
      <w:r w:rsidR="00207BE7">
        <w:t xml:space="preserve"> </w:t>
      </w:r>
      <w:r w:rsidR="00E62DEE">
        <w:tab/>
      </w:r>
      <w:r w:rsidR="00E62DEE">
        <w:tab/>
        <w:t>2</w:t>
      </w:r>
      <w:r w:rsidR="00512B08">
        <w:t>80</w:t>
      </w:r>
      <w:r w:rsidR="00E62DEE">
        <w:t>,8</w:t>
      </w:r>
      <w:r w:rsidR="00E932DA">
        <w:t>5</w:t>
      </w:r>
      <w:r w:rsidR="00207BE7">
        <w:t xml:space="preserve"> </w:t>
      </w:r>
      <w:r w:rsidR="00207BE7">
        <w:tab/>
      </w:r>
      <w:r w:rsidR="00207BE7">
        <w:tab/>
      </w:r>
      <w:r w:rsidR="00E62DEE">
        <w:t>36.4</w:t>
      </w:r>
      <w:r w:rsidR="00512B08">
        <w:t>15</w:t>
      </w:r>
      <w:r w:rsidR="00E62DEE">
        <w:t>,</w:t>
      </w:r>
      <w:r w:rsidR="00512B08">
        <w:t>9</w:t>
      </w:r>
      <w:r w:rsidR="003830E9">
        <w:t>8</w:t>
      </w:r>
      <w:r w:rsidR="00207BE7">
        <w:t xml:space="preserve"> </w:t>
      </w:r>
    </w:p>
    <w:p w:rsidRDefault="00E965B8" w:rsidP="00E965B8" w:rsidR="00E965B8">
      <w:pPr>
        <w:pStyle w:val="Odlomakpopisa"/>
        <w:ind w:left="630"/>
      </w:pPr>
      <w:r>
        <w:t xml:space="preserve">   </w:t>
      </w:r>
      <w:proofErr w:type="spellStart"/>
      <w:r>
        <w:t>Oib</w:t>
      </w:r>
      <w:proofErr w:type="spellEnd"/>
      <w:r>
        <w:t>:</w:t>
      </w:r>
      <w:r w:rsidR="00ED4D3F">
        <w:t xml:space="preserve">  6524662298o</w:t>
      </w:r>
    </w:p>
    <w:p w:rsidRDefault="00527E78" w:rsidP="00E965B8" w:rsidR="00E965B8">
      <w:pPr>
        <w:pStyle w:val="Odlomakpopisa"/>
        <w:ind w:left="630"/>
      </w:pPr>
      <w:r>
        <w:t xml:space="preserve"> </w:t>
      </w:r>
      <w:r w:rsidR="00E965B8">
        <w:t xml:space="preserve">  Račun:</w:t>
      </w:r>
      <w:r w:rsidR="00ED4D3F">
        <w:t xml:space="preserve"> </w:t>
      </w:r>
      <w:r w:rsidR="00D40F88">
        <w:t>HR35</w:t>
      </w:r>
      <w:r w:rsidR="00ED4D3F">
        <w:t>248400811oo6o1974</w:t>
      </w:r>
    </w:p>
    <w:p w:rsidRDefault="00527E78" w:rsidP="00E965B8" w:rsidR="00E965B8">
      <w:pPr>
        <w:pStyle w:val="Odlomakpopisa"/>
        <w:numPr>
          <w:ilvl w:val="0"/>
          <w:numId w:val="1"/>
        </w:numPr>
      </w:pPr>
      <w:r>
        <w:t xml:space="preserve">  </w:t>
      </w:r>
      <w:r w:rsidR="00E965B8">
        <w:t xml:space="preserve"> </w:t>
      </w:r>
      <w:proofErr w:type="spellStart"/>
      <w:r w:rsidR="00E965B8">
        <w:t>Kavaimpex</w:t>
      </w:r>
      <w:proofErr w:type="spellEnd"/>
      <w:r w:rsidR="00E965B8">
        <w:t xml:space="preserve">  d.o.o.iz </w:t>
      </w:r>
      <w:proofErr w:type="spellStart"/>
      <w:r w:rsidR="00E965B8">
        <w:t>Boljuna</w:t>
      </w:r>
      <w:proofErr w:type="spellEnd"/>
      <w:r w:rsidR="00E965B8">
        <w:t xml:space="preserve">   </w:t>
      </w:r>
      <w:r w:rsidR="005A0737">
        <w:tab/>
      </w:r>
      <w:r w:rsidR="00E965B8">
        <w:t xml:space="preserve">        </w:t>
      </w:r>
      <w:r w:rsidR="00BC5404">
        <w:t xml:space="preserve">     </w:t>
      </w:r>
      <w:r w:rsidR="00E965B8">
        <w:t xml:space="preserve">  35.o98,26 kn</w:t>
      </w:r>
      <w:r w:rsidR="00BC5404">
        <w:t xml:space="preserve">               0,7</w:t>
      </w:r>
      <w:r w:rsidR="00D743CB">
        <w:t>653</w:t>
      </w:r>
      <w:r w:rsidR="00E932DA">
        <w:t>2</w:t>
      </w:r>
      <w:r w:rsidR="00BC5404">
        <w:t xml:space="preserve">% </w:t>
      </w:r>
      <w:r w:rsidR="00E62DEE">
        <w:tab/>
      </w:r>
      <w:r w:rsidR="00E62DEE">
        <w:tab/>
        <w:t>2</w:t>
      </w:r>
      <w:r w:rsidR="00512B08">
        <w:t>6</w:t>
      </w:r>
      <w:r w:rsidR="00E62DEE">
        <w:t>8,</w:t>
      </w:r>
      <w:r w:rsidR="00512B08">
        <w:t>61</w:t>
      </w:r>
      <w:r w:rsidR="00E62DEE">
        <w:tab/>
      </w:r>
      <w:r w:rsidR="00E62DEE">
        <w:tab/>
      </w:r>
      <w:r w:rsidR="00E62DEE">
        <w:tab/>
        <w:t>34.8</w:t>
      </w:r>
      <w:r w:rsidR="00512B08">
        <w:t>2</w:t>
      </w:r>
      <w:r w:rsidR="00E62DEE">
        <w:t>9,</w:t>
      </w:r>
      <w:r w:rsidR="00512B08">
        <w:t>65</w:t>
      </w:r>
      <w:r w:rsidR="00BC5404">
        <w:t xml:space="preserve">           </w:t>
      </w:r>
    </w:p>
    <w:p w:rsidRDefault="00527E78" w:rsidP="00E965B8" w:rsidR="00E965B8">
      <w:pPr>
        <w:pStyle w:val="Odlomakpopisa"/>
        <w:ind w:left="630"/>
      </w:pPr>
      <w:r>
        <w:t xml:space="preserve">  </w:t>
      </w:r>
      <w:r w:rsidR="00E965B8">
        <w:t xml:space="preserve"> </w:t>
      </w:r>
      <w:proofErr w:type="spellStart"/>
      <w:r w:rsidR="00E965B8">
        <w:t>Oib</w:t>
      </w:r>
      <w:proofErr w:type="spellEnd"/>
      <w:r w:rsidR="00E965B8">
        <w:t>:</w:t>
      </w:r>
      <w:r w:rsidR="00D773D6">
        <w:t>3178o786921</w:t>
      </w:r>
    </w:p>
    <w:p w:rsidRDefault="00527E78" w:rsidP="00E965B8" w:rsidR="00E965B8">
      <w:pPr>
        <w:pStyle w:val="Odlomakpopisa"/>
        <w:ind w:left="630"/>
      </w:pPr>
      <w:r>
        <w:t xml:space="preserve"> </w:t>
      </w:r>
      <w:r w:rsidR="00E965B8">
        <w:t xml:space="preserve">  Račun:</w:t>
      </w:r>
      <w:r w:rsidR="00D40F88">
        <w:t xml:space="preserve"> HR23</w:t>
      </w:r>
      <w:r w:rsidR="00D773D6">
        <w:t>24o2oo611oo389245</w:t>
      </w:r>
    </w:p>
    <w:p w:rsidRDefault="00E965B8" w:rsidP="00527E78" w:rsidR="00E965B8">
      <w:pPr>
        <w:pStyle w:val="Odlomakpopisa"/>
        <w:numPr>
          <w:ilvl w:val="0"/>
          <w:numId w:val="1"/>
        </w:numPr>
      </w:pPr>
      <w:r>
        <w:t xml:space="preserve">    Autotransport d.d.  iz Karlovca</w:t>
      </w:r>
      <w:r w:rsidR="005A0737">
        <w:tab/>
        <w:t xml:space="preserve">       </w:t>
      </w:r>
      <w:r w:rsidR="00BC5404">
        <w:t xml:space="preserve">       </w:t>
      </w:r>
      <w:r w:rsidR="005A0737">
        <w:t xml:space="preserve">    9.86o,91 kn</w:t>
      </w:r>
      <w:r w:rsidR="00BC5404">
        <w:t xml:space="preserve">               0,7</w:t>
      </w:r>
      <w:r w:rsidR="00D743CB">
        <w:t>653</w:t>
      </w:r>
      <w:r w:rsidR="00E932DA">
        <w:t>2</w:t>
      </w:r>
      <w:r w:rsidR="00BC5404">
        <w:t>%</w:t>
      </w:r>
      <w:r w:rsidR="00E62DEE">
        <w:tab/>
      </w:r>
      <w:r w:rsidR="00E62DEE">
        <w:tab/>
        <w:t xml:space="preserve"> </w:t>
      </w:r>
      <w:r w:rsidR="003E18AD">
        <w:t>75</w:t>
      </w:r>
      <w:r w:rsidR="00E62DEE">
        <w:t>,</w:t>
      </w:r>
      <w:r w:rsidR="003E18AD">
        <w:t>47</w:t>
      </w:r>
      <w:r w:rsidR="00E62DEE">
        <w:tab/>
      </w:r>
      <w:r w:rsidR="00E62DEE">
        <w:tab/>
      </w:r>
      <w:r w:rsidR="00E62DEE">
        <w:tab/>
        <w:t xml:space="preserve"> 9.7</w:t>
      </w:r>
      <w:r w:rsidR="003E18AD">
        <w:t>85</w:t>
      </w:r>
      <w:r w:rsidR="00E62DEE">
        <w:t>,</w:t>
      </w:r>
      <w:r w:rsidR="003E18AD">
        <w:t>44</w:t>
      </w:r>
    </w:p>
    <w:p w:rsidRDefault="00527E78" w:rsidP="00E965B8" w:rsidR="00E965B8">
      <w:pPr>
        <w:pStyle w:val="Odlomakpopisa"/>
        <w:ind w:left="630"/>
      </w:pPr>
      <w:r>
        <w:t xml:space="preserve"> </w:t>
      </w:r>
      <w:r w:rsidR="00E965B8">
        <w:t xml:space="preserve">  </w:t>
      </w:r>
      <w:proofErr w:type="spellStart"/>
      <w:r w:rsidR="00E965B8">
        <w:t>Oib</w:t>
      </w:r>
      <w:proofErr w:type="spellEnd"/>
      <w:r w:rsidR="00E965B8">
        <w:t>:</w:t>
      </w:r>
      <w:r w:rsidR="00D773D6">
        <w:t>97662921o77</w:t>
      </w:r>
    </w:p>
    <w:p w:rsidRDefault="00527E78" w:rsidP="00D2594F" w:rsidR="00D2594F">
      <w:pPr>
        <w:pStyle w:val="Odlomakpopisa"/>
        <w:ind w:left="630"/>
      </w:pPr>
      <w:r>
        <w:t xml:space="preserve"> </w:t>
      </w:r>
      <w:r w:rsidR="00E965B8">
        <w:t xml:space="preserve">  Račun:</w:t>
      </w:r>
      <w:r w:rsidR="00D40F88">
        <w:t xml:space="preserve"> HR23</w:t>
      </w:r>
      <w:r w:rsidR="00D773D6">
        <w:t>24oooo8119oo1oo96</w:t>
      </w:r>
      <w:r w:rsidR="00001D92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27E78" w:rsidP="00D2594F" w:rsidR="00D2594F">
      <w:pPr>
        <w:pStyle w:val="Odlomakpopisa"/>
        <w:numPr>
          <w:ilvl w:val="0"/>
          <w:numId w:val="1"/>
        </w:numPr>
      </w:pPr>
      <w:r>
        <w:t xml:space="preserve"> </w:t>
      </w:r>
      <w:r w:rsidR="00D2594F">
        <w:t xml:space="preserve">  Čistoća d.o.o. iz Karlovca    </w:t>
      </w:r>
      <w:r w:rsidR="005A0737">
        <w:tab/>
        <w:t xml:space="preserve">       </w:t>
      </w:r>
      <w:r w:rsidR="00D2594F">
        <w:t xml:space="preserve">         </w:t>
      </w:r>
      <w:r w:rsidR="005A0737">
        <w:t xml:space="preserve"> </w:t>
      </w:r>
      <w:r w:rsidR="00D2594F">
        <w:t xml:space="preserve"> </w:t>
      </w:r>
      <w:r w:rsidR="00BC5404">
        <w:t xml:space="preserve">       </w:t>
      </w:r>
      <w:r w:rsidR="00D2594F">
        <w:t xml:space="preserve">    29.611,88 kn</w:t>
      </w:r>
      <w:r w:rsidR="00BC5404">
        <w:t xml:space="preserve">               0,7</w:t>
      </w:r>
      <w:r w:rsidR="00D743CB">
        <w:t>653</w:t>
      </w:r>
      <w:r w:rsidR="00E932DA">
        <w:t>2</w:t>
      </w:r>
      <w:r w:rsidR="00BC5404">
        <w:t>%</w:t>
      </w:r>
      <w:r w:rsidR="00E62DEE">
        <w:tab/>
      </w:r>
      <w:r w:rsidR="00E62DEE">
        <w:tab/>
        <w:t>2</w:t>
      </w:r>
      <w:r w:rsidR="003E18AD">
        <w:t>26</w:t>
      </w:r>
      <w:r w:rsidR="00E62DEE">
        <w:t>,</w:t>
      </w:r>
      <w:r w:rsidR="003E18AD">
        <w:t>6</w:t>
      </w:r>
      <w:r w:rsidR="00E932DA">
        <w:t>3</w:t>
      </w:r>
      <w:r w:rsidR="00E62DEE">
        <w:tab/>
      </w:r>
      <w:r w:rsidR="00E62DEE">
        <w:tab/>
      </w:r>
      <w:r w:rsidR="00E62DEE">
        <w:tab/>
        <w:t>29.</w:t>
      </w:r>
      <w:r w:rsidR="003E18AD">
        <w:t>385</w:t>
      </w:r>
      <w:r w:rsidR="00E62DEE">
        <w:t>,</w:t>
      </w:r>
      <w:r w:rsidR="003E18AD">
        <w:t>2</w:t>
      </w:r>
      <w:r w:rsidR="00CC7835">
        <w:t>5</w:t>
      </w:r>
    </w:p>
    <w:p w:rsidRDefault="00527E78" w:rsidP="00D2594F" w:rsidR="00D2594F">
      <w:pPr>
        <w:pStyle w:val="Odlomakpopisa"/>
        <w:ind w:left="630"/>
      </w:pPr>
      <w:r>
        <w:t xml:space="preserve">  </w:t>
      </w:r>
      <w:r w:rsidR="00D2594F">
        <w:t xml:space="preserve">  </w:t>
      </w:r>
      <w:proofErr w:type="spellStart"/>
      <w:r w:rsidR="00D2594F">
        <w:t>Oib</w:t>
      </w:r>
      <w:proofErr w:type="spellEnd"/>
      <w:r w:rsidR="00D2594F">
        <w:t>:</w:t>
      </w:r>
      <w:r w:rsidR="0057581E">
        <w:t xml:space="preserve"> 7o467o48139</w:t>
      </w:r>
    </w:p>
    <w:p w:rsidRDefault="00527E78" w:rsidP="00D2594F" w:rsidR="00D2594F">
      <w:pPr>
        <w:pStyle w:val="Odlomakpopisa"/>
        <w:ind w:left="630"/>
      </w:pPr>
      <w:r>
        <w:t xml:space="preserve"> </w:t>
      </w:r>
      <w:r w:rsidR="00D2594F">
        <w:t xml:space="preserve">   Račun:</w:t>
      </w:r>
      <w:r w:rsidR="0057581E">
        <w:t xml:space="preserve"> </w:t>
      </w:r>
      <w:r w:rsidR="00D40F88">
        <w:t>HR82</w:t>
      </w:r>
      <w:r w:rsidR="0057581E">
        <w:t>24oooo8119oo12235</w:t>
      </w:r>
    </w:p>
    <w:p w:rsidRDefault="00527E78" w:rsidP="00D2594F" w:rsidR="00D2594F">
      <w:pPr>
        <w:pStyle w:val="Odlomakpopisa"/>
        <w:numPr>
          <w:ilvl w:val="0"/>
          <w:numId w:val="1"/>
        </w:numPr>
      </w:pPr>
      <w:r>
        <w:lastRenderedPageBreak/>
        <w:t xml:space="preserve">   </w:t>
      </w:r>
      <w:r w:rsidR="00D2594F">
        <w:t xml:space="preserve"> PIP d.o.o.   </w:t>
      </w:r>
      <w:r w:rsidR="005A0737">
        <w:tab/>
      </w:r>
      <w:r w:rsidR="00D2594F">
        <w:t xml:space="preserve">                                          </w:t>
      </w:r>
      <w:r w:rsidR="005A0737">
        <w:t xml:space="preserve">   </w:t>
      </w:r>
      <w:r w:rsidR="00BC5404">
        <w:t xml:space="preserve">         </w:t>
      </w:r>
      <w:r w:rsidR="005A0737">
        <w:t xml:space="preserve">  52.865,95 kn</w:t>
      </w:r>
      <w:r w:rsidR="00BC5404">
        <w:t xml:space="preserve">               0,7</w:t>
      </w:r>
      <w:r w:rsidR="00D743CB">
        <w:t>6531</w:t>
      </w:r>
      <w:r w:rsidR="00BC5404">
        <w:t>%</w:t>
      </w:r>
      <w:r w:rsidR="00E62DEE">
        <w:tab/>
      </w:r>
      <w:r w:rsidR="00E62DEE">
        <w:tab/>
      </w:r>
      <w:r w:rsidR="003E18AD">
        <w:t>404</w:t>
      </w:r>
      <w:r w:rsidR="00E62DEE">
        <w:t>,</w:t>
      </w:r>
      <w:r w:rsidR="003E18AD">
        <w:t>59</w:t>
      </w:r>
      <w:r w:rsidR="00E62DEE">
        <w:tab/>
      </w:r>
      <w:r w:rsidR="00E62DEE">
        <w:tab/>
      </w:r>
      <w:r w:rsidR="00E62DEE">
        <w:tab/>
        <w:t>52.</w:t>
      </w:r>
      <w:r w:rsidR="003E18AD">
        <w:t>461</w:t>
      </w:r>
      <w:r w:rsidR="00E62DEE">
        <w:t>,</w:t>
      </w:r>
      <w:r w:rsidR="003E18AD">
        <w:t>36</w:t>
      </w:r>
    </w:p>
    <w:p w:rsidRDefault="00527E78" w:rsidP="00D2594F" w:rsidR="00D2594F">
      <w:pPr>
        <w:pStyle w:val="Odlomakpopisa"/>
        <w:ind w:left="630"/>
      </w:pPr>
      <w:r>
        <w:t xml:space="preserve">  </w:t>
      </w:r>
      <w:r w:rsidR="00D2594F">
        <w:t xml:space="preserve">  </w:t>
      </w:r>
      <w:proofErr w:type="spellStart"/>
      <w:r w:rsidR="00D2594F">
        <w:t>Oib</w:t>
      </w:r>
      <w:proofErr w:type="spellEnd"/>
      <w:r w:rsidR="00D2594F">
        <w:t>:</w:t>
      </w:r>
      <w:r w:rsidR="00001D92">
        <w:t xml:space="preserve"> 3736474</w:t>
      </w:r>
      <w:r w:rsidR="00CE40D8">
        <w:t>3</w:t>
      </w:r>
      <w:r w:rsidR="00001D92">
        <w:t>662</w:t>
      </w:r>
    </w:p>
    <w:p w:rsidRDefault="00527E78" w:rsidP="00D2594F" w:rsidR="00D2594F">
      <w:pPr>
        <w:pStyle w:val="Odlomakpopisa"/>
        <w:ind w:left="630"/>
      </w:pPr>
      <w:r>
        <w:t xml:space="preserve">  </w:t>
      </w:r>
      <w:r w:rsidR="00001D92">
        <w:t xml:space="preserve">  Račun: </w:t>
      </w:r>
      <w:r w:rsidR="00D40F88">
        <w:t>HR81</w:t>
      </w:r>
      <w:r w:rsidR="00001D92">
        <w:t>24o2oo611ooo39389</w:t>
      </w:r>
    </w:p>
    <w:p w:rsidRDefault="00527E78" w:rsidP="00D2594F" w:rsidR="00D2594F">
      <w:pPr>
        <w:pStyle w:val="Odlomakpopisa"/>
        <w:numPr>
          <w:ilvl w:val="0"/>
          <w:numId w:val="1"/>
        </w:numPr>
      </w:pPr>
      <w:r>
        <w:t xml:space="preserve">  </w:t>
      </w:r>
      <w:r w:rsidR="00D2594F">
        <w:t xml:space="preserve">  Hrvatske vode iz Zagreba  </w:t>
      </w:r>
      <w:r w:rsidR="005A0737">
        <w:tab/>
      </w:r>
      <w:r w:rsidR="005A0737">
        <w:tab/>
        <w:t xml:space="preserve">                 33.oo1,41 kn</w:t>
      </w:r>
      <w:r w:rsidR="00D743CB">
        <w:t xml:space="preserve">               0,</w:t>
      </w:r>
      <w:r w:rsidR="00BC5404">
        <w:t>7</w:t>
      </w:r>
      <w:r w:rsidR="00D743CB">
        <w:t>6531</w:t>
      </w:r>
      <w:r w:rsidR="00BC5404">
        <w:t>%</w:t>
      </w:r>
      <w:r w:rsidR="00E62DEE">
        <w:tab/>
      </w:r>
      <w:r w:rsidR="00E62DEE">
        <w:tab/>
        <w:t>2</w:t>
      </w:r>
      <w:r w:rsidR="003E18AD">
        <w:t>52</w:t>
      </w:r>
      <w:r w:rsidR="00E62DEE">
        <w:t>,</w:t>
      </w:r>
      <w:r w:rsidR="003E18AD">
        <w:t>5</w:t>
      </w:r>
      <w:r w:rsidR="00E932DA">
        <w:t>7</w:t>
      </w:r>
      <w:r w:rsidR="00E62DEE">
        <w:tab/>
      </w:r>
      <w:r w:rsidR="00E62DEE">
        <w:tab/>
      </w:r>
      <w:r w:rsidR="00E62DEE">
        <w:tab/>
        <w:t>32.7</w:t>
      </w:r>
      <w:r w:rsidR="003E18AD">
        <w:t>48</w:t>
      </w:r>
      <w:r w:rsidR="00E62DEE">
        <w:t>,</w:t>
      </w:r>
      <w:r w:rsidR="003E18AD">
        <w:t>8</w:t>
      </w:r>
      <w:r w:rsidR="00CC7835">
        <w:t>4</w:t>
      </w:r>
    </w:p>
    <w:p w:rsidRDefault="00527E78" w:rsidP="00D2594F" w:rsidR="00D2594F">
      <w:pPr>
        <w:pStyle w:val="Odlomakpopisa"/>
        <w:ind w:left="630"/>
      </w:pPr>
      <w:r>
        <w:t xml:space="preserve"> </w:t>
      </w:r>
      <w:r w:rsidR="00D2594F">
        <w:t xml:space="preserve">   </w:t>
      </w:r>
      <w:proofErr w:type="spellStart"/>
      <w:r w:rsidR="00D2594F">
        <w:t>Oib</w:t>
      </w:r>
      <w:proofErr w:type="spellEnd"/>
      <w:r w:rsidR="00D2594F">
        <w:t>:</w:t>
      </w:r>
      <w:r w:rsidR="00001D92">
        <w:t xml:space="preserve"> </w:t>
      </w:r>
      <w:r w:rsidR="00B4223A">
        <w:t>28921383oo1</w:t>
      </w:r>
    </w:p>
    <w:p w:rsidRDefault="00B4223A" w:rsidP="00D2594F" w:rsidR="00D2594F">
      <w:pPr>
        <w:pStyle w:val="Odlomakpopisa"/>
        <w:ind w:left="630"/>
      </w:pPr>
      <w:r>
        <w:t xml:space="preserve">    </w:t>
      </w:r>
      <w:r w:rsidR="00D2594F">
        <w:t>Račun:</w:t>
      </w:r>
      <w:r w:rsidR="00001D92">
        <w:t xml:space="preserve"> </w:t>
      </w:r>
      <w:r w:rsidR="00D40F88">
        <w:t>HR77</w:t>
      </w:r>
      <w:r w:rsidR="00001D92">
        <w:t>236oooo11o1425545</w:t>
      </w:r>
    </w:p>
    <w:p w:rsidRDefault="00B4223A" w:rsidP="00BC5404" w:rsidR="00D2594F">
      <w:pPr>
        <w:pStyle w:val="Odlomakpopisa"/>
        <w:numPr>
          <w:ilvl w:val="0"/>
          <w:numId w:val="1"/>
        </w:numPr>
      </w:pPr>
      <w:r>
        <w:t xml:space="preserve">   </w:t>
      </w:r>
      <w:r w:rsidR="00D2594F">
        <w:t xml:space="preserve"> </w:t>
      </w:r>
      <w:proofErr w:type="spellStart"/>
      <w:r w:rsidR="00D2594F">
        <w:t>Uniimpex</w:t>
      </w:r>
      <w:proofErr w:type="spellEnd"/>
      <w:r w:rsidR="00D2594F">
        <w:t xml:space="preserve"> d.o.o. iz Rijeke  </w:t>
      </w:r>
      <w:r w:rsidR="005A0737">
        <w:tab/>
        <w:t xml:space="preserve">                  </w:t>
      </w:r>
      <w:r w:rsidR="00BC5404">
        <w:t xml:space="preserve">  </w:t>
      </w:r>
      <w:r w:rsidR="005A0737">
        <w:t xml:space="preserve">       154.o7o,o6 kn</w:t>
      </w:r>
      <w:r w:rsidR="00BC5404">
        <w:tab/>
      </w:r>
      <w:r w:rsidR="00D743CB">
        <w:t xml:space="preserve">   </w:t>
      </w:r>
      <w:r w:rsidR="00BC5404" w:rsidRPr="00BC5404">
        <w:t>0,7</w:t>
      </w:r>
      <w:r w:rsidR="00D743CB">
        <w:t>6531</w:t>
      </w:r>
      <w:r w:rsidR="00BC5404" w:rsidRPr="00BC5404">
        <w:t>%</w:t>
      </w:r>
      <w:r w:rsidR="00D743CB">
        <w:tab/>
        <w:t xml:space="preserve">         </w:t>
      </w:r>
      <w:r w:rsidR="00E62DEE">
        <w:t>1.</w:t>
      </w:r>
      <w:r w:rsidR="003E18AD">
        <w:t>179</w:t>
      </w:r>
      <w:r w:rsidR="00E62DEE">
        <w:t>,</w:t>
      </w:r>
      <w:r w:rsidR="003E18AD">
        <w:t>1</w:t>
      </w:r>
      <w:r w:rsidR="00E932DA">
        <w:t>3</w:t>
      </w:r>
      <w:r w:rsidR="00D743CB">
        <w:t xml:space="preserve">           </w:t>
      </w:r>
      <w:r w:rsidR="00E62DEE">
        <w:tab/>
      </w:r>
      <w:r w:rsidR="00D743CB">
        <w:t xml:space="preserve">   </w:t>
      </w:r>
      <w:r w:rsidR="00CC7835">
        <w:t xml:space="preserve"> </w:t>
      </w:r>
      <w:r w:rsidR="00D743CB">
        <w:t xml:space="preserve">      </w:t>
      </w:r>
      <w:r w:rsidR="00E62DEE">
        <w:t>15</w:t>
      </w:r>
      <w:r w:rsidR="003E18AD">
        <w:t>2</w:t>
      </w:r>
      <w:r w:rsidR="00E62DEE">
        <w:t>.</w:t>
      </w:r>
      <w:r w:rsidR="003E18AD">
        <w:t>890</w:t>
      </w:r>
      <w:r w:rsidR="00E62DEE">
        <w:t>,</w:t>
      </w:r>
      <w:r w:rsidR="003E18AD">
        <w:t>9</w:t>
      </w:r>
      <w:r w:rsidR="00CC7835">
        <w:t>3</w:t>
      </w:r>
    </w:p>
    <w:p w:rsidRDefault="00B4223A" w:rsidP="00D2594F" w:rsidR="00D2594F">
      <w:pPr>
        <w:pStyle w:val="Odlomakpopisa"/>
        <w:ind w:left="630"/>
      </w:pPr>
      <w:r>
        <w:t xml:space="preserve">   </w:t>
      </w:r>
      <w:r w:rsidR="00D2594F">
        <w:t xml:space="preserve"> </w:t>
      </w:r>
      <w:proofErr w:type="spellStart"/>
      <w:r w:rsidR="00D2594F">
        <w:t>Oib</w:t>
      </w:r>
      <w:proofErr w:type="spellEnd"/>
      <w:r w:rsidR="00D2594F">
        <w:t>:</w:t>
      </w:r>
      <w:r w:rsidR="00001D92">
        <w:t xml:space="preserve"> 75529357979</w:t>
      </w:r>
    </w:p>
    <w:p w:rsidRDefault="00B4223A" w:rsidP="00D2594F" w:rsidR="00D2594F">
      <w:pPr>
        <w:pStyle w:val="Odlomakpopisa"/>
        <w:ind w:left="630"/>
      </w:pPr>
      <w:r>
        <w:t xml:space="preserve">   </w:t>
      </w:r>
      <w:r w:rsidR="00D2594F">
        <w:t xml:space="preserve"> Račun:</w:t>
      </w:r>
      <w:r w:rsidR="00001D92">
        <w:t xml:space="preserve"> </w:t>
      </w:r>
      <w:r w:rsidR="00D40F88">
        <w:t>HR64</w:t>
      </w:r>
      <w:r w:rsidR="00001D92">
        <w:t>24o2oo611oo395782</w:t>
      </w:r>
    </w:p>
    <w:p w:rsidRDefault="00B4223A" w:rsidP="00BC5404" w:rsidR="00D2594F">
      <w:pPr>
        <w:pStyle w:val="Odlomakpopisa"/>
        <w:numPr>
          <w:ilvl w:val="0"/>
          <w:numId w:val="1"/>
        </w:numPr>
      </w:pPr>
      <w:r>
        <w:t xml:space="preserve">   </w:t>
      </w:r>
      <w:r w:rsidR="00D2594F">
        <w:t xml:space="preserve"> </w:t>
      </w:r>
      <w:proofErr w:type="spellStart"/>
      <w:r w:rsidR="00D2594F">
        <w:t>Raiffeisenbank</w:t>
      </w:r>
      <w:proofErr w:type="spellEnd"/>
      <w:r w:rsidR="00D2594F">
        <w:t xml:space="preserve">  d.d. iz Zagreba </w:t>
      </w:r>
      <w:r w:rsidR="005A0737">
        <w:tab/>
        <w:t xml:space="preserve">  </w:t>
      </w:r>
      <w:r w:rsidR="00D2594F">
        <w:t xml:space="preserve">   </w:t>
      </w:r>
      <w:r w:rsidR="00BC5404">
        <w:t xml:space="preserve">   </w:t>
      </w:r>
      <w:r w:rsidR="00D2594F">
        <w:t xml:space="preserve">    9.51o.392,65 kn</w:t>
      </w:r>
      <w:r w:rsidR="00BC5404">
        <w:tab/>
      </w:r>
      <w:r w:rsidR="00BC5404" w:rsidRPr="00BC5404">
        <w:t>0,7</w:t>
      </w:r>
      <w:r w:rsidR="00D743CB">
        <w:t>6531</w:t>
      </w:r>
      <w:r w:rsidR="00BC5404" w:rsidRPr="00BC5404">
        <w:t>%</w:t>
      </w:r>
      <w:r w:rsidR="00E62DEE">
        <w:tab/>
        <w:t xml:space="preserve">           </w:t>
      </w:r>
      <w:r w:rsidR="003E18AD">
        <w:t>72</w:t>
      </w:r>
      <w:r w:rsidR="00E62DEE">
        <w:t>.</w:t>
      </w:r>
      <w:r w:rsidR="003E18AD">
        <w:t>78</w:t>
      </w:r>
      <w:r w:rsidR="00E932DA">
        <w:t>4</w:t>
      </w:r>
      <w:r w:rsidR="00E62DEE">
        <w:t>,</w:t>
      </w:r>
      <w:r w:rsidR="003E18AD">
        <w:t>9</w:t>
      </w:r>
      <w:r w:rsidR="00E932DA">
        <w:t>4</w:t>
      </w:r>
      <w:r w:rsidR="00E62DEE">
        <w:tab/>
        <w:t xml:space="preserve">          9.4</w:t>
      </w:r>
      <w:r w:rsidR="003E18AD">
        <w:t>37</w:t>
      </w:r>
      <w:r w:rsidR="00E62DEE">
        <w:t>.</w:t>
      </w:r>
      <w:r w:rsidR="003E18AD">
        <w:t>60</w:t>
      </w:r>
      <w:r w:rsidR="00CC7835">
        <w:t>7</w:t>
      </w:r>
      <w:r w:rsidR="00E62DEE">
        <w:t>,</w:t>
      </w:r>
      <w:r w:rsidR="00CC7835">
        <w:t>71</w:t>
      </w:r>
    </w:p>
    <w:p w:rsidRDefault="00B4223A" w:rsidP="00D2594F" w:rsidR="00D2594F" w:rsidRPr="00B4223A">
      <w:pPr>
        <w:pStyle w:val="Odlomakpopisa"/>
        <w:ind w:left="630"/>
      </w:pPr>
      <w:r>
        <w:t xml:space="preserve">   </w:t>
      </w:r>
      <w:r w:rsidR="00D2594F">
        <w:t xml:space="preserve"> </w:t>
      </w:r>
      <w:proofErr w:type="spellStart"/>
      <w:r w:rsidR="00D2594F">
        <w:t>Oib</w:t>
      </w:r>
      <w:proofErr w:type="spellEnd"/>
      <w:r w:rsidR="00D2594F">
        <w:t>:</w:t>
      </w:r>
      <w:r w:rsidR="00D773D6">
        <w:t xml:space="preserve"> </w:t>
      </w:r>
      <w:r>
        <w:t>53o56966535</w:t>
      </w:r>
    </w:p>
    <w:p w:rsidRDefault="00B4223A" w:rsidP="00D2594F" w:rsidR="00D2594F">
      <w:pPr>
        <w:pStyle w:val="Odlomakpopisa"/>
        <w:ind w:left="630"/>
      </w:pPr>
      <w:r>
        <w:t xml:space="preserve">   </w:t>
      </w:r>
      <w:r w:rsidR="00920826">
        <w:t xml:space="preserve"> </w:t>
      </w:r>
      <w:r w:rsidR="00D2594F">
        <w:t>Račun:</w:t>
      </w:r>
      <w:r w:rsidR="00D773D6">
        <w:t xml:space="preserve"> </w:t>
      </w:r>
      <w:r w:rsidR="00D40F88">
        <w:t>HR62</w:t>
      </w:r>
      <w:r w:rsidR="00D773D6">
        <w:t>2484OO81OOOOOOO13</w:t>
      </w:r>
    </w:p>
    <w:p w:rsidRDefault="00B4223A" w:rsidP="003D70C5" w:rsidR="00D2594F">
      <w:pPr>
        <w:pStyle w:val="Odlomakpopisa"/>
        <w:numPr>
          <w:ilvl w:val="0"/>
          <w:numId w:val="1"/>
        </w:numPr>
      </w:pPr>
      <w:r>
        <w:t xml:space="preserve">   </w:t>
      </w:r>
      <w:r w:rsidR="00920826">
        <w:t xml:space="preserve"> </w:t>
      </w:r>
      <w:r w:rsidR="00D2594F">
        <w:t xml:space="preserve">Zagrebačka pivovara d.o.o. iz  </w:t>
      </w:r>
      <w:proofErr w:type="spellStart"/>
      <w:r w:rsidR="00D2594F">
        <w:t>Zgb</w:t>
      </w:r>
      <w:proofErr w:type="spellEnd"/>
      <w:r w:rsidR="00D2594F">
        <w:t xml:space="preserve">.  </w:t>
      </w:r>
      <w:r w:rsidR="005A0737">
        <w:t xml:space="preserve">    </w:t>
      </w:r>
      <w:r w:rsidR="00BC5404">
        <w:t xml:space="preserve">  </w:t>
      </w:r>
      <w:r w:rsidR="005A0737">
        <w:t xml:space="preserve">    3.9o7.789,49 kn</w:t>
      </w:r>
      <w:r w:rsidR="003D70C5">
        <w:tab/>
      </w:r>
      <w:r w:rsidR="003D70C5" w:rsidRPr="003D70C5">
        <w:t>0,</w:t>
      </w:r>
      <w:r w:rsidR="00D743CB">
        <w:t>76531</w:t>
      </w:r>
      <w:r w:rsidR="003D70C5" w:rsidRPr="003D70C5">
        <w:t>%</w:t>
      </w:r>
      <w:r w:rsidR="00E62DEE">
        <w:tab/>
        <w:t xml:space="preserve">           2</w:t>
      </w:r>
      <w:r w:rsidR="003E18AD">
        <w:t>9</w:t>
      </w:r>
      <w:r w:rsidR="00E62DEE">
        <w:t>.</w:t>
      </w:r>
      <w:r w:rsidR="003E18AD">
        <w:t>90</w:t>
      </w:r>
      <w:r w:rsidR="00E932DA">
        <w:t>7</w:t>
      </w:r>
      <w:r w:rsidR="00E62DEE">
        <w:t>,</w:t>
      </w:r>
      <w:r w:rsidR="00E932DA">
        <w:t>09</w:t>
      </w:r>
      <w:r w:rsidR="00E62DEE">
        <w:tab/>
        <w:t xml:space="preserve">          3.8</w:t>
      </w:r>
      <w:r w:rsidR="003E18AD">
        <w:t>77</w:t>
      </w:r>
      <w:r w:rsidR="00E62DEE">
        <w:t>.</w:t>
      </w:r>
      <w:r w:rsidR="003E18AD">
        <w:t>882</w:t>
      </w:r>
      <w:r w:rsidR="00E62DEE">
        <w:t>,</w:t>
      </w:r>
      <w:r w:rsidR="00CC7835">
        <w:t>40</w:t>
      </w:r>
    </w:p>
    <w:p w:rsidRDefault="00B4223A" w:rsidP="00D2594F" w:rsidR="00D2594F">
      <w:pPr>
        <w:pStyle w:val="Odlomakpopisa"/>
        <w:ind w:left="630"/>
      </w:pPr>
      <w:r>
        <w:t xml:space="preserve">   </w:t>
      </w:r>
      <w:r w:rsidR="00920826">
        <w:t xml:space="preserve"> </w:t>
      </w:r>
      <w:proofErr w:type="spellStart"/>
      <w:r w:rsidR="00D2594F">
        <w:t>Oib</w:t>
      </w:r>
      <w:proofErr w:type="spellEnd"/>
      <w:r w:rsidR="00D2594F">
        <w:t>:</w:t>
      </w:r>
      <w:r w:rsidR="00001D92">
        <w:t xml:space="preserve"> 83771985821</w:t>
      </w:r>
    </w:p>
    <w:p w:rsidRDefault="00B4223A" w:rsidP="00D2594F" w:rsidR="00D2594F">
      <w:pPr>
        <w:pStyle w:val="Odlomakpopisa"/>
        <w:ind w:left="630"/>
      </w:pPr>
      <w:r>
        <w:t xml:space="preserve">   </w:t>
      </w:r>
      <w:r w:rsidR="00920826">
        <w:t xml:space="preserve"> </w:t>
      </w:r>
      <w:r w:rsidR="00D2594F">
        <w:t>Račun:</w:t>
      </w:r>
      <w:r w:rsidR="00001D92">
        <w:t xml:space="preserve"> </w:t>
      </w:r>
      <w:r w:rsidR="00D40F88">
        <w:t>HR57</w:t>
      </w:r>
      <w:r w:rsidR="00001D92">
        <w:t>236oooo11o1232196</w:t>
      </w:r>
    </w:p>
    <w:p w:rsidRDefault="00CE40D8" w:rsidP="00D2594F" w:rsidR="00D2594F">
      <w:r>
        <w:t xml:space="preserve"> 1o.</w:t>
      </w:r>
      <w:r w:rsidR="00B4223A">
        <w:t xml:space="preserve">       </w:t>
      </w:r>
      <w:r w:rsidR="00D2594F">
        <w:t xml:space="preserve"> </w:t>
      </w:r>
      <w:r w:rsidR="00562361">
        <w:t xml:space="preserve"> </w:t>
      </w:r>
      <w:r w:rsidR="00D2594F">
        <w:t>Podravka d.d. iz Koprivnice</w:t>
      </w:r>
      <w:r w:rsidR="005A0737">
        <w:tab/>
        <w:t xml:space="preserve">        </w:t>
      </w:r>
      <w:r w:rsidR="00D2594F">
        <w:t xml:space="preserve">  </w:t>
      </w:r>
      <w:r w:rsidR="005A0737">
        <w:t xml:space="preserve">            </w:t>
      </w:r>
      <w:r w:rsidR="00BC5404">
        <w:t xml:space="preserve">   </w:t>
      </w:r>
      <w:r w:rsidR="005A0737">
        <w:t xml:space="preserve">  295.719,</w:t>
      </w:r>
      <w:proofErr w:type="spellStart"/>
      <w:r w:rsidR="005A0737">
        <w:t>oo</w:t>
      </w:r>
      <w:proofErr w:type="spellEnd"/>
      <w:r w:rsidR="005A0737">
        <w:t xml:space="preserve"> kn</w:t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E62DEE">
        <w:tab/>
      </w:r>
      <w:r w:rsidR="00E62DEE">
        <w:tab/>
        <w:t>2.</w:t>
      </w:r>
      <w:r w:rsidR="003E18AD">
        <w:t>263</w:t>
      </w:r>
      <w:r w:rsidR="00E62DEE">
        <w:t>,</w:t>
      </w:r>
      <w:r w:rsidR="00E932DA">
        <w:t>20</w:t>
      </w:r>
      <w:r w:rsidR="00E62DEE">
        <w:tab/>
      </w:r>
      <w:r w:rsidR="00E62DEE">
        <w:tab/>
        <w:t>293.</w:t>
      </w:r>
      <w:r w:rsidR="003E18AD">
        <w:t>455</w:t>
      </w:r>
      <w:r w:rsidR="00E62DEE">
        <w:t>,</w:t>
      </w:r>
      <w:r w:rsidR="003E18AD">
        <w:t>8</w:t>
      </w:r>
      <w:r w:rsidR="00CC7835">
        <w:t>0</w:t>
      </w:r>
    </w:p>
    <w:p w:rsidRDefault="00B4223A" w:rsidP="00D2594F" w:rsidR="00D2594F">
      <w:r>
        <w:t xml:space="preserve">               </w:t>
      </w:r>
      <w:r w:rsidR="00562361">
        <w:t xml:space="preserve"> </w:t>
      </w:r>
      <w:proofErr w:type="spellStart"/>
      <w:r w:rsidR="00D2594F">
        <w:t>Oib</w:t>
      </w:r>
      <w:proofErr w:type="spellEnd"/>
      <w:r w:rsidR="00D2594F">
        <w:t>:</w:t>
      </w:r>
      <w:r w:rsidR="00886015">
        <w:t xml:space="preserve"> 18928523252</w:t>
      </w:r>
    </w:p>
    <w:p w:rsidRDefault="00B4223A" w:rsidP="00D2594F" w:rsidR="00D2594F">
      <w:r>
        <w:t xml:space="preserve">             </w:t>
      </w:r>
      <w:r w:rsidR="00562361">
        <w:t xml:space="preserve">  </w:t>
      </w:r>
      <w:r w:rsidR="00D2594F">
        <w:t>Račun:</w:t>
      </w:r>
      <w:r w:rsidR="00886015">
        <w:t xml:space="preserve"> </w:t>
      </w:r>
      <w:r w:rsidR="00D40F88">
        <w:t>HR94</w:t>
      </w:r>
      <w:r w:rsidR="00886015">
        <w:t>234ooo911ooo98526</w:t>
      </w:r>
    </w:p>
    <w:p w:rsidRDefault="00B4223A" w:rsidP="003D70C5" w:rsidR="00D2594F">
      <w:pPr>
        <w:pStyle w:val="Odlomakpopisa"/>
        <w:numPr>
          <w:ilvl w:val="0"/>
          <w:numId w:val="2"/>
        </w:numPr>
      </w:pPr>
      <w:r>
        <w:t xml:space="preserve">     </w:t>
      </w:r>
      <w:r w:rsidR="00562361">
        <w:t xml:space="preserve">  </w:t>
      </w:r>
      <w:r w:rsidR="00055223">
        <w:t xml:space="preserve">Vodovod i kanalizacija  d.o.o. </w:t>
      </w:r>
      <w:proofErr w:type="spellStart"/>
      <w:r w:rsidR="00055223">
        <w:t>Karl</w:t>
      </w:r>
      <w:proofErr w:type="spellEnd"/>
      <w:r w:rsidR="00055223">
        <w:t>.</w:t>
      </w:r>
      <w:r w:rsidR="005A0737">
        <w:tab/>
        <w:t xml:space="preserve">     </w:t>
      </w:r>
      <w:r>
        <w:t xml:space="preserve">    </w:t>
      </w:r>
      <w:r w:rsidR="00DC624A">
        <w:t xml:space="preserve">   </w:t>
      </w:r>
      <w:r w:rsidR="00BC5404">
        <w:t xml:space="preserve">      </w:t>
      </w:r>
      <w:r w:rsidR="00DC624A">
        <w:t xml:space="preserve"> 6.368,24 kn</w:t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E62DEE">
        <w:tab/>
      </w:r>
      <w:r w:rsidR="00E62DEE">
        <w:tab/>
        <w:t xml:space="preserve">     4</w:t>
      </w:r>
      <w:r w:rsidR="003E18AD">
        <w:t>8</w:t>
      </w:r>
      <w:r w:rsidR="00E62DEE">
        <w:t>,</w:t>
      </w:r>
      <w:r w:rsidR="003E18AD">
        <w:t>74</w:t>
      </w:r>
      <w:r w:rsidR="00E62DEE">
        <w:tab/>
      </w:r>
      <w:r w:rsidR="00E62DEE">
        <w:tab/>
        <w:t xml:space="preserve">    6.3</w:t>
      </w:r>
      <w:r w:rsidR="003E18AD">
        <w:t>19</w:t>
      </w:r>
      <w:r w:rsidR="00E62DEE">
        <w:t>,</w:t>
      </w:r>
      <w:r w:rsidR="003E18AD">
        <w:t>50</w:t>
      </w:r>
    </w:p>
    <w:p w:rsidRDefault="00055223" w:rsidP="00E965B8" w:rsidR="00055223">
      <w:pPr>
        <w:pStyle w:val="Odlomakpopisa"/>
        <w:ind w:left="630"/>
      </w:pPr>
      <w:r>
        <w:t xml:space="preserve"> </w:t>
      </w:r>
      <w:r w:rsidR="00E965B8">
        <w:t xml:space="preserve"> </w:t>
      </w:r>
      <w:r w:rsidR="00562361">
        <w:t xml:space="preserve">  </w:t>
      </w:r>
      <w:proofErr w:type="spellStart"/>
      <w:r>
        <w:t>Oib</w:t>
      </w:r>
      <w:proofErr w:type="spellEnd"/>
      <w:r>
        <w:t>:</w:t>
      </w:r>
      <w:r w:rsidR="00886015">
        <w:t xml:space="preserve"> 65617396824</w:t>
      </w:r>
    </w:p>
    <w:p w:rsidRDefault="00B4223A" w:rsidP="00B4223A" w:rsidR="00527E78">
      <w:pPr>
        <w:pStyle w:val="Odlomakpopisa"/>
        <w:ind w:left="630"/>
      </w:pPr>
      <w:r>
        <w:t xml:space="preserve">  </w:t>
      </w:r>
      <w:r w:rsidR="00562361">
        <w:t xml:space="preserve">  </w:t>
      </w:r>
      <w:r w:rsidR="00055223">
        <w:t>Račun:</w:t>
      </w:r>
      <w:r w:rsidR="00886015">
        <w:t xml:space="preserve"> </w:t>
      </w:r>
      <w:r w:rsidR="00D40F88">
        <w:t>HR64</w:t>
      </w:r>
      <w:r w:rsidR="00886015">
        <w:t>234ooo911oo195o96</w:t>
      </w:r>
    </w:p>
    <w:p w:rsidRDefault="00B4223A" w:rsidP="003D70C5" w:rsidR="00055223">
      <w:pPr>
        <w:pStyle w:val="Odlomakpopisa"/>
        <w:numPr>
          <w:ilvl w:val="0"/>
          <w:numId w:val="2"/>
        </w:numPr>
      </w:pPr>
      <w:r>
        <w:t xml:space="preserve">     </w:t>
      </w:r>
      <w:r w:rsidR="00562361">
        <w:t xml:space="preserve"> </w:t>
      </w:r>
      <w:r w:rsidR="00055223">
        <w:t>Karlovačka banka d.d.</w:t>
      </w:r>
      <w:r w:rsidR="005A0737">
        <w:tab/>
      </w:r>
      <w:r w:rsidR="00055223">
        <w:t xml:space="preserve">          </w:t>
      </w:r>
      <w:r w:rsidR="005A0737">
        <w:t xml:space="preserve">                2.562.338,79 kn</w:t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AA4A4E">
        <w:tab/>
        <w:t xml:space="preserve">           1</w:t>
      </w:r>
      <w:r w:rsidR="004845F5">
        <w:t>9</w:t>
      </w:r>
      <w:r w:rsidR="00AA4A4E">
        <w:t>.</w:t>
      </w:r>
      <w:r w:rsidR="004845F5">
        <w:t>6</w:t>
      </w:r>
      <w:r w:rsidR="00E932DA">
        <w:t>10</w:t>
      </w:r>
      <w:r w:rsidR="00AA4A4E">
        <w:t>,</w:t>
      </w:r>
      <w:r w:rsidR="00E932DA">
        <w:t>09</w:t>
      </w:r>
      <w:r w:rsidR="00AA4A4E">
        <w:tab/>
        <w:t xml:space="preserve">          2.54</w:t>
      </w:r>
      <w:r w:rsidR="004845F5">
        <w:t>2</w:t>
      </w:r>
      <w:r w:rsidR="00AA4A4E">
        <w:t>.</w:t>
      </w:r>
      <w:r w:rsidR="004845F5">
        <w:t>728</w:t>
      </w:r>
      <w:r w:rsidR="00AA4A4E">
        <w:t>,</w:t>
      </w:r>
      <w:r w:rsidR="00CC7835">
        <w:t>70</w:t>
      </w:r>
    </w:p>
    <w:p w:rsidRDefault="00B4223A" w:rsidP="00055223" w:rsidR="00055223">
      <w:pPr>
        <w:ind w:left="60"/>
      </w:pPr>
      <w:r>
        <w:t xml:space="preserve">           </w:t>
      </w:r>
      <w:r w:rsidR="00562361">
        <w:t xml:space="preserve">  </w:t>
      </w:r>
      <w:proofErr w:type="spellStart"/>
      <w:r w:rsidR="00055223">
        <w:t>Oib</w:t>
      </w:r>
      <w:proofErr w:type="spellEnd"/>
      <w:r w:rsidR="00055223">
        <w:t>:</w:t>
      </w:r>
      <w:r w:rsidR="00886015">
        <w:t xml:space="preserve"> o816331o75</w:t>
      </w:r>
    </w:p>
    <w:p w:rsidRDefault="00B4223A" w:rsidP="00055223" w:rsidR="00055223">
      <w:pPr>
        <w:ind w:left="60"/>
      </w:pPr>
      <w:r>
        <w:t xml:space="preserve">           </w:t>
      </w:r>
      <w:r w:rsidR="00055223">
        <w:t xml:space="preserve">  Račun:</w:t>
      </w:r>
      <w:r w:rsidR="00886015">
        <w:t xml:space="preserve"> </w:t>
      </w:r>
      <w:r w:rsidR="00D50B82">
        <w:t>HR52</w:t>
      </w:r>
      <w:r w:rsidR="00886015">
        <w:t>24oooo81o11111116</w:t>
      </w:r>
    </w:p>
    <w:p w:rsidRDefault="00055223" w:rsidP="003D70C5" w:rsidR="00055223">
      <w:pPr>
        <w:pStyle w:val="Odlomakpopisa"/>
        <w:numPr>
          <w:ilvl w:val="0"/>
          <w:numId w:val="2"/>
        </w:numPr>
      </w:pPr>
      <w:r>
        <w:t xml:space="preserve">       Grad Karlovac </w:t>
      </w:r>
      <w:r w:rsidR="005A0737">
        <w:tab/>
      </w:r>
      <w:r>
        <w:t xml:space="preserve">                        </w:t>
      </w:r>
      <w:r w:rsidR="005A0737">
        <w:t xml:space="preserve">                   25.67o,63 kn</w:t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AA4A4E">
        <w:tab/>
      </w:r>
      <w:r w:rsidR="00AA4A4E">
        <w:tab/>
        <w:t xml:space="preserve">    1</w:t>
      </w:r>
      <w:r w:rsidR="004845F5">
        <w:t>96</w:t>
      </w:r>
      <w:r w:rsidR="00AA4A4E">
        <w:t>,</w:t>
      </w:r>
      <w:r w:rsidR="004845F5">
        <w:t>46</w:t>
      </w:r>
      <w:r w:rsidR="00AA4A4E">
        <w:tab/>
      </w:r>
      <w:r w:rsidR="00AA4A4E">
        <w:tab/>
        <w:t xml:space="preserve">   25.4</w:t>
      </w:r>
      <w:r w:rsidR="004845F5">
        <w:t>74</w:t>
      </w:r>
      <w:r w:rsidR="00AA4A4E">
        <w:t>,</w:t>
      </w:r>
      <w:r w:rsidR="004845F5">
        <w:t>17</w:t>
      </w:r>
    </w:p>
    <w:p w:rsidRDefault="00055223" w:rsidP="00055223" w:rsidR="00055223">
      <w:pPr>
        <w:pStyle w:val="Odlomakpopisa"/>
        <w:ind w:left="420"/>
      </w:pPr>
      <w:r>
        <w:t xml:space="preserve">       </w:t>
      </w:r>
      <w:proofErr w:type="spellStart"/>
      <w:r>
        <w:t>Oib</w:t>
      </w:r>
      <w:proofErr w:type="spellEnd"/>
      <w:r>
        <w:t xml:space="preserve">: </w:t>
      </w:r>
      <w:r w:rsidR="00EF5064">
        <w:t>2565467153</w:t>
      </w:r>
    </w:p>
    <w:p w:rsidRDefault="00B4223A" w:rsidP="00055223" w:rsidR="00055223">
      <w:pPr>
        <w:pStyle w:val="Odlomakpopisa"/>
        <w:ind w:left="420"/>
      </w:pPr>
      <w:r>
        <w:t xml:space="preserve">    </w:t>
      </w:r>
      <w:r w:rsidR="00055223">
        <w:t xml:space="preserve">  Račun:</w:t>
      </w:r>
      <w:r w:rsidR="00886015">
        <w:t xml:space="preserve"> </w:t>
      </w:r>
      <w:r w:rsidR="00D50B82">
        <w:t>HR78</w:t>
      </w:r>
      <w:r w:rsidR="00886015">
        <w:t>24oooo818179ooooo</w:t>
      </w:r>
    </w:p>
    <w:p w:rsidRDefault="00B4223A" w:rsidP="003D70C5" w:rsidR="00055223">
      <w:pPr>
        <w:pStyle w:val="Odlomakpopisa"/>
        <w:numPr>
          <w:ilvl w:val="0"/>
          <w:numId w:val="2"/>
        </w:numPr>
      </w:pPr>
      <w:r>
        <w:t xml:space="preserve">   </w:t>
      </w:r>
      <w:r w:rsidR="00055223">
        <w:t xml:space="preserve">   Jamnica d.d.</w:t>
      </w:r>
      <w:r w:rsidR="005A0737">
        <w:tab/>
        <w:t xml:space="preserve">    </w:t>
      </w:r>
      <w:r w:rsidR="00055223">
        <w:t xml:space="preserve">                                       </w:t>
      </w:r>
      <w:r w:rsidR="005A0737">
        <w:t xml:space="preserve">  </w:t>
      </w:r>
      <w:r w:rsidR="00BC5404">
        <w:t xml:space="preserve"> </w:t>
      </w:r>
      <w:r w:rsidR="005A0737">
        <w:t xml:space="preserve">     3.543.1o2,84 kn</w:t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AA4A4E">
        <w:tab/>
        <w:t xml:space="preserve">            2</w:t>
      </w:r>
      <w:r w:rsidR="004845F5">
        <w:t>7</w:t>
      </w:r>
      <w:r w:rsidR="00AA4A4E">
        <w:t>.</w:t>
      </w:r>
      <w:r w:rsidR="004845F5">
        <w:t>11</w:t>
      </w:r>
      <w:r w:rsidR="00E932DA">
        <w:t>6</w:t>
      </w:r>
      <w:r w:rsidR="00AA4A4E">
        <w:t>,</w:t>
      </w:r>
      <w:r w:rsidR="00E932DA">
        <w:t>07</w:t>
      </w:r>
      <w:r w:rsidR="00AA4A4E">
        <w:tab/>
        <w:t xml:space="preserve">          3.51</w:t>
      </w:r>
      <w:r w:rsidR="004845F5">
        <w:t>5</w:t>
      </w:r>
      <w:r w:rsidR="00AA4A4E">
        <w:t>.</w:t>
      </w:r>
      <w:r w:rsidR="004845F5">
        <w:t>98</w:t>
      </w:r>
      <w:r w:rsidR="00CC7835">
        <w:t>6</w:t>
      </w:r>
      <w:r w:rsidR="00AA4A4E">
        <w:t>,</w:t>
      </w:r>
      <w:r w:rsidR="00CC7835">
        <w:t>77</w:t>
      </w:r>
    </w:p>
    <w:p w:rsidRDefault="00B4223A" w:rsidP="00055223" w:rsidR="00055223">
      <w:pPr>
        <w:pStyle w:val="Odlomakpopisa"/>
        <w:ind w:left="420"/>
      </w:pPr>
      <w:r>
        <w:t xml:space="preserve">   </w:t>
      </w:r>
      <w:r w:rsidR="00055223">
        <w:t xml:space="preserve">   </w:t>
      </w:r>
      <w:proofErr w:type="spellStart"/>
      <w:r w:rsidR="00055223">
        <w:t>Oib</w:t>
      </w:r>
      <w:proofErr w:type="spellEnd"/>
      <w:r w:rsidR="00055223">
        <w:t>:</w:t>
      </w:r>
      <w:r w:rsidR="00AC1420">
        <w:t xml:space="preserve"> o5o5o436541</w:t>
      </w:r>
    </w:p>
    <w:p w:rsidRDefault="00B4223A" w:rsidP="00055223" w:rsidR="00055223">
      <w:pPr>
        <w:pStyle w:val="Odlomakpopisa"/>
        <w:ind w:left="420"/>
      </w:pPr>
      <w:r>
        <w:t xml:space="preserve">      </w:t>
      </w:r>
      <w:r w:rsidR="00055223">
        <w:t xml:space="preserve"> Račun:</w:t>
      </w:r>
      <w:r w:rsidR="00AC1420">
        <w:t xml:space="preserve"> </w:t>
      </w:r>
      <w:r w:rsidR="00D50B82">
        <w:t>HR27</w:t>
      </w:r>
      <w:r w:rsidR="00AC1420">
        <w:t>2481ooo112oo17881</w:t>
      </w:r>
    </w:p>
    <w:p w:rsidRDefault="00B4223A" w:rsidP="003D70C5" w:rsidR="00055223">
      <w:pPr>
        <w:pStyle w:val="Odlomakpopisa"/>
        <w:numPr>
          <w:ilvl w:val="0"/>
          <w:numId w:val="2"/>
        </w:numPr>
      </w:pPr>
      <w:r>
        <w:lastRenderedPageBreak/>
        <w:t xml:space="preserve">   </w:t>
      </w:r>
      <w:r w:rsidR="00055223">
        <w:t xml:space="preserve">    Fina  Zagreb</w:t>
      </w:r>
      <w:r w:rsidR="005A0737">
        <w:tab/>
        <w:t xml:space="preserve">     </w:t>
      </w:r>
      <w:r w:rsidR="00055223">
        <w:t xml:space="preserve">                     </w:t>
      </w:r>
      <w:r w:rsidR="002435F5">
        <w:t xml:space="preserve">                               </w:t>
      </w:r>
      <w:r w:rsidR="00CE40D8">
        <w:t>5</w:t>
      </w:r>
      <w:r w:rsidR="00055223">
        <w:t>.</w:t>
      </w:r>
      <w:r w:rsidR="00CE40D8">
        <w:t>311</w:t>
      </w:r>
      <w:r w:rsidR="00055223">
        <w:t>,</w:t>
      </w:r>
      <w:r w:rsidR="00CE40D8">
        <w:t>38</w:t>
      </w:r>
      <w:r w:rsidR="00055223">
        <w:t xml:space="preserve"> kn</w:t>
      </w:r>
      <w:r w:rsidR="003D70C5">
        <w:tab/>
      </w:r>
      <w:r w:rsidR="00CE40D8">
        <w:t xml:space="preserve">            </w:t>
      </w:r>
      <w:r w:rsidR="003D70C5" w:rsidRPr="003D70C5">
        <w:t>0,7</w:t>
      </w:r>
      <w:r w:rsidR="00D743CB">
        <w:t>6531</w:t>
      </w:r>
      <w:r w:rsidR="003D70C5" w:rsidRPr="003D70C5">
        <w:t>%</w:t>
      </w:r>
      <w:r w:rsidR="00AA4A4E">
        <w:tab/>
      </w:r>
      <w:r w:rsidR="00AA4A4E">
        <w:tab/>
        <w:t xml:space="preserve">      </w:t>
      </w:r>
      <w:r w:rsidR="004845F5">
        <w:t>40,65</w:t>
      </w:r>
      <w:r w:rsidR="00AA4A4E">
        <w:tab/>
      </w:r>
      <w:r w:rsidR="00AA4A4E">
        <w:tab/>
        <w:t xml:space="preserve">     </w:t>
      </w:r>
      <w:r w:rsidR="00CE40D8">
        <w:t>5</w:t>
      </w:r>
      <w:r w:rsidR="00AA4A4E">
        <w:t>.</w:t>
      </w:r>
      <w:r w:rsidR="00CE40D8">
        <w:t>27</w:t>
      </w:r>
      <w:r w:rsidR="004845F5">
        <w:t>0</w:t>
      </w:r>
      <w:r w:rsidR="00AA4A4E">
        <w:t>,</w:t>
      </w:r>
      <w:r w:rsidR="004845F5">
        <w:t>73</w:t>
      </w:r>
    </w:p>
    <w:p w:rsidRDefault="00B4223A" w:rsidP="00055223" w:rsidR="00055223">
      <w:pPr>
        <w:pStyle w:val="Odlomakpopisa"/>
        <w:ind w:left="420"/>
      </w:pPr>
      <w:r>
        <w:t xml:space="preserve">    </w:t>
      </w:r>
      <w:r w:rsidR="00055223">
        <w:t xml:space="preserve">   </w:t>
      </w:r>
      <w:proofErr w:type="spellStart"/>
      <w:r w:rsidR="00055223">
        <w:t>Oib</w:t>
      </w:r>
      <w:proofErr w:type="spellEnd"/>
      <w:r w:rsidR="00055223">
        <w:t>:</w:t>
      </w:r>
      <w:r w:rsidR="00AC1420">
        <w:t xml:space="preserve"> 8582113o368</w:t>
      </w:r>
    </w:p>
    <w:p w:rsidRDefault="00B4223A" w:rsidP="002435F5" w:rsidR="002435F5">
      <w:pPr>
        <w:pStyle w:val="Odlomakpopisa"/>
        <w:ind w:left="420"/>
      </w:pPr>
      <w:r>
        <w:t xml:space="preserve">   </w:t>
      </w:r>
      <w:r w:rsidR="00055223">
        <w:t xml:space="preserve">   Račun:  </w:t>
      </w:r>
      <w:r w:rsidR="00D50B82">
        <w:t>HR42</w:t>
      </w:r>
      <w:r w:rsidR="00AC1420">
        <w:t>239ooo111ooo17o42</w:t>
      </w:r>
      <w:r w:rsidR="00055223">
        <w:t xml:space="preserve">                                 </w:t>
      </w:r>
      <w:r w:rsidR="00E965B8">
        <w:t xml:space="preserve">           </w:t>
      </w:r>
      <w:r w:rsidR="00D2594F">
        <w:t xml:space="preserve">                 </w:t>
      </w:r>
    </w:p>
    <w:p w:rsidRDefault="002435F5" w:rsidP="003D70C5" w:rsidR="002435F5">
      <w:pPr>
        <w:pStyle w:val="Odlomakpopisa"/>
        <w:numPr>
          <w:ilvl w:val="0"/>
          <w:numId w:val="2"/>
        </w:numPr>
      </w:pPr>
      <w:r>
        <w:t xml:space="preserve">       Allianz d.d. Zagreb  </w:t>
      </w:r>
      <w:r w:rsidR="005A0737">
        <w:t xml:space="preserve"> </w:t>
      </w:r>
      <w:r>
        <w:t xml:space="preserve">                     </w:t>
      </w:r>
      <w:r w:rsidR="005A0737">
        <w:t xml:space="preserve">                 </w:t>
      </w:r>
      <w:r w:rsidR="00BC5404">
        <w:t xml:space="preserve">     </w:t>
      </w:r>
      <w:r w:rsidR="005A0737">
        <w:t xml:space="preserve">    2.777,9o kn</w:t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AA4A4E">
        <w:tab/>
      </w:r>
      <w:r w:rsidR="00AA4A4E">
        <w:tab/>
        <w:t xml:space="preserve">      </w:t>
      </w:r>
      <w:r w:rsidR="004845F5">
        <w:t>21</w:t>
      </w:r>
      <w:r w:rsidR="00AA4A4E">
        <w:t>,</w:t>
      </w:r>
      <w:r w:rsidR="004845F5">
        <w:t>26</w:t>
      </w:r>
      <w:r w:rsidR="00AA4A4E">
        <w:tab/>
      </w:r>
      <w:r w:rsidR="00AA4A4E">
        <w:tab/>
        <w:t xml:space="preserve">     2.75</w:t>
      </w:r>
      <w:r w:rsidR="004845F5">
        <w:t>6</w:t>
      </w:r>
      <w:r w:rsidR="00AA4A4E">
        <w:t>,</w:t>
      </w:r>
      <w:r w:rsidR="004845F5">
        <w:t>64</w:t>
      </w:r>
    </w:p>
    <w:p w:rsidRDefault="002435F5" w:rsidP="002435F5" w:rsidR="002435F5">
      <w:pPr>
        <w:pStyle w:val="Odlomakpopisa"/>
        <w:ind w:left="420"/>
      </w:pPr>
      <w:r>
        <w:t xml:space="preserve">       </w:t>
      </w:r>
      <w:proofErr w:type="spellStart"/>
      <w:r>
        <w:t>Oib</w:t>
      </w:r>
      <w:proofErr w:type="spellEnd"/>
      <w:r>
        <w:t>:</w:t>
      </w:r>
      <w:r w:rsidR="00AC1420">
        <w:t xml:space="preserve"> 2375981o849</w:t>
      </w:r>
    </w:p>
    <w:p w:rsidRDefault="002435F5" w:rsidP="002435F5" w:rsidR="002435F5">
      <w:pPr>
        <w:pStyle w:val="Odlomakpopisa"/>
        <w:ind w:left="420"/>
      </w:pPr>
      <w:r>
        <w:t xml:space="preserve">       Račun:</w:t>
      </w:r>
      <w:r w:rsidR="00AC1420">
        <w:t xml:space="preserve"> </w:t>
      </w:r>
      <w:r w:rsidR="00642F45">
        <w:t>HR87</w:t>
      </w:r>
      <w:r w:rsidR="00AC1420">
        <w:t>236oooo15oo1o3513</w:t>
      </w:r>
    </w:p>
    <w:p w:rsidRDefault="00A87645" w:rsidP="003D70C5" w:rsidR="002435F5">
      <w:pPr>
        <w:pStyle w:val="Odlomakpopisa"/>
        <w:numPr>
          <w:ilvl w:val="0"/>
          <w:numId w:val="2"/>
        </w:numPr>
      </w:pPr>
      <w:r>
        <w:t xml:space="preserve">      HEP </w:t>
      </w:r>
      <w:r w:rsidR="002435F5">
        <w:t xml:space="preserve"> Opskrba d.o.o.                        </w:t>
      </w:r>
      <w:r w:rsidR="005A0737">
        <w:t xml:space="preserve">                  67.312,32 kn</w:t>
      </w:r>
      <w:r w:rsidR="003D70C5">
        <w:tab/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AA4A4E">
        <w:tab/>
      </w:r>
      <w:r w:rsidR="00AA4A4E">
        <w:tab/>
      </w:r>
      <w:r w:rsidR="00E50A32">
        <w:t xml:space="preserve">  </w:t>
      </w:r>
      <w:r w:rsidR="00AA4A4E">
        <w:t xml:space="preserve">  </w:t>
      </w:r>
      <w:r w:rsidR="004845F5">
        <w:t>515,1</w:t>
      </w:r>
      <w:r w:rsidR="00AA4A4E">
        <w:t>5</w:t>
      </w:r>
      <w:r w:rsidR="00AA4A4E">
        <w:tab/>
      </w:r>
      <w:r w:rsidR="00AA4A4E">
        <w:tab/>
        <w:t xml:space="preserve">   66.</w:t>
      </w:r>
      <w:r w:rsidR="004845F5">
        <w:t>797,17</w:t>
      </w:r>
    </w:p>
    <w:p w:rsidRDefault="002435F5" w:rsidP="002435F5" w:rsidR="002435F5">
      <w:pPr>
        <w:pStyle w:val="Odlomakpopisa"/>
        <w:ind w:left="420"/>
      </w:pPr>
      <w:r>
        <w:t xml:space="preserve">       </w:t>
      </w:r>
      <w:proofErr w:type="spellStart"/>
      <w:r>
        <w:t>Oib</w:t>
      </w:r>
      <w:proofErr w:type="spellEnd"/>
      <w:r>
        <w:t>:</w:t>
      </w:r>
      <w:r w:rsidR="00A87645">
        <w:t xml:space="preserve"> 63o73332379</w:t>
      </w:r>
    </w:p>
    <w:p w:rsidRDefault="002435F5" w:rsidP="002435F5" w:rsidR="002435F5">
      <w:pPr>
        <w:pStyle w:val="Odlomakpopisa"/>
        <w:ind w:left="420"/>
      </w:pPr>
      <w:r>
        <w:t xml:space="preserve">        Račun:</w:t>
      </w:r>
      <w:r w:rsidR="00A87645">
        <w:t xml:space="preserve"> </w:t>
      </w:r>
      <w:r w:rsidR="00642F45">
        <w:t>HR98</w:t>
      </w:r>
      <w:r w:rsidR="00A87645">
        <w:t>234ooo9111o112928</w:t>
      </w:r>
    </w:p>
    <w:p w:rsidRDefault="002435F5" w:rsidP="003D70C5" w:rsidR="002435F5">
      <w:pPr>
        <w:pStyle w:val="Odlomakpopisa"/>
        <w:numPr>
          <w:ilvl w:val="0"/>
          <w:numId w:val="2"/>
        </w:numPr>
      </w:pPr>
      <w:r>
        <w:t xml:space="preserve">       </w:t>
      </w:r>
      <w:proofErr w:type="spellStart"/>
      <w:r>
        <w:t>Pago</w:t>
      </w:r>
      <w:proofErr w:type="spellEnd"/>
      <w:r>
        <w:t xml:space="preserve"> Croatia d.o.o.         </w:t>
      </w:r>
      <w:r w:rsidR="005A0737">
        <w:t xml:space="preserve">                                884.268,74 kn</w:t>
      </w:r>
      <w:r w:rsidR="003D70C5">
        <w:tab/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AA4A4E">
        <w:tab/>
      </w:r>
      <w:r w:rsidR="00AA4A4E">
        <w:tab/>
        <w:t>6.</w:t>
      </w:r>
      <w:r w:rsidR="004845F5">
        <w:t>767</w:t>
      </w:r>
      <w:r w:rsidR="00AA4A4E">
        <w:t>,4</w:t>
      </w:r>
      <w:r w:rsidR="00E932DA">
        <w:t>9</w:t>
      </w:r>
      <w:r w:rsidR="00AA4A4E">
        <w:tab/>
      </w:r>
      <w:r w:rsidR="00AA4A4E">
        <w:tab/>
        <w:t>87</w:t>
      </w:r>
      <w:r w:rsidR="004845F5">
        <w:t>7</w:t>
      </w:r>
      <w:r w:rsidR="00AA4A4E">
        <w:t>.</w:t>
      </w:r>
      <w:r w:rsidR="004845F5">
        <w:t>501</w:t>
      </w:r>
      <w:r w:rsidR="00AA4A4E">
        <w:t>,</w:t>
      </w:r>
      <w:r w:rsidR="00CC7835">
        <w:t>25</w:t>
      </w:r>
    </w:p>
    <w:p w:rsidRDefault="002435F5" w:rsidP="002435F5" w:rsidR="002435F5">
      <w:pPr>
        <w:pStyle w:val="Odlomakpopisa"/>
        <w:ind w:left="420"/>
      </w:pPr>
      <w:r>
        <w:t xml:space="preserve">        </w:t>
      </w:r>
      <w:proofErr w:type="spellStart"/>
      <w:r>
        <w:t>Oib</w:t>
      </w:r>
      <w:proofErr w:type="spellEnd"/>
      <w:r>
        <w:t>:</w:t>
      </w:r>
      <w:r w:rsidR="00A87645">
        <w:t xml:space="preserve"> 246288143o4</w:t>
      </w:r>
    </w:p>
    <w:p w:rsidRDefault="002435F5" w:rsidP="002435F5" w:rsidR="002435F5">
      <w:pPr>
        <w:pStyle w:val="Odlomakpopisa"/>
        <w:ind w:left="420"/>
      </w:pPr>
      <w:r>
        <w:t xml:space="preserve">        Račun:</w:t>
      </w:r>
      <w:r w:rsidR="00A87645">
        <w:t xml:space="preserve"> </w:t>
      </w:r>
      <w:r w:rsidR="00642F45">
        <w:t>HR87</w:t>
      </w:r>
      <w:r w:rsidR="00A87645">
        <w:t>25oooo911o1oo2911</w:t>
      </w:r>
    </w:p>
    <w:p w:rsidRDefault="00CE40D8" w:rsidP="005A0737" w:rsidR="002435F5">
      <w:pPr>
        <w:ind w:left="60"/>
      </w:pPr>
      <w:r>
        <w:t>19</w:t>
      </w:r>
      <w:r w:rsidR="005A0737">
        <w:t>.</w:t>
      </w:r>
      <w:r w:rsidR="002435F5">
        <w:t xml:space="preserve">        </w:t>
      </w:r>
      <w:proofErr w:type="spellStart"/>
      <w:r w:rsidR="002435F5">
        <w:t>Perenod</w:t>
      </w:r>
      <w:proofErr w:type="spellEnd"/>
      <w:r w:rsidR="002435F5">
        <w:t xml:space="preserve"> </w:t>
      </w:r>
      <w:proofErr w:type="spellStart"/>
      <w:r w:rsidR="002435F5">
        <w:t>Ricard</w:t>
      </w:r>
      <w:proofErr w:type="spellEnd"/>
      <w:r w:rsidR="002435F5">
        <w:t xml:space="preserve"> Croa</w:t>
      </w:r>
      <w:r w:rsidR="005A0737">
        <w:t xml:space="preserve">tia d.o.o.                     </w:t>
      </w:r>
      <w:r w:rsidR="002435F5">
        <w:t xml:space="preserve"> 344.41o,35 kn</w:t>
      </w:r>
      <w:r w:rsidR="003D70C5">
        <w:tab/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AA4A4E">
        <w:tab/>
      </w:r>
      <w:r w:rsidR="00AA4A4E">
        <w:tab/>
        <w:t>2.</w:t>
      </w:r>
      <w:r w:rsidR="004845F5">
        <w:t>635</w:t>
      </w:r>
      <w:r w:rsidR="00AA4A4E">
        <w:t>,8</w:t>
      </w:r>
      <w:r w:rsidR="00E932DA">
        <w:t>4</w:t>
      </w:r>
      <w:r w:rsidR="00AA4A4E">
        <w:tab/>
      </w:r>
      <w:r w:rsidR="00AA4A4E">
        <w:tab/>
        <w:t>34</w:t>
      </w:r>
      <w:r w:rsidR="004845F5">
        <w:t>1</w:t>
      </w:r>
      <w:r w:rsidR="00AA4A4E">
        <w:t>.</w:t>
      </w:r>
      <w:r w:rsidR="004845F5">
        <w:t>774</w:t>
      </w:r>
      <w:r w:rsidR="00AA4A4E">
        <w:t>,</w:t>
      </w:r>
      <w:r w:rsidR="004845F5">
        <w:t>5</w:t>
      </w:r>
      <w:r w:rsidR="00CC7835">
        <w:t>1</w:t>
      </w:r>
    </w:p>
    <w:p w:rsidRDefault="002435F5" w:rsidP="002435F5" w:rsidR="002435F5">
      <w:pPr>
        <w:pStyle w:val="Odlomakpopisa"/>
        <w:ind w:left="420"/>
      </w:pPr>
      <w:r>
        <w:t xml:space="preserve">        </w:t>
      </w:r>
      <w:proofErr w:type="spellStart"/>
      <w:r>
        <w:t>Oib</w:t>
      </w:r>
      <w:proofErr w:type="spellEnd"/>
      <w:r>
        <w:t>:</w:t>
      </w:r>
      <w:r w:rsidR="00ED4D3F">
        <w:t xml:space="preserve">  454841o4337</w:t>
      </w:r>
    </w:p>
    <w:p w:rsidRDefault="002435F5" w:rsidP="002435F5" w:rsidR="002435F5">
      <w:pPr>
        <w:pStyle w:val="Odlomakpopisa"/>
        <w:ind w:left="420"/>
      </w:pPr>
      <w:r>
        <w:t xml:space="preserve">        Račun:</w:t>
      </w:r>
      <w:r w:rsidR="00ED4D3F">
        <w:t xml:space="preserve"> </w:t>
      </w:r>
      <w:r w:rsidR="00642F45">
        <w:t>HR85</w:t>
      </w:r>
      <w:r w:rsidR="00ED4D3F">
        <w:t>233ooo315oo2o56o5</w:t>
      </w:r>
    </w:p>
    <w:p w:rsidRDefault="00CE40D8" w:rsidP="00CE40D8" w:rsidR="002435F5">
      <w:pPr>
        <w:ind w:left="60"/>
      </w:pPr>
      <w:r>
        <w:t>20</w:t>
      </w:r>
      <w:r w:rsidR="002435F5">
        <w:t xml:space="preserve">        </w:t>
      </w:r>
      <w:proofErr w:type="spellStart"/>
      <w:r w:rsidR="002435F5">
        <w:t>UniCredit</w:t>
      </w:r>
      <w:proofErr w:type="spellEnd"/>
      <w:r w:rsidR="002435F5">
        <w:t xml:space="preserve"> </w:t>
      </w:r>
      <w:proofErr w:type="spellStart"/>
      <w:r w:rsidR="002435F5">
        <w:t>Leasing</w:t>
      </w:r>
      <w:proofErr w:type="spellEnd"/>
      <w:r w:rsidR="002435F5">
        <w:t xml:space="preserve"> d.o.o.</w:t>
      </w:r>
      <w:r w:rsidR="00A87645">
        <w:t xml:space="preserve">                                </w:t>
      </w:r>
      <w:r w:rsidR="005A0737">
        <w:t>261.654,97 kn</w:t>
      </w:r>
      <w:r w:rsidR="003D70C5">
        <w:tab/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AA4A4E">
        <w:tab/>
      </w:r>
      <w:r w:rsidR="00AA4A4E">
        <w:tab/>
      </w:r>
      <w:r w:rsidR="004845F5">
        <w:t>2</w:t>
      </w:r>
      <w:r w:rsidR="00AA4A4E">
        <w:t>.</w:t>
      </w:r>
      <w:r w:rsidR="004845F5">
        <w:t>002</w:t>
      </w:r>
      <w:r w:rsidR="00AA4A4E">
        <w:t>,</w:t>
      </w:r>
      <w:r w:rsidR="00E932DA">
        <w:t>50</w:t>
      </w:r>
      <w:r w:rsidR="00AA4A4E">
        <w:tab/>
      </w:r>
      <w:r w:rsidR="00AA4A4E">
        <w:tab/>
        <w:t>259.</w:t>
      </w:r>
      <w:r w:rsidR="004845F5">
        <w:t>652</w:t>
      </w:r>
      <w:r w:rsidR="00AA4A4E">
        <w:t>,</w:t>
      </w:r>
      <w:r w:rsidR="00CC7835">
        <w:t>47</w:t>
      </w:r>
    </w:p>
    <w:p w:rsidRDefault="002435F5" w:rsidP="002435F5" w:rsidR="002435F5">
      <w:pPr>
        <w:pStyle w:val="Odlomakpopisa"/>
        <w:ind w:left="420"/>
      </w:pPr>
      <w:r>
        <w:t xml:space="preserve">        </w:t>
      </w:r>
      <w:proofErr w:type="spellStart"/>
      <w:r>
        <w:t>Oib</w:t>
      </w:r>
      <w:proofErr w:type="spellEnd"/>
      <w:r>
        <w:t>:</w:t>
      </w:r>
      <w:r w:rsidR="00A87645">
        <w:t xml:space="preserve"> 1873614121o</w:t>
      </w:r>
    </w:p>
    <w:p w:rsidRDefault="002435F5" w:rsidP="002435F5" w:rsidR="002435F5">
      <w:pPr>
        <w:pStyle w:val="Odlomakpopisa"/>
        <w:ind w:left="420"/>
      </w:pPr>
      <w:r>
        <w:t xml:space="preserve">        Račun:</w:t>
      </w:r>
      <w:r w:rsidR="00A87645">
        <w:t xml:space="preserve"> </w:t>
      </w:r>
      <w:r w:rsidR="00642F45">
        <w:t>HR51</w:t>
      </w:r>
      <w:r w:rsidR="00A87645">
        <w:t>236oooo11o1923623</w:t>
      </w:r>
    </w:p>
    <w:p w:rsidRDefault="00572832" w:rsidP="003D70C5" w:rsidR="002435F5">
      <w:pPr>
        <w:pStyle w:val="Odlomakpopisa"/>
        <w:numPr>
          <w:ilvl w:val="0"/>
          <w:numId w:val="3"/>
        </w:numPr>
      </w:pPr>
      <w:r>
        <w:t xml:space="preserve">        RH.MF.Po</w:t>
      </w:r>
      <w:r w:rsidR="000901A4">
        <w:t>rezna uprava ,</w:t>
      </w:r>
      <w:proofErr w:type="spellStart"/>
      <w:r w:rsidR="000901A4">
        <w:t>Pod.ured</w:t>
      </w:r>
      <w:proofErr w:type="spellEnd"/>
      <w:r w:rsidR="000901A4">
        <w:t xml:space="preserve">            </w:t>
      </w:r>
      <w:r w:rsidR="005A0737">
        <w:t xml:space="preserve"> 3.237.911,29 kn</w:t>
      </w:r>
      <w:r w:rsidR="003D70C5">
        <w:tab/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AA4A4E">
        <w:tab/>
        <w:t xml:space="preserve">          2</w:t>
      </w:r>
      <w:r w:rsidR="004845F5">
        <w:t>4</w:t>
      </w:r>
      <w:r w:rsidR="00AA4A4E">
        <w:t>.</w:t>
      </w:r>
      <w:r w:rsidR="004845F5">
        <w:t>780</w:t>
      </w:r>
      <w:r w:rsidR="00AA4A4E">
        <w:t>,</w:t>
      </w:r>
      <w:r w:rsidR="00E932DA">
        <w:t>38</w:t>
      </w:r>
      <w:r w:rsidR="008047BC">
        <w:tab/>
        <w:t xml:space="preserve">          3.21</w:t>
      </w:r>
      <w:r w:rsidR="004845F5">
        <w:t>3</w:t>
      </w:r>
      <w:r w:rsidR="008047BC">
        <w:t>.</w:t>
      </w:r>
      <w:r w:rsidR="004845F5">
        <w:t>13</w:t>
      </w:r>
      <w:r w:rsidR="00CC7835">
        <w:t>0</w:t>
      </w:r>
      <w:r w:rsidR="008047BC">
        <w:t>,</w:t>
      </w:r>
      <w:r w:rsidR="00CC7835">
        <w:t>91</w:t>
      </w:r>
    </w:p>
    <w:p w:rsidRDefault="000901A4" w:rsidP="000901A4" w:rsidR="000901A4">
      <w:pPr>
        <w:pStyle w:val="Odlomakpopisa"/>
        <w:ind w:left="420"/>
      </w:pPr>
      <w:r>
        <w:t xml:space="preserve">        Karlovac </w:t>
      </w:r>
    </w:p>
    <w:p w:rsidRDefault="00572832" w:rsidP="00572832" w:rsidR="00572832">
      <w:pPr>
        <w:pStyle w:val="Odlomakpopisa"/>
        <w:ind w:left="420"/>
      </w:pPr>
      <w:r>
        <w:t xml:space="preserve">         </w:t>
      </w:r>
      <w:proofErr w:type="spellStart"/>
      <w:r>
        <w:t>Oib</w:t>
      </w:r>
      <w:proofErr w:type="spellEnd"/>
      <w:r>
        <w:t>:</w:t>
      </w:r>
      <w:r w:rsidR="004237AD">
        <w:t xml:space="preserve"> </w:t>
      </w:r>
      <w:r w:rsidR="000C30D8">
        <w:t xml:space="preserve"> 18683136487</w:t>
      </w:r>
    </w:p>
    <w:p w:rsidRDefault="00572832" w:rsidP="00572832" w:rsidR="00572832">
      <w:pPr>
        <w:pStyle w:val="Odlomakpopisa"/>
        <w:ind w:left="420"/>
      </w:pPr>
      <w:r>
        <w:t xml:space="preserve">         Račun:</w:t>
      </w:r>
      <w:r w:rsidR="004237AD">
        <w:t xml:space="preserve"> </w:t>
      </w:r>
      <w:r w:rsidR="00642F45">
        <w:t>HR12</w:t>
      </w:r>
      <w:r w:rsidR="004237AD">
        <w:t xml:space="preserve">1oo1oo51863ooo16o </w:t>
      </w:r>
    </w:p>
    <w:p w:rsidRDefault="00572832" w:rsidP="003D70C5" w:rsidR="00572832">
      <w:pPr>
        <w:pStyle w:val="Odlomakpopisa"/>
        <w:numPr>
          <w:ilvl w:val="0"/>
          <w:numId w:val="3"/>
        </w:numPr>
      </w:pPr>
      <w:r>
        <w:t xml:space="preserve">         Hrvatska pošta d.d.                 </w:t>
      </w:r>
      <w:r w:rsidR="00A86B48">
        <w:t xml:space="preserve">                  </w:t>
      </w:r>
      <w:r w:rsidR="005A0737">
        <w:t xml:space="preserve">       6o.319,27 kn</w:t>
      </w:r>
      <w:r w:rsidR="003D70C5">
        <w:tab/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8047BC">
        <w:tab/>
      </w:r>
      <w:r w:rsidR="008047BC">
        <w:tab/>
        <w:t xml:space="preserve"> 4</w:t>
      </w:r>
      <w:r w:rsidR="004845F5">
        <w:t>61</w:t>
      </w:r>
      <w:r w:rsidR="008047BC">
        <w:t>,</w:t>
      </w:r>
      <w:r w:rsidR="004845F5">
        <w:t>6</w:t>
      </w:r>
      <w:r w:rsidR="00E932DA">
        <w:t>4</w:t>
      </w:r>
      <w:r w:rsidR="008047BC">
        <w:tab/>
      </w:r>
      <w:r w:rsidR="008047BC">
        <w:tab/>
        <w:t xml:space="preserve">  59.</w:t>
      </w:r>
      <w:r w:rsidR="004845F5">
        <w:t>857</w:t>
      </w:r>
      <w:r w:rsidR="008047BC">
        <w:t>,</w:t>
      </w:r>
      <w:r w:rsidR="004845F5">
        <w:t>6</w:t>
      </w:r>
      <w:r w:rsidR="00CC7835">
        <w:t>3</w:t>
      </w:r>
    </w:p>
    <w:p w:rsidRDefault="00572832" w:rsidP="00572832" w:rsidR="00572832">
      <w:pPr>
        <w:pStyle w:val="Odlomakpopisa"/>
        <w:ind w:left="420"/>
      </w:pPr>
      <w:r>
        <w:t xml:space="preserve">         </w:t>
      </w:r>
      <w:proofErr w:type="spellStart"/>
      <w:r>
        <w:t>Oib</w:t>
      </w:r>
      <w:proofErr w:type="spellEnd"/>
      <w:r>
        <w:t>:</w:t>
      </w:r>
      <w:r w:rsidR="004237AD">
        <w:t xml:space="preserve"> 8731181o356</w:t>
      </w:r>
    </w:p>
    <w:p w:rsidRDefault="00572832" w:rsidP="00572832" w:rsidR="00572832">
      <w:pPr>
        <w:pStyle w:val="Odlomakpopisa"/>
        <w:ind w:left="420"/>
      </w:pPr>
      <w:r>
        <w:t xml:space="preserve">         Račun:</w:t>
      </w:r>
      <w:r w:rsidR="004237AD">
        <w:t xml:space="preserve"> </w:t>
      </w:r>
      <w:r w:rsidR="00642F45">
        <w:t>HR16</w:t>
      </w:r>
      <w:r w:rsidR="004237AD">
        <w:t>239ooo111ooo18674</w:t>
      </w:r>
    </w:p>
    <w:p w:rsidRDefault="00572832" w:rsidP="003D70C5" w:rsidR="00572832">
      <w:pPr>
        <w:pStyle w:val="Odlomakpopisa"/>
        <w:numPr>
          <w:ilvl w:val="0"/>
          <w:numId w:val="3"/>
        </w:numPr>
      </w:pPr>
      <w:r>
        <w:t xml:space="preserve">         Ina Industrija  nafte d.d.       </w:t>
      </w:r>
      <w:r w:rsidR="00A86B48">
        <w:t xml:space="preserve">                   </w:t>
      </w:r>
      <w:r w:rsidR="005A0737">
        <w:t xml:space="preserve">      167.517,2o kn</w:t>
      </w:r>
      <w:r w:rsidR="003D70C5">
        <w:tab/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8047BC">
        <w:tab/>
        <w:t xml:space="preserve">            1.</w:t>
      </w:r>
      <w:r w:rsidR="004845F5">
        <w:t>282</w:t>
      </w:r>
      <w:r w:rsidR="008047BC">
        <w:t>,</w:t>
      </w:r>
      <w:r w:rsidR="004845F5">
        <w:t>0</w:t>
      </w:r>
      <w:r w:rsidR="00E932DA">
        <w:t>4</w:t>
      </w:r>
      <w:r w:rsidR="004845F5">
        <w:tab/>
      </w:r>
      <w:r w:rsidR="004845F5">
        <w:tab/>
        <w:t>166.235</w:t>
      </w:r>
      <w:r w:rsidR="008047BC">
        <w:t>,</w:t>
      </w:r>
      <w:r w:rsidR="004845F5">
        <w:t>1</w:t>
      </w:r>
      <w:r w:rsidR="00CC7835">
        <w:t>6</w:t>
      </w:r>
    </w:p>
    <w:p w:rsidRDefault="00572832" w:rsidP="00572832" w:rsidR="00572832">
      <w:pPr>
        <w:pStyle w:val="Odlomakpopisa"/>
        <w:ind w:left="420"/>
      </w:pPr>
      <w:r>
        <w:t xml:space="preserve">         </w:t>
      </w:r>
      <w:proofErr w:type="spellStart"/>
      <w:r>
        <w:t>Oib</w:t>
      </w:r>
      <w:proofErr w:type="spellEnd"/>
      <w:r>
        <w:t>:</w:t>
      </w:r>
      <w:r w:rsidR="004237AD">
        <w:t xml:space="preserve"> </w:t>
      </w:r>
      <w:r w:rsidR="000C30D8">
        <w:t>2775956o625</w:t>
      </w:r>
      <w:r w:rsidR="004237AD">
        <w:t xml:space="preserve"> </w:t>
      </w:r>
    </w:p>
    <w:p w:rsidRDefault="00572832" w:rsidP="00572832" w:rsidR="00572832">
      <w:pPr>
        <w:pStyle w:val="Odlomakpopisa"/>
        <w:ind w:left="420"/>
      </w:pPr>
      <w:r>
        <w:t xml:space="preserve">          Račun:</w:t>
      </w:r>
      <w:r w:rsidR="004237AD">
        <w:t xml:space="preserve"> </w:t>
      </w:r>
      <w:r w:rsidR="00642F45">
        <w:t>HR92</w:t>
      </w:r>
      <w:r w:rsidR="004237AD">
        <w:t>234ooo911ooo229o2</w:t>
      </w:r>
    </w:p>
    <w:p w:rsidRDefault="00572832" w:rsidP="003D70C5" w:rsidR="00572832">
      <w:pPr>
        <w:pStyle w:val="Odlomakpopisa"/>
        <w:numPr>
          <w:ilvl w:val="0"/>
          <w:numId w:val="3"/>
        </w:numPr>
      </w:pPr>
      <w:r>
        <w:t xml:space="preserve">         Zagrebačka banka d.d.           </w:t>
      </w:r>
      <w:r w:rsidR="00A86B48">
        <w:t xml:space="preserve">                  </w:t>
      </w:r>
      <w:r w:rsidR="005A0737">
        <w:t xml:space="preserve">    </w:t>
      </w:r>
      <w:r>
        <w:t xml:space="preserve"> 295.197,79 kn</w:t>
      </w:r>
      <w:r w:rsidR="003D70C5">
        <w:tab/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8047BC">
        <w:tab/>
        <w:t xml:space="preserve">           2.</w:t>
      </w:r>
      <w:r w:rsidR="004845F5">
        <w:t>259</w:t>
      </w:r>
      <w:r w:rsidR="008047BC">
        <w:t>,</w:t>
      </w:r>
      <w:r w:rsidR="00E932DA">
        <w:t>21</w:t>
      </w:r>
      <w:r w:rsidR="008047BC">
        <w:tab/>
      </w:r>
      <w:r w:rsidR="008047BC">
        <w:tab/>
        <w:t>29</w:t>
      </w:r>
      <w:r w:rsidR="004845F5">
        <w:t>2</w:t>
      </w:r>
      <w:r w:rsidR="008047BC">
        <w:t>.</w:t>
      </w:r>
      <w:r w:rsidR="004845F5">
        <w:t>938</w:t>
      </w:r>
      <w:r w:rsidR="008047BC">
        <w:t>,</w:t>
      </w:r>
      <w:r w:rsidR="00CC7835">
        <w:t>58</w:t>
      </w:r>
    </w:p>
    <w:p w:rsidRDefault="00572832" w:rsidP="008E6D26" w:rsidR="005A0737">
      <w:pPr>
        <w:pStyle w:val="Odlomakpopisa"/>
        <w:ind w:left="420"/>
      </w:pPr>
      <w:r>
        <w:t xml:space="preserve">         </w:t>
      </w:r>
      <w:proofErr w:type="spellStart"/>
      <w:r>
        <w:t>Oib</w:t>
      </w:r>
      <w:proofErr w:type="spellEnd"/>
      <w:r>
        <w:t>:</w:t>
      </w:r>
      <w:r w:rsidR="008E6D26">
        <w:t xml:space="preserve"> 92963223473</w:t>
      </w:r>
    </w:p>
    <w:p w:rsidRDefault="008E6D26" w:rsidP="008E6D26" w:rsidR="000901A4">
      <w:pPr>
        <w:pStyle w:val="Odlomakpopisa"/>
        <w:ind w:left="420"/>
      </w:pPr>
      <w:r>
        <w:lastRenderedPageBreak/>
        <w:t xml:space="preserve">         </w:t>
      </w:r>
      <w:r w:rsidR="00572832">
        <w:t>Račun:</w:t>
      </w:r>
      <w:r>
        <w:t xml:space="preserve"> </w:t>
      </w:r>
      <w:r w:rsidR="00642F45">
        <w:t>HR88</w:t>
      </w:r>
      <w:r>
        <w:t>236oooo1ooooooo13</w:t>
      </w:r>
    </w:p>
    <w:p w:rsidRDefault="00572832" w:rsidP="003D70C5" w:rsidR="00572832">
      <w:pPr>
        <w:pStyle w:val="Odlomakpopisa"/>
        <w:numPr>
          <w:ilvl w:val="0"/>
          <w:numId w:val="3"/>
        </w:numPr>
      </w:pPr>
      <w:r>
        <w:t xml:space="preserve">         Karlovačka pivovara d.d.    </w:t>
      </w:r>
      <w:r w:rsidR="00A86B48">
        <w:t xml:space="preserve">                    </w:t>
      </w:r>
      <w:r w:rsidR="005A0737">
        <w:t xml:space="preserve">    8.6o3.711,66 kn</w:t>
      </w:r>
      <w:r w:rsidR="003D70C5">
        <w:tab/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8047BC">
        <w:tab/>
        <w:t xml:space="preserve">   </w:t>
      </w:r>
      <w:r w:rsidR="00642F45">
        <w:t xml:space="preserve">      </w:t>
      </w:r>
      <w:r w:rsidR="004845F5">
        <w:t>65</w:t>
      </w:r>
      <w:r w:rsidR="00642F45">
        <w:t>.</w:t>
      </w:r>
      <w:r w:rsidR="004845F5">
        <w:t>845</w:t>
      </w:r>
      <w:r w:rsidR="00642F45">
        <w:t>,</w:t>
      </w:r>
      <w:r w:rsidR="00E932DA">
        <w:t>93</w:t>
      </w:r>
      <w:r w:rsidR="00642F45">
        <w:tab/>
        <w:t xml:space="preserve">     </w:t>
      </w:r>
      <w:r w:rsidR="00CC7835">
        <w:t xml:space="preserve"> </w:t>
      </w:r>
      <w:r w:rsidR="00642F45">
        <w:t xml:space="preserve">  </w:t>
      </w:r>
      <w:r w:rsidR="008047BC">
        <w:t xml:space="preserve"> 8.5</w:t>
      </w:r>
      <w:r w:rsidR="000E6236">
        <w:t>37</w:t>
      </w:r>
      <w:r w:rsidR="008047BC">
        <w:t>.</w:t>
      </w:r>
      <w:r w:rsidR="000E6236">
        <w:t>866</w:t>
      </w:r>
      <w:r w:rsidR="008047BC">
        <w:t>,</w:t>
      </w:r>
      <w:r w:rsidR="00CC7835">
        <w:t>73</w:t>
      </w:r>
    </w:p>
    <w:p w:rsidRDefault="00572832" w:rsidP="00572832" w:rsidR="00572832">
      <w:pPr>
        <w:pStyle w:val="Odlomakpopisa"/>
        <w:ind w:left="420"/>
      </w:pPr>
      <w:r>
        <w:t xml:space="preserve">          </w:t>
      </w:r>
      <w:proofErr w:type="spellStart"/>
      <w:r>
        <w:t>Oib</w:t>
      </w:r>
      <w:proofErr w:type="spellEnd"/>
      <w:r>
        <w:t>:</w:t>
      </w:r>
      <w:r w:rsidR="006368A7">
        <w:t xml:space="preserve"> 26o57862389</w:t>
      </w:r>
    </w:p>
    <w:p w:rsidRDefault="00572832" w:rsidP="00572832" w:rsidR="00572832">
      <w:pPr>
        <w:pStyle w:val="Odlomakpopisa"/>
        <w:ind w:left="420"/>
      </w:pPr>
      <w:r>
        <w:t xml:space="preserve">          Račun</w:t>
      </w:r>
      <w:r w:rsidR="006368A7">
        <w:t xml:space="preserve">: </w:t>
      </w:r>
      <w:r w:rsidR="00642F45">
        <w:t>HR76</w:t>
      </w:r>
      <w:r w:rsidR="006368A7">
        <w:t>2484oo</w:t>
      </w:r>
      <w:r w:rsidR="00642F45">
        <w:t>8</w:t>
      </w:r>
      <w:r w:rsidR="006368A7">
        <w:t>11o1365o14</w:t>
      </w:r>
    </w:p>
    <w:p w:rsidRDefault="00F36E29" w:rsidP="00572832" w:rsidR="00F36E29">
      <w:pPr>
        <w:pStyle w:val="Odlomakpopisa"/>
        <w:ind w:left="420"/>
      </w:pPr>
    </w:p>
    <w:p w:rsidRDefault="00F36E29" w:rsidP="00572832" w:rsidR="00F36E29">
      <w:pPr>
        <w:pStyle w:val="Odlomakpopisa"/>
        <w:ind w:left="420"/>
      </w:pPr>
    </w:p>
    <w:p w:rsidRDefault="0013381D" w:rsidP="00572832" w:rsidR="0013381D">
      <w:pPr>
        <w:pStyle w:val="Odlomakpopisa"/>
        <w:ind w:left="420"/>
      </w:pPr>
    </w:p>
    <w:p w:rsidRDefault="0013381D" w:rsidP="00572832" w:rsidR="0013381D">
      <w:pPr>
        <w:pStyle w:val="Odlomakpopisa"/>
        <w:ind w:left="420"/>
      </w:pPr>
    </w:p>
    <w:p w:rsidRDefault="00572832" w:rsidP="003D70C5" w:rsidR="00572832">
      <w:pPr>
        <w:pStyle w:val="Odlomakpopisa"/>
        <w:numPr>
          <w:ilvl w:val="0"/>
          <w:numId w:val="3"/>
        </w:numPr>
      </w:pPr>
      <w:r>
        <w:t xml:space="preserve">          Općina </w:t>
      </w:r>
      <w:proofErr w:type="spellStart"/>
      <w:r>
        <w:t>Stupnik</w:t>
      </w:r>
      <w:proofErr w:type="spellEnd"/>
      <w:r>
        <w:t xml:space="preserve">                           </w:t>
      </w:r>
      <w:r w:rsidR="00A86B48">
        <w:t xml:space="preserve">             </w:t>
      </w:r>
      <w:r w:rsidR="005A0737">
        <w:t xml:space="preserve">      </w:t>
      </w:r>
      <w:r w:rsidR="00A86B48">
        <w:t xml:space="preserve">  </w:t>
      </w:r>
      <w:r w:rsidR="005A0737">
        <w:t xml:space="preserve"> 17.97o,o1 kn</w:t>
      </w:r>
      <w:r w:rsidR="003D70C5">
        <w:tab/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8047BC">
        <w:tab/>
        <w:t xml:space="preserve">           1</w:t>
      </w:r>
      <w:r w:rsidR="000E6236">
        <w:t>37</w:t>
      </w:r>
      <w:r w:rsidR="008047BC">
        <w:t>,</w:t>
      </w:r>
      <w:r w:rsidR="000E6236">
        <w:t>53</w:t>
      </w:r>
      <w:r w:rsidR="008047BC">
        <w:tab/>
      </w:r>
      <w:r w:rsidR="008047BC">
        <w:tab/>
      </w:r>
      <w:r w:rsidR="008047BC">
        <w:tab/>
        <w:t>17.8</w:t>
      </w:r>
      <w:r w:rsidR="000E6236">
        <w:t>32</w:t>
      </w:r>
      <w:r w:rsidR="008047BC">
        <w:t>,</w:t>
      </w:r>
      <w:r w:rsidR="000E6236">
        <w:t>48</w:t>
      </w:r>
    </w:p>
    <w:p w:rsidRDefault="00572832" w:rsidP="00572832" w:rsidR="00572832">
      <w:pPr>
        <w:pStyle w:val="Odlomakpopisa"/>
        <w:ind w:left="420"/>
      </w:pPr>
      <w:r>
        <w:t xml:space="preserve">          </w:t>
      </w:r>
      <w:proofErr w:type="spellStart"/>
      <w:r>
        <w:t>Oib</w:t>
      </w:r>
      <w:proofErr w:type="spellEnd"/>
      <w:r>
        <w:t>:</w:t>
      </w:r>
      <w:r w:rsidR="006368A7">
        <w:t xml:space="preserve"> 9o374778256</w:t>
      </w:r>
    </w:p>
    <w:p w:rsidRDefault="00D773D6" w:rsidP="00572832" w:rsidR="00572832">
      <w:pPr>
        <w:pStyle w:val="Odlomakpopisa"/>
        <w:ind w:left="420"/>
      </w:pPr>
      <w:r>
        <w:t xml:space="preserve">          Rač</w:t>
      </w:r>
      <w:r w:rsidR="00572832">
        <w:t>un:</w:t>
      </w:r>
      <w:r w:rsidR="006368A7">
        <w:t xml:space="preserve"> </w:t>
      </w:r>
      <w:r w:rsidR="00642F45">
        <w:t>HR78</w:t>
      </w:r>
      <w:r w:rsidR="006368A7">
        <w:t>236oooo18551oooo7</w:t>
      </w:r>
    </w:p>
    <w:p w:rsidRDefault="00DD6DF7" w:rsidP="003D70C5" w:rsidR="00572832">
      <w:pPr>
        <w:pStyle w:val="Odlomakpopisa"/>
        <w:numPr>
          <w:ilvl w:val="0"/>
          <w:numId w:val="3"/>
        </w:numPr>
      </w:pPr>
      <w:r>
        <w:t xml:space="preserve">        </w:t>
      </w:r>
      <w:r w:rsidR="00572832">
        <w:t xml:space="preserve"> </w:t>
      </w:r>
      <w:proofErr w:type="spellStart"/>
      <w:r w:rsidR="00572832">
        <w:t>Kestlin</w:t>
      </w:r>
      <w:proofErr w:type="spellEnd"/>
      <w:r w:rsidR="00572832">
        <w:t xml:space="preserve"> d.d.</w:t>
      </w:r>
      <w:r>
        <w:t xml:space="preserve">                                                </w:t>
      </w:r>
      <w:r w:rsidR="00A86B48">
        <w:t xml:space="preserve">  </w:t>
      </w:r>
      <w:r>
        <w:t xml:space="preserve"> </w:t>
      </w:r>
      <w:r w:rsidR="005A0737">
        <w:t xml:space="preserve">     13.714,85 kn</w:t>
      </w:r>
      <w:r w:rsidR="003D70C5">
        <w:tab/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0E6236">
        <w:tab/>
        <w:t xml:space="preserve">          104</w:t>
      </w:r>
      <w:r w:rsidR="008047BC">
        <w:t>,</w:t>
      </w:r>
      <w:r w:rsidR="000E6236">
        <w:t>9</w:t>
      </w:r>
      <w:r w:rsidR="008047BC">
        <w:t>6</w:t>
      </w:r>
      <w:r w:rsidR="008047BC">
        <w:tab/>
      </w:r>
      <w:r w:rsidR="008047BC">
        <w:tab/>
      </w:r>
      <w:r w:rsidR="008047BC">
        <w:tab/>
        <w:t>13.6</w:t>
      </w:r>
      <w:r w:rsidR="000E6236">
        <w:t>09</w:t>
      </w:r>
      <w:r w:rsidR="008047BC">
        <w:t>,</w:t>
      </w:r>
      <w:r w:rsidR="000E6236">
        <w:t>8</w:t>
      </w:r>
      <w:r w:rsidR="008047BC">
        <w:t>9</w:t>
      </w:r>
    </w:p>
    <w:p w:rsidRDefault="00DD6DF7" w:rsidP="00572832" w:rsidR="00572832">
      <w:pPr>
        <w:pStyle w:val="Odlomakpopisa"/>
        <w:ind w:left="420"/>
      </w:pPr>
      <w:r>
        <w:t xml:space="preserve">          </w:t>
      </w:r>
      <w:proofErr w:type="spellStart"/>
      <w:r>
        <w:t>Oib</w:t>
      </w:r>
      <w:proofErr w:type="spellEnd"/>
      <w:r>
        <w:t>:</w:t>
      </w:r>
      <w:r w:rsidR="00E234FF">
        <w:t xml:space="preserve"> 928o3o32o1o</w:t>
      </w:r>
    </w:p>
    <w:p w:rsidRDefault="00DD6DF7" w:rsidP="00DD6DF7" w:rsidR="00DD6DF7">
      <w:pPr>
        <w:pStyle w:val="Odlomakpopisa"/>
        <w:ind w:left="420"/>
      </w:pPr>
      <w:r>
        <w:t xml:space="preserve">          Račun: </w:t>
      </w:r>
      <w:r w:rsidR="00642F45">
        <w:t>HR96</w:t>
      </w:r>
      <w:r w:rsidR="00E234FF">
        <w:t>24o2oo611ooooo125</w:t>
      </w:r>
    </w:p>
    <w:p w:rsidRDefault="00CE40D8" w:rsidP="00DD6DF7" w:rsidR="00DD6DF7">
      <w:r>
        <w:t>28</w:t>
      </w:r>
      <w:r w:rsidR="00DD6DF7">
        <w:t xml:space="preserve">.            Kutjevo d.d.                           </w:t>
      </w:r>
      <w:r w:rsidR="00A86B48">
        <w:t xml:space="preserve">               </w:t>
      </w:r>
      <w:r w:rsidR="005A0737">
        <w:t xml:space="preserve">  </w:t>
      </w:r>
      <w:r w:rsidR="00A86B48">
        <w:t xml:space="preserve">    </w:t>
      </w:r>
      <w:r w:rsidR="005A0737">
        <w:t xml:space="preserve"> 2.o41.77o,38 kn</w:t>
      </w:r>
      <w:r w:rsidR="003D70C5">
        <w:tab/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8047BC">
        <w:tab/>
        <w:t xml:space="preserve">      1</w:t>
      </w:r>
      <w:r w:rsidR="000E6236">
        <w:t>5</w:t>
      </w:r>
      <w:r w:rsidR="008047BC">
        <w:t>.</w:t>
      </w:r>
      <w:r w:rsidR="000E6236">
        <w:t>62</w:t>
      </w:r>
      <w:r w:rsidR="00E932DA">
        <w:t>6</w:t>
      </w:r>
      <w:r w:rsidR="008047BC">
        <w:t>,</w:t>
      </w:r>
      <w:r w:rsidR="00E932DA">
        <w:t>08</w:t>
      </w:r>
      <w:r w:rsidR="008047BC">
        <w:tab/>
      </w:r>
      <w:r w:rsidR="008047BC">
        <w:tab/>
        <w:t xml:space="preserve">         2.02</w:t>
      </w:r>
      <w:r w:rsidR="000E6236">
        <w:t>6</w:t>
      </w:r>
      <w:r w:rsidR="00B80E43">
        <w:t>.</w:t>
      </w:r>
      <w:r w:rsidR="000E6236">
        <w:t>144</w:t>
      </w:r>
      <w:r w:rsidR="008047BC">
        <w:t>,</w:t>
      </w:r>
      <w:r w:rsidR="00CC7835">
        <w:t>30</w:t>
      </w:r>
    </w:p>
    <w:p w:rsidRDefault="00DD6DF7" w:rsidP="00DD6DF7" w:rsidR="00DD6DF7">
      <w:r>
        <w:t xml:space="preserve">                  </w:t>
      </w:r>
      <w:proofErr w:type="spellStart"/>
      <w:r>
        <w:t>Oib</w:t>
      </w:r>
      <w:proofErr w:type="spellEnd"/>
      <w:r>
        <w:t>:</w:t>
      </w:r>
      <w:r w:rsidR="006A26E3">
        <w:t xml:space="preserve"> 2191869912</w:t>
      </w:r>
    </w:p>
    <w:p w:rsidRDefault="00DD6DF7" w:rsidP="00DD6DF7" w:rsidR="00DD6DF7">
      <w:r>
        <w:t xml:space="preserve">                  Račun:</w:t>
      </w:r>
      <w:r w:rsidR="006A26E3">
        <w:t xml:space="preserve"> </w:t>
      </w:r>
      <w:r w:rsidR="00642F45">
        <w:t>HR94</w:t>
      </w:r>
      <w:r w:rsidR="006A26E3">
        <w:t>234ooo911oo1o6286</w:t>
      </w:r>
    </w:p>
    <w:p w:rsidRDefault="00CE40D8" w:rsidP="00DD6DF7" w:rsidR="00DD6DF7">
      <w:r>
        <w:t>29</w:t>
      </w:r>
      <w:r w:rsidR="00DD6DF7">
        <w:t xml:space="preserve">.           Hrvatske šume d.d.                  </w:t>
      </w:r>
      <w:r w:rsidR="00A86B48">
        <w:t xml:space="preserve">               </w:t>
      </w:r>
      <w:r w:rsidR="005A0737">
        <w:t xml:space="preserve">   </w:t>
      </w:r>
      <w:r w:rsidR="00A86B48">
        <w:t xml:space="preserve">   </w:t>
      </w:r>
      <w:r w:rsidR="005A0737">
        <w:t xml:space="preserve">   64.573,95 kn</w:t>
      </w:r>
      <w:r w:rsidR="003D70C5">
        <w:tab/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8047BC">
        <w:tab/>
        <w:t xml:space="preserve">           4</w:t>
      </w:r>
      <w:r w:rsidR="000E6236">
        <w:t>94</w:t>
      </w:r>
      <w:r w:rsidR="008047BC">
        <w:t>,</w:t>
      </w:r>
      <w:r w:rsidR="00E932DA">
        <w:t>20</w:t>
      </w:r>
      <w:r w:rsidR="008047BC">
        <w:tab/>
      </w:r>
      <w:r w:rsidR="008047BC">
        <w:tab/>
      </w:r>
      <w:r w:rsidR="008047BC">
        <w:tab/>
        <w:t>64.</w:t>
      </w:r>
      <w:r w:rsidR="000E6236">
        <w:t>079</w:t>
      </w:r>
      <w:r w:rsidR="008047BC">
        <w:t>,</w:t>
      </w:r>
      <w:r w:rsidR="000E6236">
        <w:t>7</w:t>
      </w:r>
      <w:r w:rsidR="00CC7835">
        <w:t>5</w:t>
      </w:r>
    </w:p>
    <w:p w:rsidRDefault="00DD6DF7" w:rsidP="00DD6DF7" w:rsidR="00DD6DF7">
      <w:pPr>
        <w:pStyle w:val="Odlomakpopisa"/>
        <w:ind w:left="420"/>
      </w:pPr>
      <w:r>
        <w:t xml:space="preserve">         </w:t>
      </w:r>
      <w:proofErr w:type="spellStart"/>
      <w:r>
        <w:t>Oib</w:t>
      </w:r>
      <w:proofErr w:type="spellEnd"/>
      <w:r>
        <w:t>:</w:t>
      </w:r>
      <w:r w:rsidR="00E234FF">
        <w:t xml:space="preserve"> 696931445o6</w:t>
      </w:r>
    </w:p>
    <w:p w:rsidRDefault="00DD6DF7" w:rsidP="00DD6DF7" w:rsidR="00DD6DF7">
      <w:pPr>
        <w:pStyle w:val="Odlomakpopisa"/>
        <w:ind w:left="420"/>
      </w:pPr>
      <w:r>
        <w:t xml:space="preserve">         Račun:</w:t>
      </w:r>
      <w:r w:rsidR="00E234FF">
        <w:t xml:space="preserve"> </w:t>
      </w:r>
      <w:r w:rsidR="00642F45">
        <w:t>HR46</w:t>
      </w:r>
      <w:r w:rsidR="00E234FF">
        <w:t>234ooo911oo1oo36o</w:t>
      </w:r>
    </w:p>
    <w:p w:rsidRDefault="00DD6DF7" w:rsidP="00DD6DF7" w:rsidR="00DD6DF7">
      <w:r>
        <w:t xml:space="preserve"> </w:t>
      </w:r>
      <w:r w:rsidR="00CE40D8">
        <w:t>30</w:t>
      </w:r>
      <w:r>
        <w:t xml:space="preserve">.         </w:t>
      </w:r>
      <w:proofErr w:type="spellStart"/>
      <w:r>
        <w:t>Coc</w:t>
      </w:r>
      <w:proofErr w:type="spellEnd"/>
      <w:r>
        <w:t xml:space="preserve">  Cola HBC Hrvatska </w:t>
      </w:r>
      <w:r w:rsidR="00A86B48">
        <w:t xml:space="preserve"> d.o.o.               </w:t>
      </w:r>
      <w:r w:rsidR="005A0737">
        <w:t xml:space="preserve">  </w:t>
      </w:r>
      <w:r>
        <w:t xml:space="preserve">   </w:t>
      </w:r>
      <w:r w:rsidR="00A86B48">
        <w:t xml:space="preserve"> </w:t>
      </w:r>
      <w:r w:rsidR="005A0737">
        <w:t xml:space="preserve">519.254,79 </w:t>
      </w:r>
      <w:r>
        <w:t>kn</w:t>
      </w:r>
      <w:r w:rsidR="003D70C5">
        <w:tab/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8047BC">
        <w:tab/>
        <w:t xml:space="preserve">    </w:t>
      </w:r>
      <w:r w:rsidR="0076490F">
        <w:t xml:space="preserve"> </w:t>
      </w:r>
      <w:r w:rsidR="008047BC">
        <w:t xml:space="preserve">  3.</w:t>
      </w:r>
      <w:r w:rsidR="000E6236">
        <w:t>973</w:t>
      </w:r>
      <w:r w:rsidR="008047BC">
        <w:t>,</w:t>
      </w:r>
      <w:r w:rsidR="000E6236">
        <w:t>9</w:t>
      </w:r>
      <w:r w:rsidR="00E932DA">
        <w:t>6</w:t>
      </w:r>
      <w:r w:rsidR="008047BC">
        <w:tab/>
      </w:r>
      <w:r w:rsidR="008047BC">
        <w:tab/>
        <w:t xml:space="preserve">           515.</w:t>
      </w:r>
      <w:r w:rsidR="000E6236">
        <w:t>280</w:t>
      </w:r>
      <w:r w:rsidR="008047BC">
        <w:t>,</w:t>
      </w:r>
      <w:r w:rsidR="000E6236">
        <w:t>8</w:t>
      </w:r>
      <w:r w:rsidR="00CC7835">
        <w:t>3</w:t>
      </w:r>
    </w:p>
    <w:p w:rsidRDefault="00DD6DF7" w:rsidP="00DD6DF7" w:rsidR="00DD6DF7">
      <w:r>
        <w:t xml:space="preserve">                </w:t>
      </w:r>
      <w:proofErr w:type="spellStart"/>
      <w:r>
        <w:t>Oib</w:t>
      </w:r>
      <w:proofErr w:type="spellEnd"/>
      <w:r>
        <w:t>:</w:t>
      </w:r>
      <w:r w:rsidR="00E234FF">
        <w:t xml:space="preserve"> oo228269289</w:t>
      </w:r>
    </w:p>
    <w:p w:rsidRDefault="00DD6DF7" w:rsidP="00DD6DF7" w:rsidR="00DD6DF7">
      <w:r>
        <w:t xml:space="preserve">                Račun:</w:t>
      </w:r>
      <w:r w:rsidR="00E234FF">
        <w:t xml:space="preserve"> </w:t>
      </w:r>
      <w:r w:rsidR="00642F45">
        <w:t>HR41</w:t>
      </w:r>
      <w:r w:rsidR="00E234FF">
        <w:t>2484oo811oo143444</w:t>
      </w:r>
    </w:p>
    <w:p w:rsidRDefault="00DD6DF7" w:rsidP="00DD6DF7" w:rsidR="00DD6DF7">
      <w:r>
        <w:t xml:space="preserve"> </w:t>
      </w:r>
      <w:r w:rsidR="00CE40D8">
        <w:t>31</w:t>
      </w:r>
      <w:r>
        <w:t xml:space="preserve">.          ETT d.o.o.                                        </w:t>
      </w:r>
      <w:r w:rsidR="00A86B48">
        <w:t xml:space="preserve">           </w:t>
      </w:r>
      <w:r w:rsidR="005A0737">
        <w:t xml:space="preserve">    </w:t>
      </w:r>
      <w:r w:rsidR="00A86B48">
        <w:t xml:space="preserve">   </w:t>
      </w:r>
      <w:r w:rsidR="005A0737">
        <w:t xml:space="preserve">  3.326,52 kn</w:t>
      </w:r>
      <w:r w:rsidR="003D70C5">
        <w:tab/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8047BC">
        <w:tab/>
      </w:r>
      <w:r w:rsidR="0076490F">
        <w:tab/>
        <w:t>2</w:t>
      </w:r>
      <w:r w:rsidR="000E6236">
        <w:t>5</w:t>
      </w:r>
      <w:r w:rsidR="0076490F">
        <w:t>,</w:t>
      </w:r>
      <w:r w:rsidR="000E6236">
        <w:t>46</w:t>
      </w:r>
      <w:r w:rsidR="0076490F">
        <w:tab/>
      </w:r>
      <w:r w:rsidR="0076490F">
        <w:tab/>
      </w:r>
      <w:r w:rsidR="0076490F">
        <w:tab/>
        <w:t xml:space="preserve">  3.30</w:t>
      </w:r>
      <w:r w:rsidR="000E6236">
        <w:t>1</w:t>
      </w:r>
      <w:r w:rsidR="0076490F">
        <w:t>,</w:t>
      </w:r>
      <w:r w:rsidR="000E6236">
        <w:t>06</w:t>
      </w:r>
    </w:p>
    <w:p w:rsidRDefault="00DD6DF7" w:rsidP="00DD6DF7" w:rsidR="00DD6DF7">
      <w:r>
        <w:t xml:space="preserve">                 </w:t>
      </w:r>
      <w:proofErr w:type="spellStart"/>
      <w:r>
        <w:t>Oib</w:t>
      </w:r>
      <w:proofErr w:type="spellEnd"/>
      <w:r>
        <w:t>:</w:t>
      </w:r>
      <w:r w:rsidR="005849CC">
        <w:t>27578o77272</w:t>
      </w:r>
    </w:p>
    <w:p w:rsidRDefault="00DD6DF7" w:rsidP="00DD6DF7" w:rsidR="00DD6DF7">
      <w:r>
        <w:t xml:space="preserve">                Račun:</w:t>
      </w:r>
      <w:r w:rsidR="005849CC">
        <w:t xml:space="preserve"> HR7124o2oo611ooo97381</w:t>
      </w:r>
    </w:p>
    <w:p w:rsidRDefault="00DD6DF7" w:rsidP="00DD6DF7" w:rsidR="00DD6DF7">
      <w:r>
        <w:t xml:space="preserve">  </w:t>
      </w:r>
      <w:r w:rsidR="00CE40D8">
        <w:t>32</w:t>
      </w:r>
      <w:r>
        <w:t xml:space="preserve">.        Održavanje i trgovina </w:t>
      </w:r>
      <w:proofErr w:type="spellStart"/>
      <w:r>
        <w:t>Vođinac</w:t>
      </w:r>
      <w:proofErr w:type="spellEnd"/>
      <w:r>
        <w:t xml:space="preserve"> </w:t>
      </w:r>
      <w:r w:rsidR="00A86B48">
        <w:t xml:space="preserve"> d.o.o.      </w:t>
      </w:r>
      <w:r w:rsidR="005A0737">
        <w:t xml:space="preserve">  </w:t>
      </w:r>
      <w:r w:rsidR="00A86B48">
        <w:t xml:space="preserve"> </w:t>
      </w:r>
      <w:r w:rsidR="005A0737">
        <w:t xml:space="preserve">  22.214,33 kn</w:t>
      </w:r>
      <w:r w:rsidR="003D70C5">
        <w:tab/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76490F">
        <w:tab/>
        <w:t xml:space="preserve">           1</w:t>
      </w:r>
      <w:r w:rsidR="000E6236">
        <w:t>7</w:t>
      </w:r>
      <w:r w:rsidR="0076490F">
        <w:t>0,</w:t>
      </w:r>
      <w:r w:rsidR="000E6236">
        <w:t>01</w:t>
      </w:r>
      <w:r w:rsidR="0076490F">
        <w:tab/>
      </w:r>
      <w:r w:rsidR="0076490F">
        <w:tab/>
      </w:r>
      <w:r w:rsidR="0076490F">
        <w:tab/>
        <w:t>22.0</w:t>
      </w:r>
      <w:r w:rsidR="000E6236">
        <w:t>44</w:t>
      </w:r>
      <w:r w:rsidR="0076490F">
        <w:t>,3</w:t>
      </w:r>
      <w:r w:rsidR="000E6236">
        <w:t>2</w:t>
      </w:r>
    </w:p>
    <w:p w:rsidRDefault="00DD6DF7" w:rsidP="00DD6DF7" w:rsidR="00DD6DF7">
      <w:r>
        <w:t xml:space="preserve">                </w:t>
      </w:r>
      <w:proofErr w:type="spellStart"/>
      <w:r>
        <w:t>Oib</w:t>
      </w:r>
      <w:proofErr w:type="spellEnd"/>
      <w:r>
        <w:t>:</w:t>
      </w:r>
      <w:r w:rsidR="00A65E11">
        <w:t xml:space="preserve"> 32138315612</w:t>
      </w:r>
    </w:p>
    <w:p w:rsidRDefault="00DD6DF7" w:rsidP="00DD6DF7" w:rsidR="00DD6DF7">
      <w:r>
        <w:t xml:space="preserve">                Račun:</w:t>
      </w:r>
      <w:r w:rsidR="00A65E11">
        <w:t xml:space="preserve"> </w:t>
      </w:r>
      <w:r w:rsidR="00642F45">
        <w:t xml:space="preserve"> HR6423900011100334709</w:t>
      </w:r>
    </w:p>
    <w:p w:rsidRDefault="00DD6DF7" w:rsidP="00DD6DF7" w:rsidR="00DD6DF7">
      <w:r>
        <w:t xml:space="preserve">  </w:t>
      </w:r>
      <w:r w:rsidR="00CE40D8">
        <w:t>33</w:t>
      </w:r>
      <w:r>
        <w:t xml:space="preserve">.        Hrvatski Telekom d.d.                     </w:t>
      </w:r>
      <w:r w:rsidR="00A86B48">
        <w:t xml:space="preserve">               </w:t>
      </w:r>
      <w:r w:rsidR="005A0737">
        <w:t>174.898,47 kn</w:t>
      </w:r>
      <w:r w:rsidR="003D70C5">
        <w:tab/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76490F">
        <w:tab/>
        <w:t xml:space="preserve">        1.</w:t>
      </w:r>
      <w:r w:rsidR="000E6236">
        <w:t>33</w:t>
      </w:r>
      <w:r w:rsidR="0076490F">
        <w:t>8,</w:t>
      </w:r>
      <w:r w:rsidR="000E6236">
        <w:t>5</w:t>
      </w:r>
      <w:r w:rsidR="00E932DA">
        <w:t>3</w:t>
      </w:r>
      <w:r w:rsidR="0076490F">
        <w:tab/>
      </w:r>
      <w:r w:rsidR="0076490F">
        <w:tab/>
        <w:t xml:space="preserve">           173.</w:t>
      </w:r>
      <w:r w:rsidR="000E6236">
        <w:t>559</w:t>
      </w:r>
      <w:r w:rsidR="0076490F">
        <w:t>,</w:t>
      </w:r>
      <w:r w:rsidR="000E6236">
        <w:t>9</w:t>
      </w:r>
      <w:r w:rsidR="00CC7835">
        <w:t>4</w:t>
      </w:r>
    </w:p>
    <w:p w:rsidRDefault="00DD6DF7" w:rsidP="00DD6DF7" w:rsidR="00DD6DF7">
      <w:r>
        <w:lastRenderedPageBreak/>
        <w:t xml:space="preserve">               </w:t>
      </w:r>
      <w:proofErr w:type="spellStart"/>
      <w:r>
        <w:t>Oib</w:t>
      </w:r>
      <w:proofErr w:type="spellEnd"/>
      <w:r>
        <w:t>:</w:t>
      </w:r>
      <w:r w:rsidR="002836D8">
        <w:t xml:space="preserve"> 127144947o8</w:t>
      </w:r>
    </w:p>
    <w:p w:rsidRDefault="00DD6DF7" w:rsidP="00DD6DF7" w:rsidR="00DD6DF7">
      <w:r>
        <w:t xml:space="preserve">               Račun:</w:t>
      </w:r>
      <w:r w:rsidR="002836D8">
        <w:t xml:space="preserve"> HR85236oooo15ooo74255</w:t>
      </w:r>
    </w:p>
    <w:p w:rsidRDefault="00DD6DF7" w:rsidP="00DD6DF7" w:rsidR="00DD6DF7">
      <w:r>
        <w:t xml:space="preserve">  </w:t>
      </w:r>
      <w:r w:rsidR="00CE40D8">
        <w:t>34</w:t>
      </w:r>
      <w:r>
        <w:t xml:space="preserve">.        </w:t>
      </w:r>
      <w:proofErr w:type="spellStart"/>
      <w:r>
        <w:t>Viindija</w:t>
      </w:r>
      <w:proofErr w:type="spellEnd"/>
      <w:r>
        <w:t xml:space="preserve"> d.d.                                                   </w:t>
      </w:r>
      <w:r w:rsidR="00A86B48">
        <w:t xml:space="preserve">   </w:t>
      </w:r>
      <w:r w:rsidR="00BC5404">
        <w:t xml:space="preserve">  77.625,6o kn</w:t>
      </w:r>
      <w:r w:rsidR="003D70C5">
        <w:tab/>
      </w:r>
      <w:r w:rsidR="003D70C5">
        <w:tab/>
      </w:r>
      <w:r w:rsidR="003D70C5" w:rsidRPr="003D70C5">
        <w:t>0,7</w:t>
      </w:r>
      <w:r w:rsidR="00D743CB">
        <w:t>6531</w:t>
      </w:r>
      <w:r w:rsidR="003D70C5" w:rsidRPr="003D70C5">
        <w:t>%</w:t>
      </w:r>
      <w:r w:rsidR="0076490F">
        <w:tab/>
        <w:t xml:space="preserve">           5</w:t>
      </w:r>
      <w:r w:rsidR="000E6236">
        <w:t>94</w:t>
      </w:r>
      <w:r w:rsidR="0076490F">
        <w:t>,</w:t>
      </w:r>
      <w:r w:rsidR="000E6236">
        <w:t>08</w:t>
      </w:r>
      <w:r w:rsidR="0076490F">
        <w:tab/>
      </w:r>
      <w:r w:rsidR="0076490F">
        <w:tab/>
      </w:r>
      <w:r w:rsidR="0076490F">
        <w:tab/>
        <w:t>77.0</w:t>
      </w:r>
      <w:r w:rsidR="000E6236">
        <w:t>31</w:t>
      </w:r>
      <w:r w:rsidR="0076490F">
        <w:t>,</w:t>
      </w:r>
      <w:r w:rsidR="000E6236">
        <w:t>52</w:t>
      </w:r>
    </w:p>
    <w:p w:rsidRDefault="00DD6DF7" w:rsidP="00DD6DF7" w:rsidR="00DD6DF7">
      <w:r>
        <w:t xml:space="preserve">               </w:t>
      </w:r>
      <w:proofErr w:type="spellStart"/>
      <w:r>
        <w:t>Oib</w:t>
      </w:r>
      <w:proofErr w:type="spellEnd"/>
      <w:r>
        <w:t>:</w:t>
      </w:r>
      <w:r w:rsidR="00A65E11">
        <w:t xml:space="preserve"> 44138o62462</w:t>
      </w:r>
    </w:p>
    <w:p w:rsidRDefault="00DD6DF7" w:rsidP="00DD6DF7" w:rsidR="00DD6DF7">
      <w:r>
        <w:t xml:space="preserve">                Račun:</w:t>
      </w:r>
      <w:r w:rsidR="00A65E11">
        <w:t xml:space="preserve"> </w:t>
      </w:r>
      <w:r w:rsidR="00642F45">
        <w:t>HR06</w:t>
      </w:r>
      <w:r w:rsidR="00A65E11">
        <w:t>236oooo11o1741782</w:t>
      </w:r>
    </w:p>
    <w:p w:rsidRDefault="00DD6DF7" w:rsidP="00DD6DF7" w:rsidR="00506F70">
      <w:r>
        <w:t xml:space="preserve"> </w:t>
      </w:r>
      <w:r w:rsidR="00CE40D8">
        <w:t xml:space="preserve"> 35</w:t>
      </w:r>
      <w:r>
        <w:t>.</w:t>
      </w:r>
      <w:r w:rsidR="00506F70">
        <w:t xml:space="preserve">        </w:t>
      </w:r>
      <w:r>
        <w:t xml:space="preserve"> </w:t>
      </w:r>
      <w:proofErr w:type="spellStart"/>
      <w:r>
        <w:t>Merkator</w:t>
      </w:r>
      <w:proofErr w:type="spellEnd"/>
      <w:r>
        <w:t xml:space="preserve"> –</w:t>
      </w:r>
      <w:r w:rsidR="00506F70">
        <w:t xml:space="preserve"> H</w:t>
      </w:r>
      <w:r>
        <w:t xml:space="preserve"> d.o.o.</w:t>
      </w:r>
      <w:r w:rsidR="00506F70">
        <w:t xml:space="preserve">                           </w:t>
      </w:r>
      <w:r w:rsidR="00A86B48">
        <w:t xml:space="preserve">             </w:t>
      </w:r>
      <w:r w:rsidR="00BC5404">
        <w:t xml:space="preserve">   </w:t>
      </w:r>
      <w:r w:rsidR="00A86B48">
        <w:t xml:space="preserve">  </w:t>
      </w:r>
      <w:r w:rsidR="00BC5404">
        <w:t>11.1o3,52 kn</w:t>
      </w:r>
      <w:r w:rsidR="003D70C5">
        <w:tab/>
      </w:r>
      <w:r w:rsidR="003D70C5" w:rsidRPr="003D70C5">
        <w:t>0,7</w:t>
      </w:r>
      <w:r w:rsidR="00512B08">
        <w:t>6531</w:t>
      </w:r>
      <w:r w:rsidR="003D70C5" w:rsidRPr="003D70C5">
        <w:t>%</w:t>
      </w:r>
      <w:r w:rsidR="0076490F">
        <w:tab/>
      </w:r>
      <w:r w:rsidR="0076490F">
        <w:tab/>
      </w:r>
      <w:r w:rsidR="000E6236">
        <w:t>84</w:t>
      </w:r>
      <w:r w:rsidR="0076490F">
        <w:t>,</w:t>
      </w:r>
      <w:r w:rsidR="000E6236">
        <w:t>98</w:t>
      </w:r>
      <w:r w:rsidR="0076490F">
        <w:tab/>
      </w:r>
      <w:r w:rsidR="0076490F">
        <w:tab/>
      </w:r>
      <w:r w:rsidR="0076490F">
        <w:tab/>
        <w:t>11.0</w:t>
      </w:r>
      <w:r w:rsidR="000E6236">
        <w:t>1</w:t>
      </w:r>
      <w:r w:rsidR="0076490F">
        <w:t>8,</w:t>
      </w:r>
      <w:r w:rsidR="000E6236">
        <w:t>54</w:t>
      </w:r>
    </w:p>
    <w:p w:rsidRDefault="00506F70" w:rsidP="00DD6DF7" w:rsidR="00506F70">
      <w:r>
        <w:t xml:space="preserve">               </w:t>
      </w:r>
      <w:proofErr w:type="spellStart"/>
      <w:r>
        <w:t>Oib</w:t>
      </w:r>
      <w:proofErr w:type="spellEnd"/>
      <w:r>
        <w:t>:</w:t>
      </w:r>
      <w:r w:rsidR="00A65E11">
        <w:t xml:space="preserve"> 1oo451o7278</w:t>
      </w:r>
    </w:p>
    <w:p w:rsidRDefault="00506F70" w:rsidP="00DD6DF7" w:rsidR="00506F70">
      <w:r>
        <w:t xml:space="preserve">              Račun:</w:t>
      </w:r>
      <w:r w:rsidR="00A65E11">
        <w:t xml:space="preserve"> </w:t>
      </w:r>
      <w:r w:rsidR="00642F45">
        <w:t>HR93</w:t>
      </w:r>
      <w:r w:rsidR="00A65E11">
        <w:t>234ooo911oo237933</w:t>
      </w:r>
    </w:p>
    <w:p w:rsidRDefault="00506F70" w:rsidP="00DD6DF7" w:rsidR="00506F70">
      <w:r>
        <w:t xml:space="preserve"> </w:t>
      </w:r>
      <w:r w:rsidR="00CE40D8">
        <w:t>36</w:t>
      </w:r>
      <w:r>
        <w:t xml:space="preserve">.         HTV  </w:t>
      </w:r>
      <w:r w:rsidR="00A65E11">
        <w:t>-javna ustanova</w:t>
      </w:r>
      <w:r>
        <w:t xml:space="preserve">                       </w:t>
      </w:r>
      <w:r w:rsidR="00A86B48">
        <w:t xml:space="preserve">               </w:t>
      </w:r>
      <w:r w:rsidR="00BC5404">
        <w:t xml:space="preserve">   </w:t>
      </w:r>
      <w:r w:rsidR="00A86B48">
        <w:t xml:space="preserve">  </w:t>
      </w:r>
      <w:r w:rsidR="00BC5404">
        <w:t>18.477,4o kn</w:t>
      </w:r>
      <w:r w:rsidR="003D70C5">
        <w:tab/>
      </w:r>
      <w:r w:rsidR="003D70C5" w:rsidRPr="003D70C5">
        <w:t>0,7</w:t>
      </w:r>
      <w:r w:rsidR="00512B08">
        <w:t>6531</w:t>
      </w:r>
      <w:r w:rsidR="003D70C5" w:rsidRPr="003D70C5">
        <w:t>%</w:t>
      </w:r>
      <w:r w:rsidR="0076490F">
        <w:tab/>
        <w:t xml:space="preserve">           1</w:t>
      </w:r>
      <w:r w:rsidR="000E6236">
        <w:t>41</w:t>
      </w:r>
      <w:r w:rsidR="0076490F">
        <w:t>,</w:t>
      </w:r>
      <w:r w:rsidR="000E6236">
        <w:t>41</w:t>
      </w:r>
      <w:r w:rsidR="0076490F">
        <w:tab/>
      </w:r>
      <w:r w:rsidR="0076490F">
        <w:tab/>
      </w:r>
      <w:r w:rsidR="0076490F">
        <w:tab/>
        <w:t>18.3</w:t>
      </w:r>
      <w:r w:rsidR="000E6236">
        <w:t>35</w:t>
      </w:r>
      <w:r w:rsidR="0076490F">
        <w:t>,</w:t>
      </w:r>
      <w:r w:rsidR="000E6236">
        <w:t>99</w:t>
      </w:r>
    </w:p>
    <w:p w:rsidRDefault="00506F70" w:rsidP="00DD6DF7" w:rsidR="00506F70">
      <w:r>
        <w:t xml:space="preserve">               </w:t>
      </w:r>
      <w:proofErr w:type="spellStart"/>
      <w:r>
        <w:t>Oib</w:t>
      </w:r>
      <w:proofErr w:type="spellEnd"/>
      <w:r>
        <w:t>:</w:t>
      </w:r>
      <w:r w:rsidR="00A65E11">
        <w:t xml:space="preserve"> 684191243o5</w:t>
      </w:r>
    </w:p>
    <w:p w:rsidRDefault="00506F70" w:rsidP="00DD6DF7" w:rsidR="00506F70">
      <w:r>
        <w:t xml:space="preserve">               Račun:</w:t>
      </w:r>
      <w:r w:rsidR="00A65E11">
        <w:t xml:space="preserve"> </w:t>
      </w:r>
      <w:r w:rsidR="00642F45">
        <w:t>HR23</w:t>
      </w:r>
      <w:r w:rsidR="00A65E11">
        <w:t>25oooo915o1135368</w:t>
      </w:r>
    </w:p>
    <w:p w:rsidRDefault="00506F70" w:rsidP="00DD6DF7" w:rsidR="00506F70">
      <w:r>
        <w:t xml:space="preserve"> </w:t>
      </w:r>
      <w:r w:rsidR="00CE40D8">
        <w:t>37</w:t>
      </w:r>
      <w:r>
        <w:t xml:space="preserve">.         </w:t>
      </w:r>
      <w:proofErr w:type="spellStart"/>
      <w:r>
        <w:t>Zagrebinspekt</w:t>
      </w:r>
      <w:proofErr w:type="spellEnd"/>
      <w:r>
        <w:t xml:space="preserve"> d.o.o.                             </w:t>
      </w:r>
      <w:r w:rsidR="00A86B48">
        <w:t xml:space="preserve">           </w:t>
      </w:r>
      <w:r w:rsidR="00BC5404">
        <w:t xml:space="preserve">      8.468,5o kn</w:t>
      </w:r>
      <w:r w:rsidR="003D70C5">
        <w:tab/>
      </w:r>
      <w:r w:rsidR="003D70C5" w:rsidRPr="003D70C5">
        <w:t>0,7</w:t>
      </w:r>
      <w:r w:rsidR="00512B08">
        <w:t>6531</w:t>
      </w:r>
      <w:r w:rsidR="003D70C5" w:rsidRPr="003D70C5">
        <w:t>%</w:t>
      </w:r>
      <w:r w:rsidR="0076490F">
        <w:tab/>
      </w:r>
      <w:r w:rsidR="0076490F">
        <w:tab/>
      </w:r>
      <w:r w:rsidR="000E6236">
        <w:t>64</w:t>
      </w:r>
      <w:r w:rsidR="0076490F">
        <w:t>,</w:t>
      </w:r>
      <w:r w:rsidR="000E6236">
        <w:t>81</w:t>
      </w:r>
      <w:r w:rsidR="0076490F">
        <w:tab/>
      </w:r>
      <w:r w:rsidR="0076490F">
        <w:tab/>
      </w:r>
      <w:r w:rsidR="0076490F">
        <w:tab/>
        <w:t xml:space="preserve">  8.4</w:t>
      </w:r>
      <w:r w:rsidR="000E6236">
        <w:t>03</w:t>
      </w:r>
      <w:r w:rsidR="0076490F">
        <w:t>,</w:t>
      </w:r>
      <w:r w:rsidR="000E6236">
        <w:t>69</w:t>
      </w:r>
    </w:p>
    <w:p w:rsidRDefault="00506F70" w:rsidP="00DD6DF7" w:rsidR="00506F70">
      <w:r>
        <w:t xml:space="preserve">               </w:t>
      </w:r>
      <w:proofErr w:type="spellStart"/>
      <w:r>
        <w:t>Oib</w:t>
      </w:r>
      <w:proofErr w:type="spellEnd"/>
      <w:r>
        <w:t>:</w:t>
      </w:r>
      <w:r w:rsidR="004873A1">
        <w:t xml:space="preserve"> 8275215353o</w:t>
      </w:r>
    </w:p>
    <w:p w:rsidRDefault="00506F70" w:rsidP="00DD6DF7" w:rsidR="00506F70">
      <w:r>
        <w:t xml:space="preserve">               Račun:</w:t>
      </w:r>
      <w:r w:rsidR="004873A1">
        <w:t xml:space="preserve"> </w:t>
      </w:r>
      <w:r w:rsidR="00642F45">
        <w:t>HR60</w:t>
      </w:r>
      <w:r w:rsidR="004873A1">
        <w:t>2484oo811o2743284</w:t>
      </w:r>
    </w:p>
    <w:p w:rsidRDefault="00506F70" w:rsidP="00DD6DF7" w:rsidR="00506F70">
      <w:r>
        <w:t xml:space="preserve"> </w:t>
      </w:r>
      <w:r w:rsidR="00CE40D8">
        <w:t>38</w:t>
      </w:r>
      <w:r>
        <w:t xml:space="preserve">.         ORBICO d.o.o.                                               </w:t>
      </w:r>
      <w:r w:rsidR="00A86B48">
        <w:t xml:space="preserve">      </w:t>
      </w:r>
      <w:r w:rsidR="00BC5404">
        <w:t xml:space="preserve"> 313.759,12 kn</w:t>
      </w:r>
      <w:r w:rsidR="003D70C5">
        <w:tab/>
      </w:r>
      <w:r w:rsidR="003D70C5" w:rsidRPr="003D70C5">
        <w:t>0,7</w:t>
      </w:r>
      <w:r w:rsidR="00512B08">
        <w:t>6531</w:t>
      </w:r>
      <w:r w:rsidR="003D70C5" w:rsidRPr="003D70C5">
        <w:t>%</w:t>
      </w:r>
      <w:r w:rsidR="0076490F">
        <w:tab/>
        <w:t xml:space="preserve">        2.</w:t>
      </w:r>
      <w:r w:rsidR="000E6236">
        <w:t>401</w:t>
      </w:r>
      <w:r w:rsidR="0076490F">
        <w:t>,</w:t>
      </w:r>
      <w:r w:rsidR="000E6236">
        <w:t>2</w:t>
      </w:r>
      <w:r w:rsidR="00E932DA">
        <w:t>6</w:t>
      </w:r>
      <w:r w:rsidR="0076490F">
        <w:tab/>
      </w:r>
      <w:r w:rsidR="0076490F">
        <w:tab/>
        <w:t xml:space="preserve">           311.</w:t>
      </w:r>
      <w:r w:rsidR="000E6236">
        <w:t>35</w:t>
      </w:r>
      <w:r w:rsidR="0076490F">
        <w:t>7,</w:t>
      </w:r>
      <w:r w:rsidR="000E6236">
        <w:t>8</w:t>
      </w:r>
      <w:r w:rsidR="00CC7835">
        <w:t>6</w:t>
      </w:r>
    </w:p>
    <w:p w:rsidRDefault="00506F70" w:rsidP="00DD6DF7" w:rsidR="00506F70">
      <w:r>
        <w:t xml:space="preserve">               </w:t>
      </w:r>
      <w:proofErr w:type="spellStart"/>
      <w:r>
        <w:t>Oib</w:t>
      </w:r>
      <w:proofErr w:type="spellEnd"/>
      <w:r>
        <w:t>.</w:t>
      </w:r>
      <w:r w:rsidR="004873A1">
        <w:t xml:space="preserve"> 85611744662</w:t>
      </w:r>
    </w:p>
    <w:p w:rsidRDefault="00506F70" w:rsidP="00DD6DF7" w:rsidR="000901A4">
      <w:r>
        <w:t xml:space="preserve">      </w:t>
      </w:r>
      <w:r w:rsidR="00DD6DF7">
        <w:t xml:space="preserve"> </w:t>
      </w:r>
      <w:r>
        <w:t xml:space="preserve">        Račun:</w:t>
      </w:r>
      <w:r w:rsidR="004873A1">
        <w:t xml:space="preserve"> </w:t>
      </w:r>
      <w:r w:rsidR="00642F45">
        <w:t>HR55</w:t>
      </w:r>
      <w:r w:rsidR="004873A1">
        <w:t>2484oo811oo14746o</w:t>
      </w:r>
    </w:p>
    <w:p w:rsidRDefault="00CE40D8" w:rsidP="00DD6DF7" w:rsidR="00506F70">
      <w:r>
        <w:t xml:space="preserve"> 39</w:t>
      </w:r>
      <w:r w:rsidR="00506F70">
        <w:t xml:space="preserve">.          Atlantic </w:t>
      </w:r>
      <w:proofErr w:type="spellStart"/>
      <w:r w:rsidR="00506F70">
        <w:t>trade</w:t>
      </w:r>
      <w:proofErr w:type="spellEnd"/>
      <w:r w:rsidR="00506F70">
        <w:t xml:space="preserve"> d.o.o.                               </w:t>
      </w:r>
      <w:r w:rsidR="00A86B48">
        <w:t xml:space="preserve">      </w:t>
      </w:r>
      <w:r w:rsidR="00BC5404">
        <w:t xml:space="preserve">   </w:t>
      </w:r>
      <w:r w:rsidR="00A86B48">
        <w:t xml:space="preserve"> </w:t>
      </w:r>
      <w:r w:rsidR="00BC5404">
        <w:t xml:space="preserve">  326.153,59 kn</w:t>
      </w:r>
      <w:r w:rsidR="003D70C5">
        <w:tab/>
      </w:r>
      <w:r w:rsidR="003D70C5" w:rsidRPr="003D70C5">
        <w:t>0,7</w:t>
      </w:r>
      <w:r w:rsidR="00512B08">
        <w:t>6531</w:t>
      </w:r>
      <w:r w:rsidR="003D70C5" w:rsidRPr="003D70C5">
        <w:t>%</w:t>
      </w:r>
      <w:r w:rsidR="0076490F">
        <w:tab/>
      </w:r>
      <w:r w:rsidR="00E74EC8">
        <w:t xml:space="preserve"> </w:t>
      </w:r>
      <w:r w:rsidR="0076490F">
        <w:t xml:space="preserve">       2.</w:t>
      </w:r>
      <w:r w:rsidR="000E6236">
        <w:t>496</w:t>
      </w:r>
      <w:r w:rsidR="0076490F">
        <w:t>,</w:t>
      </w:r>
      <w:r w:rsidR="00E932DA">
        <w:t>12</w:t>
      </w:r>
      <w:r w:rsidR="00145D59">
        <w:tab/>
      </w:r>
      <w:r w:rsidR="00145D59">
        <w:tab/>
        <w:t xml:space="preserve">           323.</w:t>
      </w:r>
      <w:r w:rsidR="000E6236">
        <w:t>657,</w:t>
      </w:r>
      <w:r w:rsidR="00CC7835">
        <w:t>47</w:t>
      </w:r>
    </w:p>
    <w:p w:rsidRDefault="00506F70" w:rsidP="00DD6DF7" w:rsidR="00506F70">
      <w:r>
        <w:t xml:space="preserve">               </w:t>
      </w:r>
      <w:proofErr w:type="spellStart"/>
      <w:r>
        <w:t>Oib</w:t>
      </w:r>
      <w:proofErr w:type="spellEnd"/>
      <w:r>
        <w:t>:</w:t>
      </w:r>
      <w:r w:rsidR="004873A1">
        <w:t xml:space="preserve"> 651o6679992</w:t>
      </w:r>
    </w:p>
    <w:p w:rsidRDefault="00506F70" w:rsidP="00DD6DF7" w:rsidR="00DD6DF7">
      <w:r>
        <w:t xml:space="preserve">               Račun:</w:t>
      </w:r>
      <w:r w:rsidR="00DD6DF7">
        <w:t xml:space="preserve">  </w:t>
      </w:r>
      <w:r w:rsidR="00642F45">
        <w:t>HR55</w:t>
      </w:r>
      <w:r w:rsidR="006F1A61">
        <w:t>2484oo811oo26715</w:t>
      </w:r>
      <w:r w:rsidR="00642F45">
        <w:t>8</w:t>
      </w:r>
    </w:p>
    <w:p w:rsidRDefault="00A86B48" w:rsidP="00DD6DF7" w:rsidR="00A86B48"/>
    <w:p w:rsidRDefault="00EB73E6" w:rsidP="00D40F88" w:rsidR="00207BE7">
      <w:r>
        <w:t xml:space="preserve">                        Ukupno:                                                  </w:t>
      </w:r>
      <w:r>
        <w:rPr>
          <w:b/>
        </w:rPr>
        <w:t>37.746.29o,84 kn.        0,7</w:t>
      </w:r>
      <w:r w:rsidR="00512B08">
        <w:rPr>
          <w:b/>
        </w:rPr>
        <w:t>6531</w:t>
      </w:r>
      <w:r w:rsidR="00E50A32">
        <w:rPr>
          <w:b/>
        </w:rPr>
        <w:t xml:space="preserve"> %            </w:t>
      </w:r>
      <w:r>
        <w:rPr>
          <w:b/>
        </w:rPr>
        <w:t>2</w:t>
      </w:r>
      <w:r w:rsidR="000E6236">
        <w:rPr>
          <w:b/>
        </w:rPr>
        <w:t>88</w:t>
      </w:r>
      <w:r>
        <w:rPr>
          <w:b/>
        </w:rPr>
        <w:t>.</w:t>
      </w:r>
      <w:r w:rsidR="000E6236">
        <w:rPr>
          <w:b/>
        </w:rPr>
        <w:t>8</w:t>
      </w:r>
      <w:r w:rsidR="00CC7835">
        <w:rPr>
          <w:b/>
        </w:rPr>
        <w:t>79</w:t>
      </w:r>
      <w:r>
        <w:rPr>
          <w:b/>
        </w:rPr>
        <w:t>,</w:t>
      </w:r>
      <w:r w:rsidR="00CC7835">
        <w:rPr>
          <w:b/>
        </w:rPr>
        <w:t>9</w:t>
      </w:r>
      <w:r w:rsidR="00E50A32">
        <w:rPr>
          <w:b/>
        </w:rPr>
        <w:t>2</w:t>
      </w:r>
      <w:r>
        <w:rPr>
          <w:b/>
        </w:rPr>
        <w:t xml:space="preserve"> kn.            37.4</w:t>
      </w:r>
      <w:r w:rsidR="000E6236">
        <w:rPr>
          <w:b/>
        </w:rPr>
        <w:t>57</w:t>
      </w:r>
      <w:r>
        <w:rPr>
          <w:b/>
        </w:rPr>
        <w:t>.</w:t>
      </w:r>
      <w:r w:rsidR="000E6236">
        <w:rPr>
          <w:b/>
        </w:rPr>
        <w:t>41</w:t>
      </w:r>
      <w:r w:rsidR="00CC7835">
        <w:rPr>
          <w:b/>
        </w:rPr>
        <w:t>0</w:t>
      </w:r>
      <w:r>
        <w:rPr>
          <w:b/>
        </w:rPr>
        <w:t>,</w:t>
      </w:r>
      <w:r w:rsidR="00CC7835">
        <w:rPr>
          <w:b/>
        </w:rPr>
        <w:t>9</w:t>
      </w:r>
      <w:r w:rsidR="00E50A32">
        <w:rPr>
          <w:b/>
        </w:rPr>
        <w:t>2</w:t>
      </w:r>
      <w:r>
        <w:rPr>
          <w:b/>
        </w:rPr>
        <w:t xml:space="preserve"> kn</w:t>
      </w:r>
      <w:r w:rsidR="00A86B48">
        <w:t xml:space="preserve">    </w:t>
      </w:r>
    </w:p>
    <w:p w:rsidRDefault="000A6653" w:rsidP="00D40F88" w:rsidR="000A6653"/>
    <w:p w:rsidRDefault="000A6653" w:rsidP="000A6653" w:rsidR="000A6653">
      <w:pPr>
        <w:rPr>
          <w:b/>
        </w:rPr>
      </w:pPr>
      <w:r>
        <w:t xml:space="preserve"> </w:t>
      </w:r>
      <w:r>
        <w:rPr>
          <w:b/>
        </w:rPr>
        <w:t xml:space="preserve">REZIME:    </w:t>
      </w:r>
      <w:r>
        <w:t xml:space="preserve">1. Stečajni vjerovnici I višeg isplatnog  reda  namireni su s </w:t>
      </w:r>
      <w:r>
        <w:rPr>
          <w:b/>
        </w:rPr>
        <w:t xml:space="preserve"> 524.558,51 </w:t>
      </w:r>
      <w:r>
        <w:t xml:space="preserve"> kuna   ili s </w:t>
      </w:r>
      <w:r>
        <w:rPr>
          <w:b/>
        </w:rPr>
        <w:t xml:space="preserve"> 1oo%</w:t>
      </w:r>
    </w:p>
    <w:p w:rsidRDefault="000A6653" w:rsidP="000A6653" w:rsidR="000A6653">
      <w:r>
        <w:rPr>
          <w:b/>
        </w:rPr>
        <w:t xml:space="preserve">                    </w:t>
      </w:r>
      <w:r>
        <w:t>2.Stečani vjerovnici  II višeg isplatnog reda :</w:t>
      </w:r>
    </w:p>
    <w:p w:rsidRDefault="000A6653" w:rsidP="000A6653" w:rsidR="000A6653">
      <w:r>
        <w:t xml:space="preserve">                       - utvrđene tražbina  u iznosu </w:t>
      </w:r>
      <w:r w:rsidR="00C915A7">
        <w:t xml:space="preserve">od </w:t>
      </w:r>
      <w:r>
        <w:rPr>
          <w:b/>
        </w:rPr>
        <w:t xml:space="preserve"> 37.746.29o,84 </w:t>
      </w:r>
      <w:r>
        <w:t xml:space="preserve"> kuna</w:t>
      </w:r>
    </w:p>
    <w:p w:rsidRDefault="000A6653" w:rsidP="000A6653" w:rsidR="000A6653">
      <w:pPr>
        <w:rPr>
          <w:b/>
        </w:rPr>
      </w:pPr>
      <w:r>
        <w:t xml:space="preserve">                      -  namireni  u iznosu </w:t>
      </w:r>
      <w:r w:rsidR="00C915A7">
        <w:t xml:space="preserve">od </w:t>
      </w:r>
      <w:r>
        <w:rPr>
          <w:b/>
        </w:rPr>
        <w:t xml:space="preserve"> 288.879,93</w:t>
      </w:r>
      <w:r>
        <w:t xml:space="preserve"> kuna  ili s</w:t>
      </w:r>
      <w:r>
        <w:rPr>
          <w:b/>
        </w:rPr>
        <w:t xml:space="preserve"> 0,76531%</w:t>
      </w:r>
    </w:p>
    <w:p w:rsidRDefault="000A6653" w:rsidP="000A6653" w:rsidR="000A6653">
      <w:r>
        <w:rPr>
          <w:b/>
        </w:rPr>
        <w:t xml:space="preserve">                      </w:t>
      </w:r>
      <w:r>
        <w:t xml:space="preserve">- ostaje ne namireni  iznos od </w:t>
      </w:r>
      <w:r>
        <w:rPr>
          <w:b/>
        </w:rPr>
        <w:t xml:space="preserve">  37.457.41o,92 </w:t>
      </w:r>
      <w:r>
        <w:t>kuna</w:t>
      </w:r>
    </w:p>
    <w:p w:rsidRDefault="000A6653" w:rsidP="000A6653" w:rsidR="000A6653" w:rsidRPr="000A6653">
      <w:r>
        <w:t xml:space="preserve"> </w:t>
      </w:r>
    </w:p>
    <w:p w:rsidRDefault="000A6653" w:rsidP="00D40F88" w:rsidR="00207BE7">
      <w:r>
        <w:t xml:space="preserve">                                                                                                                                                                              Stečajni upravitelj : Mate Balenović</w:t>
      </w:r>
    </w:p>
    <w:p w:rsidRDefault="00207BE7" w:rsidP="0055388A" w:rsidR="00372B76" w:rsidRPr="00EB73E6">
      <w:pPr>
        <w:rPr>
          <w:b/>
        </w:rPr>
      </w:pPr>
      <w:r>
        <w:lastRenderedPageBreak/>
        <w:t xml:space="preserve">            </w:t>
      </w:r>
    </w:p>
    <w:sectPr w:rsidSect="005A0737" w:rsidR="00372B76" w:rsidRPr="00EB73E6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9C6C3D"/>
    <w:multiLevelType w:val="hybridMultilevel"/>
    <w:tmpl w:val="80DA9D50"/>
    <w:lvl w:tplc="E0B89E4E" w:ilvl="0">
      <w:start w:val="1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26555571"/>
    <w:multiLevelType w:val="hybridMultilevel"/>
    <w:tmpl w:val="610A3F00"/>
    <w:lvl w:tplc="836C3E82" w:ilvl="0">
      <w:start w:val="2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377668BE"/>
    <w:multiLevelType w:val="hybridMultilevel"/>
    <w:tmpl w:val="C7A00254"/>
    <w:lvl w:tplc="A2C6F97C" w:ilvl="0">
      <w:start w:val="1"/>
      <w:numFmt w:val="decimal"/>
      <w:lvlText w:val="%1."/>
      <w:lvlJc w:val="left"/>
      <w:pPr>
        <w:ind w:hanging="360" w:left="6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50"/>
      </w:pPr>
    </w:lvl>
    <w:lvl w:tentative="true" w:tplc="041A001B" w:ilvl="2">
      <w:start w:val="1"/>
      <w:numFmt w:val="lowerRoman"/>
      <w:lvlText w:val="%3."/>
      <w:lvlJc w:val="right"/>
      <w:pPr>
        <w:ind w:hanging="180" w:left="2070"/>
      </w:pPr>
    </w:lvl>
    <w:lvl w:tentative="true" w:tplc="041A000F" w:ilvl="3">
      <w:start w:val="1"/>
      <w:numFmt w:val="decimal"/>
      <w:lvlText w:val="%4."/>
      <w:lvlJc w:val="left"/>
      <w:pPr>
        <w:ind w:hanging="360" w:left="2790"/>
      </w:pPr>
    </w:lvl>
    <w:lvl w:tentative="true" w:tplc="041A0019" w:ilvl="4">
      <w:start w:val="1"/>
      <w:numFmt w:val="lowerLetter"/>
      <w:lvlText w:val="%5."/>
      <w:lvlJc w:val="left"/>
      <w:pPr>
        <w:ind w:hanging="360" w:left="3510"/>
      </w:pPr>
    </w:lvl>
    <w:lvl w:tentative="true" w:tplc="041A001B" w:ilvl="5">
      <w:start w:val="1"/>
      <w:numFmt w:val="lowerRoman"/>
      <w:lvlText w:val="%6."/>
      <w:lvlJc w:val="right"/>
      <w:pPr>
        <w:ind w:hanging="180" w:left="4230"/>
      </w:pPr>
    </w:lvl>
    <w:lvl w:tentative="true" w:tplc="041A000F" w:ilvl="6">
      <w:start w:val="1"/>
      <w:numFmt w:val="decimal"/>
      <w:lvlText w:val="%7."/>
      <w:lvlJc w:val="left"/>
      <w:pPr>
        <w:ind w:hanging="360" w:left="4950"/>
      </w:pPr>
    </w:lvl>
    <w:lvl w:tentative="true" w:tplc="041A0019" w:ilvl="7">
      <w:start w:val="1"/>
      <w:numFmt w:val="lowerLetter"/>
      <w:lvlText w:val="%8."/>
      <w:lvlJc w:val="left"/>
      <w:pPr>
        <w:ind w:hanging="360" w:left="5670"/>
      </w:pPr>
    </w:lvl>
    <w:lvl w:tentative="true" w:tplc="041A001B" w:ilvl="8">
      <w:start w:val="1"/>
      <w:numFmt w:val="lowerRoman"/>
      <w:lvlText w:val="%9."/>
      <w:lvlJc w:val="right"/>
      <w:pPr>
        <w:ind w:hanging="180" w:left="6390"/>
      </w:pPr>
    </w:lvl>
  </w:abstractNum>
  <w:abstractNum w:abstractNumId="3">
    <w:nsid w:val="612C2BBF"/>
    <w:multiLevelType w:val="hybridMultilevel"/>
    <w:tmpl w:val="340C2C20"/>
    <w:lvl w:tplc="333CDC04" w:ilvl="0">
      <w:start w:val="1"/>
      <w:numFmt w:val="decimal"/>
      <w:lvlText w:val="%1."/>
      <w:lvlJc w:val="left"/>
      <w:pPr>
        <w:ind w:hanging="360" w:left="7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130"/>
      </w:pPr>
    </w:lvl>
    <w:lvl w:tentative="true" w:tplc="041A001B" w:ilvl="2">
      <w:start w:val="1"/>
      <w:numFmt w:val="lowerRoman"/>
      <w:lvlText w:val="%3."/>
      <w:lvlJc w:val="right"/>
      <w:pPr>
        <w:ind w:hanging="180" w:left="8850"/>
      </w:pPr>
    </w:lvl>
    <w:lvl w:tentative="true" w:tplc="041A000F" w:ilvl="3">
      <w:start w:val="1"/>
      <w:numFmt w:val="decimal"/>
      <w:lvlText w:val="%4."/>
      <w:lvlJc w:val="left"/>
      <w:pPr>
        <w:ind w:hanging="360" w:left="9570"/>
      </w:pPr>
    </w:lvl>
    <w:lvl w:tentative="true" w:tplc="041A0019" w:ilvl="4">
      <w:start w:val="1"/>
      <w:numFmt w:val="lowerLetter"/>
      <w:lvlText w:val="%5."/>
      <w:lvlJc w:val="left"/>
      <w:pPr>
        <w:ind w:hanging="360" w:left="10290"/>
      </w:pPr>
    </w:lvl>
    <w:lvl w:tentative="true" w:tplc="041A001B" w:ilvl="5">
      <w:start w:val="1"/>
      <w:numFmt w:val="lowerRoman"/>
      <w:lvlText w:val="%6."/>
      <w:lvlJc w:val="right"/>
      <w:pPr>
        <w:ind w:hanging="180" w:left="11010"/>
      </w:pPr>
    </w:lvl>
    <w:lvl w:tentative="true" w:tplc="041A000F" w:ilvl="6">
      <w:start w:val="1"/>
      <w:numFmt w:val="decimal"/>
      <w:lvlText w:val="%7."/>
      <w:lvlJc w:val="left"/>
      <w:pPr>
        <w:ind w:hanging="360" w:left="11730"/>
      </w:pPr>
    </w:lvl>
    <w:lvl w:tentative="true" w:tplc="041A0019" w:ilvl="7">
      <w:start w:val="1"/>
      <w:numFmt w:val="lowerLetter"/>
      <w:lvlText w:val="%8."/>
      <w:lvlJc w:val="left"/>
      <w:pPr>
        <w:ind w:hanging="360" w:left="12450"/>
      </w:pPr>
    </w:lvl>
    <w:lvl w:tentative="true" w:tplc="041A001B" w:ilvl="8">
      <w:start w:val="1"/>
      <w:numFmt w:val="lowerRoman"/>
      <w:lvlText w:val="%9."/>
      <w:lvlJc w:val="right"/>
      <w:pPr>
        <w:ind w:hanging="180" w:left="13170"/>
      </w:pPr>
    </w:lvl>
  </w:abstractNum>
  <w:abstractNum w:abstractNumId="4">
    <w:nsid w:val="69A0796E"/>
    <w:multiLevelType w:val="hybridMultilevel"/>
    <w:tmpl w:val="17C8CF4C"/>
    <w:lvl w:tplc="EA1AAD18" w:ilvl="0">
      <w:start w:val="1"/>
      <w:numFmt w:val="decimal"/>
      <w:lvlText w:val="%1."/>
      <w:lvlJc w:val="left"/>
      <w:pPr>
        <w:ind w:hanging="360" w:left="4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85"/>
      </w:pPr>
    </w:lvl>
    <w:lvl w:tentative="true" w:tplc="041A001B" w:ilvl="2">
      <w:start w:val="1"/>
      <w:numFmt w:val="lowerRoman"/>
      <w:lvlText w:val="%3."/>
      <w:lvlJc w:val="right"/>
      <w:pPr>
        <w:ind w:hanging="180" w:left="1905"/>
      </w:pPr>
    </w:lvl>
    <w:lvl w:tentative="true" w:tplc="041A000F" w:ilvl="3">
      <w:start w:val="1"/>
      <w:numFmt w:val="decimal"/>
      <w:lvlText w:val="%4."/>
      <w:lvlJc w:val="left"/>
      <w:pPr>
        <w:ind w:hanging="360" w:left="2625"/>
      </w:pPr>
    </w:lvl>
    <w:lvl w:tentative="true" w:tplc="041A0019" w:ilvl="4">
      <w:start w:val="1"/>
      <w:numFmt w:val="lowerLetter"/>
      <w:lvlText w:val="%5."/>
      <w:lvlJc w:val="left"/>
      <w:pPr>
        <w:ind w:hanging="360" w:left="3345"/>
      </w:pPr>
    </w:lvl>
    <w:lvl w:tentative="true" w:tplc="041A001B" w:ilvl="5">
      <w:start w:val="1"/>
      <w:numFmt w:val="lowerRoman"/>
      <w:lvlText w:val="%6."/>
      <w:lvlJc w:val="right"/>
      <w:pPr>
        <w:ind w:hanging="180" w:left="4065"/>
      </w:pPr>
    </w:lvl>
    <w:lvl w:tentative="true" w:tplc="041A000F" w:ilvl="6">
      <w:start w:val="1"/>
      <w:numFmt w:val="decimal"/>
      <w:lvlText w:val="%7."/>
      <w:lvlJc w:val="left"/>
      <w:pPr>
        <w:ind w:hanging="360" w:left="4785"/>
      </w:pPr>
    </w:lvl>
    <w:lvl w:tentative="true" w:tplc="041A0019" w:ilvl="7">
      <w:start w:val="1"/>
      <w:numFmt w:val="lowerLetter"/>
      <w:lvlText w:val="%8."/>
      <w:lvlJc w:val="left"/>
      <w:pPr>
        <w:ind w:hanging="360" w:left="5505"/>
      </w:pPr>
    </w:lvl>
    <w:lvl w:tentative="true" w:tplc="041A001B" w:ilvl="8">
      <w:start w:val="1"/>
      <w:numFmt w:val="lowerRoman"/>
      <w:lvlText w:val="%9."/>
      <w:lvlJc w:val="right"/>
      <w:pPr>
        <w:ind w:hanging="180" w:left="62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65B8"/>
    <w:rsid w:val="000010AF"/>
    <w:rsid w:val="00001D92"/>
    <w:rsid w:val="00055223"/>
    <w:rsid w:val="00061215"/>
    <w:rsid w:val="00072289"/>
    <w:rsid w:val="000901A4"/>
    <w:rsid w:val="000A6653"/>
    <w:rsid w:val="000A66A6"/>
    <w:rsid w:val="000C30D8"/>
    <w:rsid w:val="000E6236"/>
    <w:rsid w:val="000F0170"/>
    <w:rsid w:val="0013381D"/>
    <w:rsid w:val="00136ECD"/>
    <w:rsid w:val="00145D59"/>
    <w:rsid w:val="00193FE5"/>
    <w:rsid w:val="001C79B3"/>
    <w:rsid w:val="00207BE7"/>
    <w:rsid w:val="00220DF7"/>
    <w:rsid w:val="002435F5"/>
    <w:rsid w:val="002476CB"/>
    <w:rsid w:val="002836D8"/>
    <w:rsid w:val="002B206D"/>
    <w:rsid w:val="003231EB"/>
    <w:rsid w:val="0034093C"/>
    <w:rsid w:val="00372B76"/>
    <w:rsid w:val="003830E9"/>
    <w:rsid w:val="003B1A99"/>
    <w:rsid w:val="003C5EB4"/>
    <w:rsid w:val="003D3A3A"/>
    <w:rsid w:val="003D70C5"/>
    <w:rsid w:val="003E18AD"/>
    <w:rsid w:val="004237AD"/>
    <w:rsid w:val="00433126"/>
    <w:rsid w:val="004845F5"/>
    <w:rsid w:val="004873A1"/>
    <w:rsid w:val="00492073"/>
    <w:rsid w:val="00506F70"/>
    <w:rsid w:val="00512B08"/>
    <w:rsid w:val="00527E78"/>
    <w:rsid w:val="0055388A"/>
    <w:rsid w:val="005554A1"/>
    <w:rsid w:val="00562361"/>
    <w:rsid w:val="00572832"/>
    <w:rsid w:val="0057581E"/>
    <w:rsid w:val="005849CC"/>
    <w:rsid w:val="005A0737"/>
    <w:rsid w:val="00606028"/>
    <w:rsid w:val="006368A7"/>
    <w:rsid w:val="00642F45"/>
    <w:rsid w:val="006A26E3"/>
    <w:rsid w:val="006F1A61"/>
    <w:rsid w:val="00710C0E"/>
    <w:rsid w:val="0076490F"/>
    <w:rsid w:val="008047BC"/>
    <w:rsid w:val="0087159A"/>
    <w:rsid w:val="00886015"/>
    <w:rsid w:val="008E6D26"/>
    <w:rsid w:val="00920826"/>
    <w:rsid w:val="00991A07"/>
    <w:rsid w:val="00A54F53"/>
    <w:rsid w:val="00A56CCB"/>
    <w:rsid w:val="00A65E11"/>
    <w:rsid w:val="00A86183"/>
    <w:rsid w:val="00A86B48"/>
    <w:rsid w:val="00A87645"/>
    <w:rsid w:val="00AA4A4E"/>
    <w:rsid w:val="00AC1420"/>
    <w:rsid w:val="00AE5EB3"/>
    <w:rsid w:val="00B4223A"/>
    <w:rsid w:val="00B6060A"/>
    <w:rsid w:val="00B80E43"/>
    <w:rsid w:val="00BC5404"/>
    <w:rsid w:val="00C85225"/>
    <w:rsid w:val="00C915A7"/>
    <w:rsid w:val="00CB721F"/>
    <w:rsid w:val="00CC0D81"/>
    <w:rsid w:val="00CC7835"/>
    <w:rsid w:val="00CD7A84"/>
    <w:rsid w:val="00CE40D8"/>
    <w:rsid w:val="00D06BFC"/>
    <w:rsid w:val="00D2594F"/>
    <w:rsid w:val="00D40F88"/>
    <w:rsid w:val="00D478D2"/>
    <w:rsid w:val="00D50B82"/>
    <w:rsid w:val="00D743CB"/>
    <w:rsid w:val="00D773D6"/>
    <w:rsid w:val="00DA22A5"/>
    <w:rsid w:val="00DA31B2"/>
    <w:rsid w:val="00DC624A"/>
    <w:rsid w:val="00DD6DF7"/>
    <w:rsid w:val="00E234FF"/>
    <w:rsid w:val="00E46B86"/>
    <w:rsid w:val="00E50A32"/>
    <w:rsid w:val="00E62DEE"/>
    <w:rsid w:val="00E74EC8"/>
    <w:rsid w:val="00E932DA"/>
    <w:rsid w:val="00E965B8"/>
    <w:rsid w:val="00EB73E6"/>
    <w:rsid w:val="00ED4D3F"/>
    <w:rsid w:val="00EF5064"/>
    <w:rsid w:val="00F36E29"/>
    <w:rsid w:val="00FA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CC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56CC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56CC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56CC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56CC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56CC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56CC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56CC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56CC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56CC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56CC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56CC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56CC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56CC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56CC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56CC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56CC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56CC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56CC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56CC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56CC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56CC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56CC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56CCB"/>
    <w:rPr>
      <w:b/>
      <w:bCs/>
    </w:rPr>
  </w:style>
  <w:style w:styleId="Istaknuto" w:type="character">
    <w:name w:val="Emphasis"/>
    <w:basedOn w:val="Zadanifontodlomka"/>
    <w:uiPriority w:val="20"/>
    <w:qFormat/>
    <w:rsid w:val="00A56CC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56CCB"/>
    <w:rPr>
      <w:szCs w:val="32"/>
    </w:rPr>
  </w:style>
  <w:style w:styleId="Odlomakpopisa" w:type="paragraph">
    <w:name w:val="List Paragraph"/>
    <w:basedOn w:val="Normal"/>
    <w:uiPriority w:val="34"/>
    <w:qFormat/>
    <w:rsid w:val="00A56CC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56CC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56CC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56CC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56CCB"/>
    <w:rPr>
      <w:b/>
      <w:i/>
      <w:sz w:val="24"/>
    </w:rPr>
  </w:style>
  <w:style w:styleId="Neupadljivoisticanje" w:type="character">
    <w:name w:val="Subtle Emphasis"/>
    <w:uiPriority w:val="19"/>
    <w:qFormat/>
    <w:rsid w:val="00A56CC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56CC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56CC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56CC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56CC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56CCB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C0D81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0D81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53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8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8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8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8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CC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56CC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56CC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56CC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56CC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56CC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56CC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56CC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56CC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56CC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56CC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56CC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56CC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56CC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56CC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56CC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56CC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56CC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56CC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56CC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56CC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56CC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56CC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56CCB"/>
    <w:rPr>
      <w:b/>
      <w:bCs/>
    </w:rPr>
  </w:style>
  <w:style w:styleId="Istaknuto" w:type="character">
    <w:name w:val="Emphasis"/>
    <w:basedOn w:val="Zadanifontodlomka"/>
    <w:uiPriority w:val="20"/>
    <w:qFormat/>
    <w:rsid w:val="00A56CC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56CCB"/>
    <w:rPr>
      <w:szCs w:val="32"/>
    </w:rPr>
  </w:style>
  <w:style w:styleId="Odlomakpopisa" w:type="paragraph">
    <w:name w:val="List Paragraph"/>
    <w:basedOn w:val="Normal"/>
    <w:uiPriority w:val="34"/>
    <w:qFormat/>
    <w:rsid w:val="00A56CC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56CC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56CC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56CC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56CCB"/>
    <w:rPr>
      <w:b/>
      <w:i/>
      <w:sz w:val="24"/>
    </w:rPr>
  </w:style>
  <w:style w:styleId="Neupadljivoisticanje" w:type="character">
    <w:name w:val="Subtle Emphasis"/>
    <w:uiPriority w:val="19"/>
    <w:qFormat/>
    <w:rsid w:val="00A56CC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56CC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56CC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56CC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56CC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56CCB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C0D81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0D81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53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8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8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8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8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St-465/2012-197</izvorni_sadrzaj>
    <derivirana_varijabla naziv="DomainObject.Oznaka_1">St-465/2012-197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lipnja 2012.</izvorni_sadrzaj>
    <derivirana_varijabla naziv="DomainObject.Predmet.DatumRjesavanja_1">19. lipnja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St-465/2012</izvorni_sadrzaj>
    <derivirana_varijabla naziv="DomainObject.Predmet.OznakaBroj_1">St-465/2012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ANA-TRADE d.o.o. za trgovinu i ugostiteljstvo</izvorni_sadrzaj>
    <derivirana_varijabla naziv="DomainObject.Predmet.ProtustrankaFormated_1">  ANA-TRADE d.o.o. za trgovinu i ugostiteljstvo</derivirana_varijabla>
  </DomainObject.Predmet.ProtustrankaFormated>
  <DomainObject.Predmet.ProtustrankaFormatedOIB>
    <izvorni_sadrzaj>  ANA-TRADE d.o.o. za trgovinu i ugostiteljstvo, OIB 73693552804</izvorni_sadrzaj>
    <derivirana_varijabla naziv="DomainObject.Predmet.ProtustrankaFormatedOIB_1">  ANA-TRADE d.o.o. za trgovinu i ugostiteljstvo, OIB 73693552804</derivirana_varijabla>
  </DomainObject.Predmet.ProtustrankaFormatedOIB>
  <DomainObject.Predmet.ProtustrankaFormatedWithAdress>
    <izvorni_sadrzaj> ANA-TRADE d.o.o. za trgovinu i ugostiteljstvo, Zagrebačka 15/E, 47000 Karlovac</izvorni_sadrzaj>
    <derivirana_varijabla naziv="DomainObject.Predmet.ProtustrankaFormatedWithAdress_1"> ANA-TRADE d.o.o. za trgovinu i ugostiteljstvo, Zagrebačka 15/E, 47000 Karlovac</derivirana_varijabla>
  </DomainObject.Predmet.ProtustrankaFormatedWithAdress>
  <DomainObject.Predmet.ProtustrankaFormatedWithAdressOIB>
    <izvorni_sadrzaj> ANA-TRADE d.o.o. za trgovinu i ugostiteljstvo, OIB 73693552804, Zagrebačka 15/E, 47000 Karlovac</izvorni_sadrzaj>
    <derivirana_varijabla naziv="DomainObject.Predmet.ProtustrankaFormatedWithAdressOIB_1"> ANA-TRADE d.o.o. za trgovinu i ugostiteljstvo, OIB 73693552804, Zagrebačka 15/E, 47000 Karlovac</derivirana_varijabla>
  </DomainObject.Predmet.ProtustrankaFormatedWithAdressOIB>
  <DomainObject.Predmet.ProtustrankaWithAdress>
    <izvorni_sadrzaj>ANA-TRADE d.o.o. za trgovinu i ugostiteljstvo Zagrebačka 15/E, 47000 Karlovac</izvorni_sadrzaj>
    <derivirana_varijabla naziv="DomainObject.Predmet.ProtustrankaWithAdress_1">ANA-TRADE d.o.o. za trgovinu i ugostiteljstvo Zagrebačka 15/E, 47000 Karlovac</derivirana_varijabla>
  </DomainObject.Predmet.ProtustrankaWithAdress>
  <DomainObject.Predmet.ProtustrankaWithAdressOIB>
    <izvorni_sadrzaj>ANA-TRADE d.o.o. za trgovinu i ugostiteljstvo, OIB 73693552804, Zagrebačka 15/E, 47000 Karlovac</izvorni_sadrzaj>
    <derivirana_varijabla naziv="DomainObject.Predmet.ProtustrankaWithAdressOIB_1">ANA-TRADE d.o.o. za trgovinu i ugostiteljstvo, OIB 73693552804, Zagrebačka 15/E, 47000 Karlovac</derivirana_varijabla>
  </DomainObject.Predmet.ProtustrankaWithAdressOIB>
  <DomainObject.Predmet.ProtustrankaNazivFormated>
    <izvorni_sadrzaj>ANA-TRADE d.o.o. za trgovinu i ugostiteljstvo</izvorni_sadrzaj>
    <derivirana_varijabla naziv="DomainObject.Predmet.ProtustrankaNazivFormated_1">ANA-TRADE d.o.o. za trgovinu i ugostiteljstvo</derivirana_varijabla>
  </DomainObject.Predmet.ProtustrankaNazivFormated>
  <DomainObject.Predmet.ProtustrankaNazivFormatedOIB>
    <izvorni_sadrzaj>ANA-TRADE d.o.o. za trgovinu i ugostiteljstvo, OIB 73693552804</izvorni_sadrzaj>
    <derivirana_varijabla naziv="DomainObject.Predmet.ProtustrankaNazivFormatedOIB_1">ANA-TRADE d.o.o. za trgovinu i ugostiteljstvo, OIB 73693552804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KOLIĆ zastupanog po punomoćniku SINDIKAT HRVATSKOG VOZAČA; DANIJEL KATIĆ zastupanog po punomoćniku SINDIKAT HRVATSKOG VOZAČA; IVAN BILAVČIĆ zastupanog po punomoćniku SINDIKAT HRVATSKOG VOZAČA; VJEROVNICI; STRIDON PROMET d.o.o.; ĐINO d.o.o.</izvorni_sadrzaj>
    <derivirana_varijabla naziv="DomainObject.Predmet.StrankaFormated_1">  MARIO KOLIĆ zastupanog po punomoćniku SINDIKAT HRVATSKOG VOZAČA; DANIJEL KATIĆ zastupanog po punomoćniku SINDIKAT HRVATSKOG VOZAČA; IVAN BILAVČIĆ zastupanog po punomoćniku SINDIKAT HRVATSKOG VOZAČA; VJEROVNICI; STRIDON PROMET d.o.o.; ĐINO d.o.o.</derivirana_varijabla>
  </DomainObject.Predmet.StrankaFormated>
  <DomainObject.Predmet.StrankaFormatedOIB>
    <izvorni_sadrzaj>  MARIO KOLIĆ zastupanog po punomoćniku SINDIKAT HRVATSKOG VOZAČA; DANIJEL KATIĆ zastupanog po punomoćniku SINDIKAT HRVATSKOG VOZAČA; IVAN BILAVČIĆ zastupanog po punomoćniku SINDIKAT HRVATSKOG VOZAČA; VJEROVNICI; STRIDON PROMET d.o.o.; ĐINO d.o.o.</izvorni_sadrzaj>
    <derivirana_varijabla naziv="DomainObject.Predmet.StrankaFormatedOIB_1">  MARIO KOLIĆ zastupanog po punomoćniku SINDIKAT HRVATSKOG VOZAČA; DANIJEL KATIĆ zastupanog po punomoćniku SINDIKAT HRVATSKOG VOZAČA; IVAN BILAVČIĆ zastupanog po punomoćniku SINDIKAT HRVATSKOG VOZAČA; VJEROVNICI; STRIDON PROMET d.o.o.; ĐINO d.o.o.</derivirana_varijabla>
  </DomainObject.Predmet.StrankaFormatedOIB>
  <DomainObject.Predmet.StrankaFormatedWithAdress>
    <izvorni_sadrzaj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izvorni_sadrzaj>
    <derivirana_varijabla naziv="DomainObject.Predmet.StrankaFormatedWithAdress_1"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derivirana_varijabla>
  </DomainObject.Predmet.StrankaFormatedWithAdress>
  <DomainObject.Predmet.StrankaFormatedWithAdressOIB>
    <izvorni_sadrzaj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izvorni_sadrzaj>
    <derivirana_varijabla naziv="DomainObject.Predmet.StrankaFormatedWithAdressOIB_1"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derivirana_varijabla>
  </DomainObject.Predmet.StrankaFormatedWithAdressOIB>
  <DomainObject.Predmet.StrankaWithAdress>
    <izvorni_sadrzaj>MARIO KOLIĆ Naselje Gaza 121,47000 Karlovac,DANIJEL KATIĆ Kalinovac 8,47000 Karlovac,IVAN BILAVČIĆ B. Gojak 91,47000 Karlovac,VJEROVNICI ,STRIDON PROMET d.o.o. ,ĐINO d.o.o. </izvorni_sadrzaj>
    <derivirana_varijabla naziv="DomainObject.Predmet.StrankaWithAdress_1">MARIO KOLIĆ Naselje Gaza 121,47000 Karlovac,DANIJEL KATIĆ Kalinovac 8,47000 Karlovac,IVAN BILAVČIĆ B. Gojak 91,47000 Karlovac,VJEROVNICI ,STRIDON PROMET d.o.o. ,ĐINO d.o.o. </derivirana_varijabla>
  </DomainObject.Predmet.StrankaWithAdress>
  <DomainObject.Predmet.StrankaWithAdressOIB>
    <izvorni_sadrzaj>MARIO KOLIĆ, Naselje Gaza 121,47000 Karlovac,DANIJEL KATIĆ, Kalinovac 8,47000 Karlovac,IVAN BILAVČIĆ, B. Gojak 91,47000 Karlovac,VJEROVNICI,STRIDON PROMET d.o.o.,ĐINO d.o.o.</izvorni_sadrzaj>
    <derivirana_varijabla naziv="DomainObject.Predmet.StrankaWithAdressOIB_1">MARIO KOLIĆ, Naselje Gaza 121,47000 Karlovac,DANIJEL KATIĆ, Kalinovac 8,47000 Karlovac,IVAN BILAVČIĆ, B. Gojak 91,47000 Karlovac,VJEROVNICI,STRIDON PROMET d.o.o.,ĐINO d.o.o.</derivirana_varijabla>
  </DomainObject.Predmet.StrankaWithAdressOIB>
  <DomainObject.Predmet.StrankaNazivFormated>
    <izvorni_sadrzaj>MARIO KOLIĆ,DANIJEL KATIĆ,IVAN BILAVČIĆ,VJEROVNICI,STRIDON PROMET d.o.o.,ĐINO d.o.o.</izvorni_sadrzaj>
    <derivirana_varijabla naziv="DomainObject.Predmet.StrankaNazivFormated_1">MARIO KOLIĆ,DANIJEL KATIĆ,IVAN BILAVČIĆ,VJEROVNICI,STRIDON PROMET d.o.o.,ĐINO d.o.o.</derivirana_varijabla>
  </DomainObject.Predmet.StrankaNazivFormated>
  <DomainObject.Predmet.StrankaNazivFormatedOIB>
    <izvorni_sadrzaj>MARIO KOLIĆ,DANIJEL KATIĆ,IVAN BILAVČIĆ,VJEROVNICI,STRIDON PROMET d.o.o.,ĐINO d.o.o.</izvorni_sadrzaj>
    <derivirana_varijabla naziv="DomainObject.Predmet.StrankaNazivFormatedOIB_1">MARIO KOLIĆ,DANIJEL KATIĆ,IVAN BILAVČIĆ,VJEROVNICI,STRIDON PROMET d.o.o.,ĐINO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izvorni_sadrzaj>
    <derivirana_varijabla naziv="DomainObject.Predmet.StrankaListFormated_1"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derivirana_varijabla>
  </DomainObject.Predmet.StrankaListFormated>
  <DomainObject.Predmet.StrankaListFormatedOIB>
    <izvorni_sadrzaj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izvorni_sadrzaj>
    <derivirana_varijabla naziv="DomainObject.Predmet.StrankaListFormatedOIB_1"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derivirana_varijabla>
  </DomainObject.Predmet.StrankaListFormatedOIB>
  <DomainObject.Predmet.StrankaListFormatedWithAdress>
    <izvorni_sadrzaj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izvorni_sadrzaj>
    <derivirana_varijabla naziv="DomainObject.Predmet.StrankaListFormatedWithAdress_1"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derivirana_varijabla>
  </DomainObject.Predmet.StrankaListFormatedWithAdress>
  <DomainObject.Predmet.StrankaListFormatedWithAdressOIB>
    <izvorni_sadrzaj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izvorni_sadrzaj>
    <derivirana_varijabla naziv="DomainObject.Predmet.StrankaListFormatedWithAdressOIB_1"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derivirana_varijabla>
  </DomainObject.Predmet.StrankaListFormatedWithAdressOIB>
  <DomainObject.Predmet.StrankaListNazivFormated>
    <izvorni_sadrzaj>
      <item>MARIO KOLIĆ</item>
      <item>DANIJEL KATIĆ</item>
      <item>IVAN BILAVČIĆ</item>
      <item>VJEROVNICI</item>
      <item>STRIDON PROMET d.o.o.</item>
      <item>ĐINO d.o.o.</item>
    </izvorni_sadrzaj>
    <derivirana_varijabla naziv="DomainObject.Predmet.StrankaListNazivFormated_1">
      <item>MARIO KOLIĆ</item>
      <item>DANIJEL KATIĆ</item>
      <item>IVAN BILAVČIĆ</item>
      <item>VJEROVNICI</item>
      <item>STRIDON PROMET d.o.o.</item>
      <item>ĐINO d.o.o.</item>
    </derivirana_varijabla>
  </DomainObject.Predmet.StrankaListNazivFormated>
  <DomainObject.Predmet.StrankaListNazivFormatedOIB>
    <izvorni_sadrzaj>
      <item>MARIO KOLIĆ</item>
      <item>DANIJEL KATIĆ</item>
      <item>IVAN BILAVČIĆ</item>
      <item>VJEROVNICI</item>
      <item>STRIDON PROMET d.o.o.</item>
      <item>ĐINO d.o.o.</item>
    </izvorni_sadrzaj>
    <derivirana_varijabla naziv="DomainObject.Predmet.StrankaListNazivFormatedOIB_1">
      <item>MARIO KOLIĆ</item>
      <item>DANIJEL KATIĆ</item>
      <item>IVAN BILAVČIĆ</item>
      <item>VJEROVNICI</item>
      <item>STRIDON PROMET d.o.o.</item>
      <item>ĐINO d.o.o.</item>
    </derivirana_varijabla>
  </DomainObject.Predmet.StrankaListNazivFormatedOIB>
  <DomainObject.Predmet.ProtuStrankaListFormated>
    <izvorni_sadrzaj>
      <item>ANA-TRADE d.o.o. za trgovinu i ugostiteljstvo</item>
    </izvorni_sadrzaj>
    <derivirana_varijabla naziv="DomainObject.Predmet.ProtuStrankaListFormated_1">
      <item>ANA-TRADE d.o.o. za trgovinu i ugostiteljstvo</item>
    </derivirana_varijabla>
  </DomainObject.Predmet.ProtuStrankaListFormated>
  <DomainObject.Predmet.ProtuStrankaListFormatedOIB>
    <izvorni_sadrzaj>
      <item>ANA-TRADE d.o.o. za trgovinu i ugostiteljstvo, OIB 73693552804</item>
    </izvorni_sadrzaj>
    <derivirana_varijabla naziv="DomainObject.Predmet.ProtuStrankaListFormatedOIB_1">
      <item>ANA-TRADE d.o.o. za trgovinu i ugostiteljstvo, OIB 73693552804</item>
    </derivirana_varijabla>
  </DomainObject.Predmet.ProtuStrankaListFormatedOIB>
  <DomainObject.Predmet.ProtuStrankaListFormatedWithAdress>
    <izvorni_sadrzaj>
      <item>ANA-TRADE d.o.o. za trgovinu i ugostiteljstvo, Zagrebačka 15/E, 47000 Karlovac</item>
    </izvorni_sadrzaj>
    <derivirana_varijabla naziv="DomainObject.Predmet.ProtuStrankaListFormatedWithAdress_1">
      <item>ANA-TRADE d.o.o. za trgovinu i ugostiteljstvo, Zagrebačka 15/E, 47000 Karlovac</item>
    </derivirana_varijabla>
  </DomainObject.Predmet.ProtuStrankaListFormatedWithAdress>
  <DomainObject.Predmet.ProtuStrankaListFormatedWithAdressOIB>
    <izvorni_sadrzaj>
      <item>ANA-TRADE d.o.o. za trgovinu i ugostiteljstvo, OIB 73693552804, Zagrebačka 15/E, 47000 Karlovac</item>
    </izvorni_sadrzaj>
    <derivirana_varijabla naziv="DomainObject.Predmet.ProtuStrankaListFormatedWithAdressOIB_1">
      <item>ANA-TRADE d.o.o. za trgovinu i ugostiteljstvo, OIB 73693552804, Zagrebačka 15/E, 47000 Karlovac</item>
    </derivirana_varijabla>
  </DomainObject.Predmet.ProtuStrankaListFormatedWithAdressOIB>
  <DomainObject.Predmet.ProtuStrankaListNazivFormated>
    <izvorni_sadrzaj>
      <item>ANA-TRADE d.o.o. za trgovinu i ugostiteljstvo</item>
    </izvorni_sadrzaj>
    <derivirana_varijabla naziv="DomainObject.Predmet.ProtuStrankaListNazivFormated_1">
      <item>ANA-TRADE d.o.o. za trgovinu i ugostiteljstvo</item>
    </derivirana_varijabla>
  </DomainObject.Predmet.ProtuStrankaListNazivFormated>
  <DomainObject.Predmet.ProtuStrankaListNazivFormatedOIB>
    <izvorni_sadrzaj>
      <item>ANA-TRADE d.o.o. za trgovinu i ugostiteljstvo, OIB 73693552804</item>
    </izvorni_sadrzaj>
    <derivirana_varijabla naziv="DomainObject.Predmet.ProtuStrankaListNazivFormatedOIB_1">
      <item>ANA-TRADE d.o.o. za trgovinu i ugostiteljstvo, OIB 73693552804</item>
    </derivirana_varijabla>
  </DomainObject.Predmet.ProtuStrankaListNazivFormatedOIB>
  <DomainObject.Predmet.OstaliListFormated>
    <izvorni_sadrzaj>
      <item>SINDIKAT HRVATSKOG VOZAČA punomoćnik sudionika u postupku DANIJEL KATIĆ; IVAN BILAVČIĆ; MARIO KOLIĆ</item>
      <item>Mate Balenović</item>
      <item>Tomislav Ribičić</item>
      <item>Zlatka Ribičić</item>
      <item>Mate Balenović</item>
    </izvorni_sadrzaj>
    <derivirana_varijabla naziv="DomainObject.Predmet.OstaliListFormated_1">
      <item>SINDIKAT HRVATSKOG VOZAČA punomoćnik sudionika u postupku DANIJEL KATIĆ; IVAN BILAVČIĆ; MARIO KOLIĆ</item>
      <item>Mate Balenović</item>
      <item>Tomislav Ribičić</item>
      <item>Zlatka Ribičić</item>
      <item>Mate Balenović</item>
    </derivirana_varijabla>
  </DomainObject.Predmet.OstaliListFormated>
  <DomainObject.Predmet.OstaliListFormatedOIB>
    <izvorni_sadrzaj>
      <item>SINDIKAT HRVATSKOG VOZAČA, OIB 13309395982 punomoćnik sudionika u postupku DANIJEL KATIĆ; IVAN BILAVČIĆ; MARIO KOLIĆ</item>
      <item>Mate Balenović, OIB 50117846393</item>
      <item>Tomislav Ribičić</item>
      <item>Zlatka Ribičić</item>
      <item>Mate Balenović, OIB 50117846393</item>
    </izvorni_sadrzaj>
    <derivirana_varijabla naziv="DomainObject.Predmet.OstaliListFormatedOIB_1">
      <item>SINDIKAT HRVATSKOG VOZAČA, OIB 13309395982 punomoćnik sudionika u postupku DANIJEL KATIĆ; IVAN BILAVČIĆ; MARIO KOLIĆ</item>
      <item>Mate Balenović, OIB 50117846393</item>
      <item>Tomislav Ribičić</item>
      <item>Zlatka Ribičić</item>
      <item>Mate Balenović, OIB 50117846393</item>
    </derivirana_varijabla>
  </DomainObject.Predmet.OstaliListFormatedOIB>
  <DomainObject.Predmet.OstaliListFormatedWithAdress>
    <izvorni_sadrzaj>
      <item>SINDIKAT HRVATSKOG VOZAČA, Ljubljanska avenija bb, 10000 Zagreb punomoćnik sudionika u postupku DANIJEL KATIĆ; IVAN BILAVČIĆ; MARIO KOLIĆ</item>
      <item>Mate Balenović, Zeleni dol 6a, 10000 Zagreb</item>
      <item>Tomislav Ribičić, Senjska 1/B, 47000 Karlovac</item>
      <item>Zlatka Ribičić, Senjska 1/B, 47000 Karlovac</item>
      <item>Mate Balenović, Zeleni dol 6a, 10000 Zagreb</item>
    </izvorni_sadrzaj>
    <derivirana_varijabla naziv="DomainObject.Predmet.OstaliListFormatedWithAdress_1">
      <item>SINDIKAT HRVATSKOG VOZAČA, Ljubljanska avenija bb, 10000 Zagreb punomoćnik sudionika u postupku DANIJEL KATIĆ; IVAN BILAVČIĆ; MARIO KOLIĆ</item>
      <item>Mate Balenović, Zeleni dol 6a, 10000 Zagreb</item>
      <item>Tomislav Ribičić, Senjska 1/B, 47000 Karlovac</item>
      <item>Zlatka Ribičić, Senjska 1/B, 47000 Karlovac</item>
      <item>Mate Balenović, Zeleni dol 6a, 10000 Zagreb</item>
    </derivirana_varijabla>
  </DomainObject.Predmet.OstaliListFormatedWithAdress>
  <DomainObject.Predmet.OstaliListFormatedWithAdressOIB>
    <izvorni_sadrzaj>
      <item>SINDIKAT HRVATSKOG VOZAČA, OIB 13309395982, Ljubljanska avenija bb, 10000 Zagreb punomoćnik sudionika u postupku DANIJEL KATIĆ; IVAN BILAVČIĆ; MARIO KOLIĆ</item>
      <item>Mate Balenović, OIB 50117846393, Zeleni dol 6a, 10000 Zagreb</item>
      <item>Tomislav Ribičić, Senjska 1/B, 47000 Karlovac</item>
      <item>Zlatka Ribičić, Senjska 1/B, 47000 Karlovac</item>
      <item>Mate Balenović, OIB 50117846393, Zeleni dol 6a, 10000 Zagreb</item>
    </izvorni_sadrzaj>
    <derivirana_varijabla naziv="DomainObject.Predmet.OstaliListFormatedWithAdressOIB_1">
      <item>SINDIKAT HRVATSKOG VOZAČA, OIB 13309395982, Ljubljanska avenija bb, 10000 Zagreb punomoćnik sudionika u postupku DANIJEL KATIĆ; IVAN BILAVČIĆ; MARIO KOLIĆ</item>
      <item>Mate Balenović, OIB 50117846393, Zeleni dol 6a, 10000 Zagreb</item>
      <item>Tomislav Ribičić, Senjska 1/B, 47000 Karlovac</item>
      <item>Zlatka Ribičić, Senjska 1/B, 47000 Karlovac</item>
      <item>Mate Balenović, OIB 50117846393, Zeleni dol 6a, 10000 Zagreb</item>
    </derivirana_varijabla>
  </DomainObject.Predmet.OstaliListFormatedWithAdressOIB>
  <DomainObject.Predmet.OstaliListNazivFormated>
    <izvorni_sadrzaj>
      <item>SINDIKAT HRVATSKOG VOZAČA</item>
      <item>Mate Balenović</item>
      <item>Tomislav Ribičić</item>
      <item>Zlatka Ribičić</item>
      <item>Mate Balenović</item>
    </izvorni_sadrzaj>
    <derivirana_varijabla naziv="DomainObject.Predmet.OstaliListNazivFormated_1">
      <item>SINDIKAT HRVATSKOG VOZAČA</item>
      <item>Mate Balenović</item>
      <item>Tomislav Ribičić</item>
      <item>Zlatka Ribičić</item>
      <item>Mate Balenović</item>
    </derivirana_varijabla>
  </DomainObject.Predmet.OstaliListNazivFormated>
  <DomainObject.Predmet.OstaliListNazivFormatedOIB>
    <izvorni_sadrzaj>
      <item>SINDIKAT HRVATSKOG VOZAČA, OIB 13309395982</item>
      <item>Mate Balenović, OIB 50117846393</item>
      <item>Tomislav Ribičić</item>
      <item>Zlatka Ribičić</item>
      <item>Mate Balenović, OIB 50117846393</item>
    </izvorni_sadrzaj>
    <derivirana_varijabla naziv="DomainObject.Predmet.OstaliListNazivFormatedOIB_1">
      <item>SINDIKAT HRVATSKOG VOZAČA, OIB 13309395982</item>
      <item>Mate Balenović, OIB 50117846393</item>
      <item>Tomislav Ribičić</item>
      <item>Zlatka Ribičić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BILAVČIĆ i dr.</izvorni_sadrzaj>
    <derivirana_varijabla naziv="DomainObject.Predmet.StrankaIDrugi_1">IVAN BILAVČIĆ i dr.</derivirana_varijabla>
  </DomainObject.Predmet.StrankaIDrugi>
  <DomainObject.Predmet.ProtustrankaIDrugi>
    <izvorni_sadrzaj>ANA-TRADE d.o.o. za trgovinu i ugostiteljstvo</izvorni_sadrzaj>
    <derivirana_varijabla naziv="DomainObject.Predmet.ProtustrankaIDrugi_1">ANA-TRADE d.o.o. za trgovinu i ugostiteljstvo</derivirana_varijabla>
  </DomainObject.Predmet.ProtustrankaIDrugi>
  <DomainObject.Predmet.StrankaIDrugiAdressOIB>
    <izvorni_sadrzaj>IVAN BILAVČIĆ, B. Gojak 91, 47000 Karlovac i dr.</izvorni_sadrzaj>
    <derivirana_varijabla naziv="DomainObject.Predmet.StrankaIDrugiAdressOIB_1">IVAN BILAVČIĆ, B. Gojak 91, 47000 Karlovac i dr.</derivirana_varijabla>
  </DomainObject.Predmet.StrankaIDrugiAdressOIB>
  <DomainObject.Predmet.ProtustrankaIDrugiAdressOIB>
    <izvorni_sadrzaj>ANA-TRADE d.o.o. za trgovinu i ugostiteljstvo, OIB 73693552804, Zagrebačka 15/E, 47000 Karlovac</izvorni_sadrzaj>
    <derivirana_varijabla naziv="DomainObject.Predmet.ProtustrankaIDrugiAdressOIB_1">ANA-TRADE d.o.o. za trgovinu i ugostiteljstvo, OIB 73693552804, Zagrebačka 15/E,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2012.</izvorni_sadrzaj>
    <derivirana_varijabla naziv="DomainObject.Predmet.OdlukaRjesenje.DatumDonosenjaOdluke_1">18. lipnja 2012.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St-465/2012-11</izvorni_sadrzaj>
    <derivirana_varijabla naziv="DomainObject.Predmet.OdlukaRjesenje.Oznaka_1">St-465/2012-11</derivirana_varijabla>
  </DomainObject.Predmet.OdlukaRjesenje.Oznaka>
  <DomainObject.Predmet.SudioniciListNaziv>
    <izvorni_sadrzaj>
      <item>MARIO KOLIĆ</item>
      <item>ANA-TRADE d.o.o. za trgovinu i ugostiteljstvo</item>
      <item>SINDIKAT HRVATSKOG VOZAČA</item>
      <item>DANIJEL KATIĆ</item>
      <item>IVAN BILAVČIĆ</item>
      <item>Mate Balenović</item>
      <item>Tomislav Ribičić</item>
      <item>Zlatka Ribičić</item>
      <item>Mate Balenović</item>
      <item>VJEROVNICI</item>
      <item>STRIDON PROMET d.o.o.</item>
      <item>ĐINO d.o.o.</item>
    </izvorni_sadrzaj>
    <derivirana_varijabla naziv="DomainObject.Predmet.SudioniciListNaziv_1">
      <item>MARIO KOLIĆ</item>
      <item>ANA-TRADE d.o.o. za trgovinu i ugostiteljstvo</item>
      <item>SINDIKAT HRVATSKOG VOZAČA</item>
      <item>DANIJEL KATIĆ</item>
      <item>IVAN BILAVČIĆ</item>
      <item>Mate Balenović</item>
      <item>Tomislav Ribičić</item>
      <item>Zlatka Ribičić</item>
      <item>Mate Balenović</item>
      <item>VJEROVNICI</item>
      <item>STRIDON PROMET d.o.o.</item>
      <item>ĐINO d.o.o.</item>
    </derivirana_varijabla>
  </DomainObject.Predmet.SudioniciListNaziv>
  <DomainObject.Predmet.SudioniciListAdressOIB>
    <izvorni_sadrzaj>
      <item>MARIO KOLIĆ, Naselje Gaza 121,47000 Karlovac</item>
      <item>ANA-TRADE d.o.o. za trgovinu i ugostiteljstvo, OIB 73693552804, Zagrebačka 15/E,47000 Karlovac</item>
      <item>SINDIKAT HRVATSKOG VOZAČA, OIB 13309395982, Ljubljanska avenija bb,10000 Zagreb</item>
      <item>DANIJEL KATIĆ, Kalinovac 8,47000 Karlovac</item>
      <item>IVAN BILAVČIĆ, B. Gojak 91,47000 Karlovac</item>
      <item>Mate Balenović, OIB 50117846393, Zeleni dol 6a,10000 Zagreb</item>
      <item>Tomislav Ribičić, Senjska 1/B,47000 Karlovac</item>
      <item>Zlatka Ribičić, Senjska 1/B,47000 Karlovac</item>
      <item>Mate Balenović, OIB 50117846393, Zeleni dol 6a,10000 Zagreb</item>
      <item>VJEROVNICI</item>
      <item>STRIDON PROMET d.o.o.</item>
      <item>ĐINO d.o.o.</item>
    </izvorni_sadrzaj>
    <derivirana_varijabla naziv="DomainObject.Predmet.SudioniciListAdressOIB_1">
      <item>MARIO KOLIĆ, Naselje Gaza 121,47000 Karlovac</item>
      <item>ANA-TRADE d.o.o. za trgovinu i ugostiteljstvo, OIB 73693552804, Zagrebačka 15/E,47000 Karlovac</item>
      <item>SINDIKAT HRVATSKOG VOZAČA, OIB 13309395982, Ljubljanska avenija bb,10000 Zagreb</item>
      <item>DANIJEL KATIĆ, Kalinovac 8,47000 Karlovac</item>
      <item>IVAN BILAVČIĆ, B. Gojak 91,47000 Karlovac</item>
      <item>Mate Balenović, OIB 50117846393, Zeleni dol 6a,10000 Zagreb</item>
      <item>Tomislav Ribičić, Senjska 1/B,47000 Karlovac</item>
      <item>Zlatka Ribičić, Senjska 1/B,47000 Karlovac</item>
      <item>Mate Balenović, OIB 50117846393, Zeleni dol 6a,10000 Zagreb</item>
      <item>VJEROVNICI</item>
      <item>STRIDON PROMET d.o.o.</item>
      <item>ĐINO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73693552804</item>
      <item>, OIB 13309395982</item>
      <item>, OIB null</item>
      <item>, OIB null</item>
      <item>, OIB 50117846393</item>
      <item>, OIB null</item>
      <item>, OIB null</item>
      <item>, OIB 50117846393</item>
      <item>, OIB null</item>
      <item>, OIB null</item>
      <item>, OIB null</item>
    </izvorni_sadrzaj>
    <derivirana_varijabla naziv="DomainObject.Predmet.SudioniciListNazivOIB_1">
      <item>, OIB null</item>
      <item>, OIB 73693552804</item>
      <item>, OIB 13309395982</item>
      <item>, OIB null</item>
      <item>, OIB null</item>
      <item>, OIB 50117846393</item>
      <item>, OIB null</item>
      <item>, OIB null</item>
      <item>, OIB 50117846393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8</properties:Pages>
  <properties:Words>1316</properties:Words>
  <properties:Characters>8146</properties:Characters>
  <properties:Lines>211</properties:Lines>
  <properties:Paragraphs>179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2017-06-14T08:38:00Z</dcterms:created>
  <dc:creator>Mate</dc:creator>
  <cp:lastModifiedBy>Tatjana Slaviček</cp:lastModifiedBy>
  <cp:lastPrinted>2017-04-09T10:58:00Z</cp:lastPrinted>
  <dcterms:modified xmlns:xsi="http://www.w3.org/2001/XMLSchema-instance" xsi:type="dcterms:W3CDTF">2017-06-14T08:38:00Z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St-465/2012-197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