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76488" w14:paraId="4576488" w:rsidRDefault="00DC4028" w:rsidP="00DC4028" w:rsidR="00DC4028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1.St-563/2011</w:t>
      </w:r>
    </w:p>
    <w:p w:rsidRDefault="00DC4028" w:rsidP="00DC4028" w:rsidR="00DC4028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4028" w:rsidP="00DC4028" w:rsidR="00DC4028">
      <w:pPr>
        <w:jc w:val="both"/>
        <w:rPr>
          <w:b/>
        </w:rPr>
      </w:pPr>
    </w:p>
    <w:p w:rsidRDefault="00DC4028" w:rsidP="00DC4028" w:rsidR="00DC4028">
      <w:pPr>
        <w:jc w:val="both"/>
        <w:rPr>
          <w:b/>
        </w:rPr>
      </w:pPr>
      <w:r>
        <w:rPr>
          <w:b/>
        </w:rPr>
        <w:t>REPUBLIKA HRVATSKA</w:t>
      </w:r>
    </w:p>
    <w:p w:rsidRDefault="00DC4028" w:rsidP="00DC4028" w:rsidR="00DC4028">
      <w:pPr>
        <w:jc w:val="both"/>
        <w:rPr>
          <w:b/>
        </w:rPr>
      </w:pPr>
      <w:r>
        <w:rPr>
          <w:b/>
        </w:rPr>
        <w:t>TRGOVAČKI SUD U SPLITU</w:t>
      </w:r>
    </w:p>
    <w:p w:rsidRDefault="00DC4028" w:rsidP="00DC4028" w:rsidR="00DC4028">
      <w:pPr>
        <w:jc w:val="both"/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DC4028" w:rsidP="00DC4028" w:rsidR="00DC4028">
      <w:pPr>
        <w:ind w:firstLine="708"/>
        <w:jc w:val="both"/>
        <w:rPr>
          <w:b/>
        </w:rPr>
      </w:pPr>
    </w:p>
    <w:p w:rsidRDefault="00DC4028" w:rsidP="00DC4028" w:rsidR="00DC4028">
      <w:pPr>
        <w:ind w:firstLine="708"/>
        <w:jc w:val="center"/>
        <w:rPr>
          <w:b/>
        </w:rPr>
      </w:pPr>
    </w:p>
    <w:p w:rsidRDefault="00DC4028" w:rsidP="00DC4028" w:rsidR="00DC4028">
      <w:pPr>
        <w:ind w:firstLine="708"/>
        <w:jc w:val="center"/>
        <w:rPr>
          <w:b/>
        </w:rPr>
      </w:pPr>
      <w:r>
        <w:rPr>
          <w:b/>
        </w:rPr>
        <w:t>R E P U B L I K A  H R V A T S K A</w:t>
      </w:r>
    </w:p>
    <w:p w:rsidRDefault="00DC4028" w:rsidP="00DC4028" w:rsidR="00DC4028">
      <w:pPr>
        <w:ind w:firstLine="708"/>
        <w:jc w:val="center"/>
        <w:rPr>
          <w:b/>
        </w:rPr>
      </w:pPr>
    </w:p>
    <w:p w:rsidRDefault="00DC4028" w:rsidP="00DC4028" w:rsidR="00DC4028" w:rsidRPr="00DC4028">
      <w:pPr>
        <w:ind w:firstLine="708"/>
        <w:jc w:val="center"/>
        <w:rPr>
          <w:b/>
        </w:rPr>
      </w:pPr>
      <w:r>
        <w:rPr>
          <w:b/>
        </w:rPr>
        <w:t>R J E Š E NJ E</w:t>
      </w:r>
    </w:p>
    <w:p w:rsidRDefault="00DC4028" w:rsidP="00DC4028" w:rsidR="00DC4028">
      <w:pPr>
        <w:pStyle w:val="Bezproreda"/>
      </w:pPr>
    </w:p>
    <w:p w:rsidRDefault="00DC4028" w:rsidP="00DC4028" w:rsidR="00DC4028">
      <w:r>
        <w:tab/>
        <w:t xml:space="preserve">TRGOVAČKI SUD U SPLITU, po sucu tog suda Velimiru Vukoviću, kao stečajnom sucu, u stečajnom postupku nad dužnikom  TEHNIKA d.d. u stečaju Split, </w:t>
      </w:r>
      <w:proofErr w:type="spellStart"/>
      <w:r>
        <w:t>Lovretska</w:t>
      </w:r>
      <w:proofErr w:type="spellEnd"/>
      <w:r>
        <w:t xml:space="preserve">  27., OIB, 02048078228,  zastupanog po stečajnom  upravitelju Zoranu Miletiću iz Splita, </w:t>
      </w:r>
      <w:proofErr w:type="spellStart"/>
      <w:r>
        <w:t>Njegoševa</w:t>
      </w:r>
      <w:proofErr w:type="spellEnd"/>
      <w:r>
        <w:t xml:space="preserve"> 1., dana 19. prosinca 2017. godine,</w:t>
      </w:r>
    </w:p>
    <w:p w:rsidRDefault="00DC4028" w:rsidP="00DC4028" w:rsidR="00DC4028">
      <w:pPr>
        <w:jc w:val="both"/>
      </w:pPr>
    </w:p>
    <w:p w:rsidRDefault="00DC4028" w:rsidP="00DC4028" w:rsidR="00DC4028">
      <w:pPr>
        <w:jc w:val="center"/>
        <w:rPr>
          <w:rFonts w:eastAsia="Calibri"/>
          <w:lang w:eastAsia="en-US"/>
        </w:rPr>
      </w:pPr>
      <w:r>
        <w:t>r i j e š i o  j e:</w:t>
      </w:r>
    </w:p>
    <w:p w:rsidRDefault="00DC4028" w:rsidP="00DC4028" w:rsidR="00DC4028"/>
    <w:p w:rsidRDefault="00DC4028" w:rsidP="00DC4028" w:rsidR="00DC4028">
      <w:pPr>
        <w:pStyle w:val="Tijeloteksta"/>
        <w:jc w:val="both"/>
      </w:pPr>
      <w:r>
        <w:t>I.</w:t>
      </w:r>
      <w:r>
        <w:tab/>
        <w:t xml:space="preserve">Saziva se Skupština  vjerovnika za dan  18.siječnja 2018. godine u 09,30  sati, sudnica br. 1/Prizemlje,  Trgovačkog suda u Splitu, Ul. </w:t>
      </w:r>
      <w:proofErr w:type="spellStart"/>
      <w:r>
        <w:t>Sukoišanska</w:t>
      </w:r>
      <w:proofErr w:type="spellEnd"/>
      <w:r>
        <w:t xml:space="preserve"> br. 6 sa sljedećim dnevnim redom:</w:t>
      </w:r>
    </w:p>
    <w:p w:rsidRDefault="00DC4028" w:rsidP="00DC4028" w:rsidR="00DC4028">
      <w:pPr>
        <w:pStyle w:val="Tijeloteksta"/>
        <w:numPr>
          <w:ilvl w:val="0"/>
          <w:numId w:val="1"/>
        </w:numPr>
      </w:pPr>
      <w:r>
        <w:t xml:space="preserve">Donošenje odluke o  unovčenju imovine stečajnog dužnika </w:t>
      </w:r>
    </w:p>
    <w:p w:rsidRDefault="00DC4028" w:rsidP="00DC4028" w:rsidR="00DC4028">
      <w:pPr>
        <w:pStyle w:val="Tijeloteksta"/>
        <w:numPr>
          <w:ilvl w:val="0"/>
          <w:numId w:val="1"/>
        </w:numPr>
      </w:pPr>
      <w:r>
        <w:t xml:space="preserve">Razno </w:t>
      </w:r>
    </w:p>
    <w:p w:rsidRDefault="00DC4028" w:rsidP="00DC4028" w:rsidR="00DC4028">
      <w:pPr>
        <w:pStyle w:val="Tijeloteksta"/>
        <w:jc w:val="both"/>
      </w:pPr>
      <w:r>
        <w:t>II.</w:t>
      </w:r>
      <w:r>
        <w:tab/>
        <w:t xml:space="preserve">Na skupštinu vjerovnika se pozivaju svi vjerovnici stečajnog dužnika, vjerovnici stečajne mase  i stečajni upravitelj. </w:t>
      </w:r>
    </w:p>
    <w:p w:rsidRDefault="00DC4028" w:rsidP="00DC4028" w:rsidR="00DC4028">
      <w:pPr>
        <w:pStyle w:val="Tijeloteksta"/>
        <w:ind w:firstLine="708" w:left="1416"/>
      </w:pPr>
    </w:p>
    <w:p w:rsidRDefault="00DC4028" w:rsidP="00DC4028" w:rsidR="00DC4028">
      <w:pPr>
        <w:pStyle w:val="Tijeloteksta"/>
        <w:ind w:firstLine="708" w:left="1416"/>
      </w:pPr>
      <w:r>
        <w:t>U Splitu,  19. prosinca 2017.godine.</w:t>
      </w:r>
    </w:p>
    <w:p w:rsidRDefault="00DC4028" w:rsidP="00DC4028" w:rsidR="00DC402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C4028" w:rsidP="00DC4028" w:rsidR="00DC4028">
      <w:pPr>
        <w:ind w:firstLine="708" w:left="5664"/>
      </w:pPr>
      <w:r>
        <w:t>Velimir Vuković</w:t>
      </w:r>
      <w:r>
        <w:tab/>
      </w:r>
    </w:p>
    <w:p w:rsidRDefault="00DC4028" w:rsidP="00DC4028" w:rsidR="00DC4028">
      <w:pPr>
        <w:ind w:firstLine="708" w:left="4956"/>
      </w:pPr>
      <w:r>
        <w:tab/>
      </w:r>
      <w:r>
        <w:tab/>
      </w:r>
    </w:p>
    <w:p w:rsidRDefault="00DC4028" w:rsidP="00DC4028" w:rsidR="00DC4028">
      <w:pPr>
        <w:ind w:firstLine="708" w:left="4956"/>
      </w:pPr>
      <w:r>
        <w:tab/>
      </w:r>
      <w:r>
        <w:tab/>
      </w:r>
    </w:p>
    <w:p w:rsidRDefault="00DC4028" w:rsidP="00DC4028" w:rsidR="00DC4028"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DC4028" w:rsidP="00DC4028" w:rsidR="00DC4028">
      <w:smartTag w:element="stockticker" w:uri="urn:schemas-microsoft-com:office:smarttags">
        <w:r>
          <w:t>DNA</w:t>
        </w:r>
      </w:smartTag>
      <w:r>
        <w:t>:</w:t>
      </w:r>
    </w:p>
    <w:p w:rsidRDefault="00DC4028" w:rsidP="00DC4028" w:rsidR="00DC4028">
      <w:r>
        <w:t xml:space="preserve">- stečajnom upravitelju </w:t>
      </w:r>
    </w:p>
    <w:p w:rsidRDefault="00DC4028" w:rsidP="00DC4028" w:rsidR="00DC4028">
      <w:r>
        <w:t>- ŽDO Split, građansko upravni odjel</w:t>
      </w:r>
    </w:p>
    <w:p w:rsidRDefault="00DC4028" w:rsidP="00DC4028" w:rsidR="00DC4028">
      <w:r>
        <w:t>- mrežna stranica e-oglasna ploča</w:t>
      </w:r>
    </w:p>
    <w:p w:rsidRDefault="00DC4028" w:rsidP="00DC4028" w:rsidR="00DC4028">
      <w:pPr>
        <w:pStyle w:val="Bezproreda"/>
      </w:pPr>
    </w:p>
    <w:p w:rsidRDefault="00DC4028" w:rsidP="00DC4028" w:rsidR="00DC4028"/>
    <w:p w:rsidRDefault="00DC4028" w:rsidP="00DC4028" w:rsidR="00DC4028"/>
    <w:p w:rsidRDefault="00DC4028" w:rsidP="00DC4028" w:rsidR="00DC4028"/>
    <w:p w:rsidRDefault="00F53219" w:rsidP="00DC4028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286A2F"/>
    <w:multiLevelType w:val="hybridMultilevel"/>
    <w:tmpl w:val="C46C10B4"/>
    <w:lvl w:tplc="E82ED7FE" w:ilvl="0">
      <w:start w:val="1"/>
      <w:numFmt w:val="decimal"/>
      <w:lvlText w:val="%1."/>
      <w:lvlJc w:val="left"/>
      <w:pPr>
        <w:ind w:hanging="945" w:left="1653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4028"/>
    <w:rsid w:val="00A01676"/>
    <w:rsid w:val="00DC4028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4028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DC4028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DC4028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DC4028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DC4028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DC4028"/>
  </w:style>
  <w:style w:styleId="Tekstbalonia" w:type="paragraph">
    <w:name w:val="Balloon Text"/>
    <w:basedOn w:val="Normal"/>
    <w:link w:val="TekstbaloniaChar"/>
    <w:uiPriority w:val="99"/>
    <w:semiHidden/>
    <w:unhideWhenUsed/>
    <w:rsid w:val="00DC40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402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16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67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167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167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167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4028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DC4028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DC4028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DC4028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DC4028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DC4028"/>
  </w:style>
  <w:style w:styleId="Tekstbalonia" w:type="paragraph">
    <w:name w:val="Balloon Text"/>
    <w:basedOn w:val="Normal"/>
    <w:link w:val="TekstbaloniaChar"/>
    <w:uiPriority w:val="99"/>
    <w:semiHidden/>
    <w:unhideWhenUsed/>
    <w:rsid w:val="00DC40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402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16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67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67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67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67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7456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2011.</izvorni_sadrzaj>
    <derivirana_varijabla naziv="DomainObject.Predmet.DatumOsnivanja_1">2.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St-563/2011</izvorni_sadrzaj>
    <derivirana_varijabla naziv="DomainObject.Predmet.OznakaBroj_1">St-563/2011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TEHNIKA, društvo s ograničenom odgovornošću za inženjering, građevinarstvo i marketing "u stečaju"</izvorni_sadrzaj>
    <derivirana_varijabla naziv="DomainObject.Predmet.ProtustrankaFormated_1">  TEHNIKA, društvo s ograničenom odgovornošću za inženjering, građevinarstvo i marketing "u stečaju"</derivirana_varijabla>
  </DomainObject.Predmet.ProtustrankaFormated>
  <DomainObject.Predmet.ProtustrankaFormatedOIB>
    <izvorni_sadrzaj>  TEHNIKA, društvo s ograničenom odgovornošću za inženjering, građevinarstvo i marketing "u stečaju", OIB 02048078228</izvorni_sadrzaj>
    <derivirana_varijabla naziv="DomainObject.Predmet.ProtustrankaFormatedOIB_1">  TEHNIKA, društvo s ograničenom odgovornošću za inženjering, građevinarstvo i marketing "u stečaju", OIB 02048078228</derivirana_varijabla>
  </DomainObject.Predmet.ProtustrankaFormatedOIB>
  <DomainObject.Predmet.ProtustrankaFormatedWithAdress>
    <izvorni_sadrzaj> TEHNIKA, društvo s ograničenom odgovornošću za inženjering, građevinarstvo i marketing "u stečaju", Lovretska 27, 21000 Split</izvorni_sadrzaj>
    <derivirana_varijabla naziv="DomainObject.Predmet.ProtustrankaFormatedWithAdress_1"> TEHNIKA, društvo s ograničenom odgovornošću za inženjering, građevinarstvo i marketing "u stečaju", Lovretska 27, 21000 Split</derivirana_varijabla>
  </DomainObject.Predmet.ProtustrankaFormatedWithAdress>
  <DomainObject.Predmet.ProtustrankaFormatedWithAdressOIB>
    <izvorni_sadrzaj> TEHNIKA, društvo s ograničenom odgovornošću za inženjering, građevinarstvo i marketing "u stečaju", OIB 02048078228, Lovretska 27, 21000 Split</izvorni_sadrzaj>
    <derivirana_varijabla naziv="DomainObject.Predmet.ProtustrankaFormatedWithAdressOIB_1"> TEHNIKA, društvo s ograničenom odgovornošću za inženjering, građevinarstvo i marketing "u stečaju", OIB 02048078228, Lovretska 27, 21000 Split</derivirana_varijabla>
  </DomainObject.Predmet.ProtustrankaFormatedWithAdressOIB>
  <DomainObject.Predmet.ProtustrankaWithAdress>
    <izvorni_sadrzaj>TEHNIKA, društvo s ograničenom odgovornošću za inženjering, građevinarstvo i marketing "u stečaju" Lovretska 27, 21000 Split</izvorni_sadrzaj>
    <derivirana_varijabla naziv="DomainObject.Predmet.ProtustrankaWithAdress_1">TEHNIKA, društvo s ograničenom odgovornošću za inženjering, građevinarstvo i marketing "u stečaju" Lovretska 27, 21000 Split</derivirana_varijabla>
  </DomainObject.Predmet.ProtustrankaWithAdress>
  <DomainObject.Predmet.ProtustrankaWithAdressOIB>
    <izvorni_sadrzaj>TEHNIKA, društvo s ograničenom odgovornošću za inženjering, građevinarstvo i marketing "u stečaju", OIB 02048078228, Lovretska 27, 21000 Split</izvorni_sadrzaj>
    <derivirana_varijabla naziv="DomainObject.Predmet.ProtustrankaWithAdressOIB_1">TEHNIKA, društvo s ograničenom odgovornošću za inženjering, građevinarstvo i marketing "u stečaju", OIB 02048078228, Lovretska 27, 21000 Split</derivirana_varijabla>
  </DomainObject.Predmet.ProtustrankaWithAdressOIB>
  <DomainObject.Predmet.ProtustrankaNazivFormated>
    <izvorni_sadrzaj>TEHNIKA, društvo s ograničenom odgovornošću za inženjering, građevinarstvo i marketing "u stečaju"</izvorni_sadrzaj>
    <derivirana_varijabla naziv="DomainObject.Predmet.ProtustrankaNazivFormated_1">TEHNIKA, društvo s ograničenom odgovornošću za inženjering, građevinarstvo i marketing "u stečaju"</derivirana_varijabla>
  </DomainObject.Predmet.ProtustrankaNazivFormated>
  <DomainObject.Predmet.ProtustrankaNazivFormatedOIB>
    <izvorni_sadrzaj>TEHNIKA, društvo s ograničenom odgovornošću za inženjering, građevinarstvo i marketing "u stečaju", OIB 02048078228</izvorni_sadrzaj>
    <derivirana_varijabla naziv="DomainObject.Predmet.ProtustrankaNazivFormatedOIB_1">TEHNIKA, društvo s ograničenom odgovornošću za inženjering, građevinarstvo i marketing "u stečaju", OIB 02048078228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 ŠARIĆ zastupanog po punomoćniku Jagoda Đinđić; EDO KOLJATIĆ; MATRONA d.o.o. putnička agencija; OTIS DIZALA, društvo s ograničenom odgovornošću za proizvodnju, montažu, remont i održavanje dizala; VIPnet, društvo s ograničenom odgovornošću za usluge javnih telekomunikacija; SPLITING,d.o.o. za građevinski inženjering i trgovinu; KOLJA KUZMANIĆ; JANASO, projektiranje i izvođenje kotlovnica, instalacija grijanja, klimatizacije, vode, plinskih i elektro instalacija, d.o.o.</izvorni_sadrzaj>
    <derivirana_varijabla naziv="DomainObject.Predmet.StrankaFormated_1">  MIRO ŠARIĆ zastupanog po punomoćniku Jagoda Đinđić; EDO KOLJATIĆ; MATRONA d.o.o. putnička agencija; OTIS DIZALA, društvo s ograničenom odgovornošću za proizvodnju, montažu, remont i održavanje dizala; VIPnet, društvo s ograničenom odgovornošću za usluge javnih telekomunikacija; SPLITING,d.o.o. za građevinski inženjering i trgovinu; KOLJA KUZMANIĆ; JANASO, projektiranje i izvođenje kotlovnica, instalacija grijanja, klimatizacije, vode, plinskih i elektro instalacija, d.o.o.</derivirana_varijabla>
  </DomainObject.Predmet.StrankaFormated>
  <DomainObject.Predmet.StrankaFormatedOIB>
    <izvorni_sadrzaj>  MIRO ŠARIĆ, OIB 95129913801 zastupanog po punomoćniku Jagoda Đinđić; EDO KOLJATIĆ, OIB 56700396356; MATRONA d.o.o. putnička agencija, OIB 39653698861; OTIS DIZALA, društvo s ograničenom odgovornošću za proizvodnju, montažu, remont i održavanje dizala, OIB 76080865307; VIPnet, društvo s ograničenom odgovornošću za usluge javnih telekomunikacija, OIB 29524210204; SPLITING,d.o.o. za građevinski inženjering i trgovinu, OIB 06280878935; KOLJA KUZMANIĆ, OIB 68755790505; JANASO, projektiranje i izvođenje kotlovnica, instalacija grijanja, klimatizacije, vode, plinskih i elektro instalacija, d.o.o., OIB 33821575818</izvorni_sadrzaj>
    <derivirana_varijabla naziv="DomainObject.Predmet.StrankaFormatedOIB_1">  MIRO ŠARIĆ, OIB 95129913801 zastupanog po punomoćniku Jagoda Đinđić; EDO KOLJATIĆ, OIB 56700396356; MATRONA d.o.o. putnička agencija, OIB 39653698861; OTIS DIZALA, društvo s ograničenom odgovornošću za proizvodnju, montažu, remont i održavanje dizala, OIB 76080865307; VIPnet, društvo s ograničenom odgovornošću za usluge javnih telekomunikacija, OIB 29524210204; SPLITING,d.o.o. za građevinski inženjering i trgovinu, OIB 06280878935; KOLJA KUZMANIĆ, OIB 68755790505; JANASO, projektiranje i izvođenje kotlovnica, instalacija grijanja, klimatizacije, vode, plinskih i elektro instalacija, d.o.o., OIB 33821575818</derivirana_varijabla>
  </DomainObject.Predmet.StrankaFormatedOIB>
  <DomainObject.Predmet.StrankaFormatedWithAdress>
    <izvorni_sadrzaj> MIRO ŠARIĆ, Sukoišanska 11, 21000 Split zastupanog po punomoćniku Jagoda Đinđić; EDO KOLJATIĆ, Plančićeva 6, 21000 Split; MATRONA d.o.o. putnička agencija, Ribarska 4, Rijeka; OTIS DIZALA, društvo s ograničenom odgovornošću za proizvodnju, montažu, remont i održavanje dizala, Prilaz Vladislava Brajkovića 15, 10000 Zagreb; VIPnet, društvo s ograničenom odgovornošću za usluge javnih telekomunikacija, Vrtni put 1, 10000 Zagreb; SPLITING,d.o.o. za građevinski inženjering i trgovinu, Šibenska 29, Split; KOLJA KUZMANIĆ, Dubrovačka 10, 21000 Split; JANASO, projektiranje i izvođenje kotlovnica, instalacija grijanja, klimatizacije, vode, plinskih i elektro instalacija, d.o.o., Sukoišanska 43, Split</izvorni_sadrzaj>
    <derivirana_varijabla naziv="DomainObject.Predmet.StrankaFormatedWithAdress_1"> MIRO ŠARIĆ, Sukoišanska 11, 21000 Split zastupanog po punomoćniku Jagoda Đinđić; EDO KOLJATIĆ, Plančićeva 6, 21000 Split; MATRONA d.o.o. putnička agencija, Ribarska 4, Rijeka; OTIS DIZALA, društvo s ograničenom odgovornošću za proizvodnju, montažu, remont i održavanje dizala, Prilaz Vladislava Brajkovića 15, 10000 Zagreb; VIPnet, društvo s ograničenom odgovornošću za usluge javnih telekomunikacija, Vrtni put 1, 10000 Zagreb; SPLITING,d.o.o. za građevinski inženjering i trgovinu, Šibenska 29, Split; KOLJA KUZMANIĆ, Dubrovačka 10, 21000 Split; JANASO, projektiranje i izvođenje kotlovnica, instalacija grijanja, klimatizacije, vode, plinskih i elektro instalacija, d.o.o., Sukoišanska 43, Split</derivirana_varijabla>
  </DomainObject.Predmet.StrankaFormatedWithAdress>
  <DomainObject.Predmet.StrankaFormatedWithAdressOIB>
    <izvorni_sadrzaj> MIRO ŠARIĆ, OIB 95129913801, Sukoišanska 11, 21000 Split zastupanog po punomoćniku Jagoda Đinđić; EDO KOLJATIĆ, OIB 56700396356, Plančićeva 6, 21000 Split; MATRONA d.o.o. putnička agencija, OIB 39653698861, Ribarska 4, Rijeka; OTIS DIZALA, društvo s ograničenom odgovornošću za proizvodnju, montažu, remont i održavanje dizala, OIB 76080865307, Prilaz Vladislava Brajkovića 15, 10000 Zagreb; VIPnet, društvo s ograničenom odgovornošću za usluge javnih telekomunikacija, OIB 29524210204, Vrtni put 1, 10000 Zagreb; SPLITING,d.o.o. za građevinski inženjering i trgovinu, OIB 06280878935, Šibenska 29, Split; KOLJA KUZMANIĆ, OIB 68755790505, Dubrovačka 10, 21000 Split; JANASO, projektiranje i izvođenje kotlovnica, instalacija grijanja, klimatizacije, vode, plinskih i elektro instalacija, d.o.o., OIB 33821575818, Sukoišanska 43, Split</izvorni_sadrzaj>
    <derivirana_varijabla naziv="DomainObject.Predmet.StrankaFormatedWithAdressOIB_1"> MIRO ŠARIĆ, OIB 95129913801, Sukoišanska 11, 21000 Split zastupanog po punomoćniku Jagoda Đinđić; EDO KOLJATIĆ, OIB 56700396356, Plančićeva 6, 21000 Split; MATRONA d.o.o. putnička agencija, OIB 39653698861, Ribarska 4, Rijeka; OTIS DIZALA, društvo s ograničenom odgovornošću za proizvodnju, montažu, remont i održavanje dizala, OIB 76080865307, Prilaz Vladislava Brajkovića 15, 10000 Zagreb; VIPnet, društvo s ograničenom odgovornošću za usluge javnih telekomunikacija, OIB 29524210204, Vrtni put 1, 10000 Zagreb; SPLITING,d.o.o. za građevinski inženjering i trgovinu, OIB 06280878935, Šibenska 29, Split; KOLJA KUZMANIĆ, OIB 68755790505, Dubrovačka 10, 21000 Split; JANASO, projektiranje i izvođenje kotlovnica, instalacija grijanja, klimatizacije, vode, plinskih i elektro instalacija, d.o.o., OIB 33821575818, Sukoišanska 43, Split</derivirana_varijabla>
  </DomainObject.Predmet.StrankaFormatedWithAdressOIB>
  <DomainObject.Predmet.StrankaWithAdress>
    <izvorni_sadrzaj>MIRO ŠARIĆ Sukoišanska 11,21000 Split,EDO KOLJATIĆ Plančićeva 6,21000 Split,MATRONA d.o.o. putnička agencija Ribarska 4,Rijeka,OTIS DIZALA, društvo s ograničenom odgovornošću za proizvodnju, montažu, remont i održavanje dizala Prilaz Vladislava Brajkovića 15,10000 Zagreb,VIPnet, društvo s ograničenom odgovornošću za usluge javnih telekomunikacija Vrtni put 1,10000 Zagreb,SPLITING,d.o.o. za građevinski inženjering i trgovinu Šibenska 29,Split,KOLJA KUZMANIĆ Dubrovačka 10,21000 Split,JANASO, projektiranje i izvođenje kotlovnica, instalacija grijanja, klimatizacije, vode, plinskih i elektro instalacija, d.o.o. Sukoišanska 43,Split</izvorni_sadrzaj>
    <derivirana_varijabla naziv="DomainObject.Predmet.StrankaWithAdress_1">MIRO ŠARIĆ Sukoišanska 11,21000 Split,EDO KOLJATIĆ Plančićeva 6,21000 Split,MATRONA d.o.o. putnička agencija Ribarska 4,Rijeka,OTIS DIZALA, društvo s ograničenom odgovornošću za proizvodnju, montažu, remont i održavanje dizala Prilaz Vladislava Brajkovića 15,10000 Zagreb,VIPnet, društvo s ograničenom odgovornošću za usluge javnih telekomunikacija Vrtni put 1,10000 Zagreb,SPLITING,d.o.o. za građevinski inženjering i trgovinu Šibenska 29,Split,KOLJA KUZMANIĆ Dubrovačka 10,21000 Split,JANASO, projektiranje i izvođenje kotlovnica, instalacija grijanja, klimatizacije, vode, plinskih i elektro instalacija, d.o.o. Sukoišanska 43,Split</derivirana_varijabla>
  </DomainObject.Predmet.StrankaWithAdress>
  <DomainObject.Predmet.StrankaWithAdressOIB>
    <izvorni_sadrzaj>MIRO ŠARIĆ, OIB 95129913801, Sukoišanska 11,21000 Split,EDO KOLJATIĆ, OIB 56700396356, Plančićeva 6,21000 Split,MATRONA d.o.o. putnička agencija, OIB 39653698861, Ribarska 4,Rijeka,OTIS DIZALA, društvo s ograničenom odgovornošću za proizvodnju, montažu, remont i održavanje dizala, OIB 76080865307, Prilaz Vladislava Brajkovića 15,10000 Zagreb,VIPnet, društvo s ograničenom odgovornošću za usluge javnih telekomunikacija, OIB 29524210204, Vrtni put 1,10000 Zagreb,SPLITING,d.o.o. za građevinski inženjering i trgovinu, OIB 06280878935, Šibenska 29,Split,KOLJA KUZMANIĆ, OIB 68755790505, Dubrovačka 10,21000 Split,JANASO, projektiranje i izvođenje kotlovnica, instalacija grijanja, klimatizacije, vode, plinskih i elektro instalacija, d.o.o., OIB 33821575818, Sukoišanska 43,Split</izvorni_sadrzaj>
    <derivirana_varijabla naziv="DomainObject.Predmet.StrankaWithAdressOIB_1">MIRO ŠARIĆ, OIB 95129913801, Sukoišanska 11,21000 Split,EDO KOLJATIĆ, OIB 56700396356, Plančićeva 6,21000 Split,MATRONA d.o.o. putnička agencija, OIB 39653698861, Ribarska 4,Rijeka,OTIS DIZALA, društvo s ograničenom odgovornošću za proizvodnju, montažu, remont i održavanje dizala, OIB 76080865307, Prilaz Vladislava Brajkovića 15,10000 Zagreb,VIPnet, društvo s ograničenom odgovornošću za usluge javnih telekomunikacija, OIB 29524210204, Vrtni put 1,10000 Zagreb,SPLITING,d.o.o. za građevinski inženjering i trgovinu, OIB 06280878935, Šibenska 29,Split,KOLJA KUZMANIĆ, OIB 68755790505, Dubrovačka 10,21000 Split,JANASO, projektiranje i izvođenje kotlovnica, instalacija grijanja, klimatizacije, vode, plinskih i elektro instalacija, d.o.o., OIB 33821575818, Sukoišanska 43,Split</derivirana_varijabla>
  </DomainObject.Predmet.StrankaWithAdressOIB>
  <DomainObject.Predmet.StrankaNazivFormated>
    <izvorni_sadrzaj>MIRO ŠARIĆ,EDO KOLJATIĆ,MATRONA d.o.o. putnička agencija,OTIS DIZALA, društvo s ograničenom odgovornošću za proizvodnju, montažu, remont i održavanje dizala,VIPnet, društvo s ograničenom odgovornošću za usluge javnih telekomunikacija,SPLITING,d.o.o. za građevinski inženjering i trgovinu,KOLJA KUZMANIĆ,JANASO, projektiranje i izvođenje kotlovnica, instalacija grijanja, klimatizacije, vode, plinskih i elektro instalacija, d.o.o.</izvorni_sadrzaj>
    <derivirana_varijabla naziv="DomainObject.Predmet.StrankaNazivFormated_1">MIRO ŠARIĆ,EDO KOLJATIĆ,MATRONA d.o.o. putnička agencija,OTIS DIZALA, društvo s ograničenom odgovornošću za proizvodnju, montažu, remont i održavanje dizala,VIPnet, društvo s ograničenom odgovornošću za usluge javnih telekomunikacija,SPLITING,d.o.o. za građevinski inženjering i trgovinu,KOLJA KUZMANIĆ,JANASO, projektiranje i izvođenje kotlovnica, instalacija grijanja, klimatizacije, vode, plinskih i elektro instalacija, d.o.o.</derivirana_varijabla>
  </DomainObject.Predmet.StrankaNazivFormated>
  <DomainObject.Predmet.StrankaNazivFormatedOIB>
    <izvorni_sadrzaj>MIRO ŠARIĆ, OIB 95129913801,EDO KOLJATIĆ, OIB 56700396356,MATRONA d.o.o. putnička agencija, OIB 39653698861,OTIS DIZALA, društvo s ograničenom odgovornošću za proizvodnju, montažu, remont i održavanje dizala, OIB 76080865307,VIPnet, društvo s ograničenom odgovornošću za usluge javnih telekomunikacija, OIB 29524210204,SPLITING,d.o.o. za građevinski inženjering i trgovinu, OIB 06280878935,KOLJA KUZMANIĆ, OIB 68755790505,JANASO, projektiranje i izvođenje kotlovnica, instalacija grijanja, klimatizacije, vode, plinskih i elektro instalacija, d.o.o., OIB 33821575818</izvorni_sadrzaj>
    <derivirana_varijabla naziv="DomainObject.Predmet.StrankaNazivFormatedOIB_1">MIRO ŠARIĆ, OIB 95129913801,EDO KOLJATIĆ, OIB 56700396356,MATRONA d.o.o. putnička agencija, OIB 39653698861,OTIS DIZALA, društvo s ograničenom odgovornošću za proizvodnju, montažu, remont i održavanje dizala, OIB 76080865307,VIPnet, društvo s ograničenom odgovornošću za usluge javnih telekomunikacija, OIB 29524210204,SPLITING,d.o.o. za građevinski inženjering i trgovinu, OIB 06280878935,KOLJA KUZMANIĆ, OIB 68755790505,JANASO, projektiranje i izvođenje kotlovnica, instalacija grijanja, klimatizacije, vode, plinskih i elektro instalacija, d.o.o., OIB 33821575818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MIRO ŠARIĆ zastupanog po punomoćniku Jagoda Đinđić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izvorni_sadrzaj>
    <derivirana_varijabla naziv="DomainObject.Predmet.StrankaListFormated_1">
      <item>MIRO ŠARIĆ zastupanog po punomoćniku Jagoda Đinđić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derivirana_varijabla>
  </DomainObject.Predmet.StrankaListFormated>
  <DomainObject.Predmet.StrankaListFormatedOIB>
    <izvorni_sadrzaj>
      <item>MIRO ŠARIĆ, OIB 95129913801 zastupanog po punomoćniku Jagoda Đinđić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izvorni_sadrzaj>
    <derivirana_varijabla naziv="DomainObject.Predmet.StrankaListFormatedOIB_1">
      <item>MIRO ŠARIĆ, OIB 95129913801 zastupanog po punomoćniku Jagoda Đinđić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derivirana_varijabla>
  </DomainObject.Predmet.StrankaListFormatedOIB>
  <DomainObject.Predmet.StrankaListFormatedWithAdress>
    <izvorni_sadrzaj>
      <item>MIRO ŠARIĆ, Sukoišanska 11, 21000 Split zastupanog po punomoćniku Jagoda Đinđić</item>
      <item>EDO KOLJATIĆ, Plančićeva 6, 21000 Split</item>
      <item>MATRONA d.o.o. putnička agencija, Ribarska 4, Rijeka</item>
      <item>OTIS DIZALA, društvo s ograničenom odgovornošću za proizvodnju, montažu, remont i održavanje dizala, Prilaz Vladislava Brajkovića 15, 10000 Zagreb</item>
      <item>VIPnet, društvo s ograničenom odgovornošću za usluge javnih telekomunikacija, Vrtni put 1, 10000 Zagreb</item>
      <item>SPLITING,d.o.o. za građevinski inženjering i trgovinu, Šibenska 29, Split</item>
      <item>KOLJA KUZMANIĆ, Dubrovačka 10, 21000 Split</item>
      <item>JANASO, projektiranje i izvođenje kotlovnica, instalacija grijanja, klimatizacije, vode, plinskih i elektro instalacija, d.o.o., Sukoišanska 43, Split</item>
    </izvorni_sadrzaj>
    <derivirana_varijabla naziv="DomainObject.Predmet.StrankaListFormatedWithAdress_1">
      <item>MIRO ŠARIĆ, Sukoišanska 11, 21000 Split zastupanog po punomoćniku Jagoda Đinđić</item>
      <item>EDO KOLJATIĆ, Plančićeva 6, 21000 Split</item>
      <item>MATRONA d.o.o. putnička agencija, Ribarska 4, Rijeka</item>
      <item>OTIS DIZALA, društvo s ograničenom odgovornošću za proizvodnju, montažu, remont i održavanje dizala, Prilaz Vladislava Brajkovića 15, 10000 Zagreb</item>
      <item>VIPnet, društvo s ograničenom odgovornošću za usluge javnih telekomunikacija, Vrtni put 1, 10000 Zagreb</item>
      <item>SPLITING,d.o.o. za građevinski inženjering i trgovinu, Šibenska 29, Split</item>
      <item>KOLJA KUZMANIĆ, Dubrovačka 10, 21000 Split</item>
      <item>JANASO, projektiranje i izvođenje kotlovnica, instalacija grijanja, klimatizacije, vode, plinskih i elektro instalacija, d.o.o., Sukoišanska 43, Split</item>
    </derivirana_varijabla>
  </DomainObject.Predmet.StrankaListFormatedWithAdress>
  <DomainObject.Predmet.StrankaListFormatedWithAdressOIB>
    <izvorni_sadrzaj>
      <item>MIRO ŠARIĆ, OIB 95129913801, Sukoišanska 11, 21000 Split zastupanog po punomoćniku Jagoda Đinđić</item>
      <item>EDO KOLJATIĆ, OIB 56700396356, Plančićeva 6, 21000 Split</item>
      <item>MATRONA d.o.o. putnička agencija, OIB 39653698861, Ribarska 4, Rijeka</item>
      <item>OTIS DIZALA, društvo s ograničenom odgovornošću za proizvodnju, montažu, remont i održavanje dizala, OIB 76080865307, Prilaz Vladislava Brajkovića 15, 10000 Zagreb</item>
      <item>VIPnet, društvo s ograničenom odgovornošću za usluge javnih telekomunikacija, OIB 29524210204, Vrtni put 1, 10000 Zagreb</item>
      <item>SPLITING,d.o.o. za građevinski inženjering i trgovinu, OIB 06280878935, Šibenska 29, Split</item>
      <item>KOLJA KUZMANIĆ, OIB 68755790505, Dubrovačka 10, 21000 Split</item>
      <item>JANASO, projektiranje i izvođenje kotlovnica, instalacija grijanja, klimatizacije, vode, plinskih i elektro instalacija, d.o.o., OIB 33821575818, Sukoišanska 43, Split</item>
    </izvorni_sadrzaj>
    <derivirana_varijabla naziv="DomainObject.Predmet.StrankaListFormatedWithAdressOIB_1">
      <item>MIRO ŠARIĆ, OIB 95129913801, Sukoišanska 11, 21000 Split zastupanog po punomoćniku Jagoda Đinđić</item>
      <item>EDO KOLJATIĆ, OIB 56700396356, Plančićeva 6, 21000 Split</item>
      <item>MATRONA d.o.o. putnička agencija, OIB 39653698861, Ribarska 4, Rijeka</item>
      <item>OTIS DIZALA, društvo s ograničenom odgovornošću za proizvodnju, montažu, remont i održavanje dizala, OIB 76080865307, Prilaz Vladislava Brajkovića 15, 10000 Zagreb</item>
      <item>VIPnet, društvo s ograničenom odgovornošću za usluge javnih telekomunikacija, OIB 29524210204, Vrtni put 1, 10000 Zagreb</item>
      <item>SPLITING,d.o.o. za građevinski inženjering i trgovinu, OIB 06280878935, Šibenska 29, Split</item>
      <item>KOLJA KUZMANIĆ, OIB 68755790505, Dubrovačka 10, 21000 Split</item>
      <item>JANASO, projektiranje i izvođenje kotlovnica, instalacija grijanja, klimatizacije, vode, plinskih i elektro instalacija, d.o.o., OIB 33821575818, Sukoišanska 43, Split</item>
    </derivirana_varijabla>
  </DomainObject.Predmet.StrankaListFormatedWithAdressOIB>
  <DomainObject.Predmet.StrankaListNazivFormated>
    <izvorni_sadrzaj>
      <item>MIRO ŠARIĆ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izvorni_sadrzaj>
    <derivirana_varijabla naziv="DomainObject.Predmet.StrankaListNazivFormated_1">
      <item>MIRO ŠARIĆ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derivirana_varijabla>
  </DomainObject.Predmet.StrankaListNazivFormated>
  <DomainObject.Predmet.StrankaListNazivFormatedOIB>
    <izvorni_sadrzaj>
      <item>MIRO ŠARIĆ, OIB 95129913801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izvorni_sadrzaj>
    <derivirana_varijabla naziv="DomainObject.Predmet.StrankaListNazivFormatedOIB_1">
      <item>MIRO ŠARIĆ, OIB 95129913801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derivirana_varijabla>
  </DomainObject.Predmet.StrankaListNazivFormatedOIB>
  <DomainObject.Predmet.ProtuStrankaListFormated>
    <izvorni_sadrzaj>
      <item>TEHNIKA, društvo s ograničenom odgovornošću za inženjering, građevinarstvo i marketing "u stečaju"</item>
    </izvorni_sadrzaj>
    <derivirana_varijabla naziv="DomainObject.Predmet.ProtuStrankaListFormated_1">
      <item>TEHNIKA, društvo s ograničenom odgovornošću za inženjering, građevinarstvo i marketing "u stečaju"</item>
    </derivirana_varijabla>
  </DomainObject.Predmet.ProtuStrankaListFormated>
  <DomainObject.Predmet.ProtuStrankaListFormatedOIB>
    <izvorni_sadrzaj>
      <item>TEHNIKA, društvo s ograničenom odgovornošću za inženjering, građevinarstvo i marketing "u stečaju", OIB 02048078228</item>
    </izvorni_sadrzaj>
    <derivirana_varijabla naziv="DomainObject.Predmet.ProtuStrankaListFormatedOIB_1">
      <item>TEHNIKA, društvo s ograničenom odgovornošću za inženjering, građevinarstvo i marketing "u stečaju", OIB 02048078228</item>
    </derivirana_varijabla>
  </DomainObject.Predmet.ProtuStrankaListFormatedOIB>
  <DomainObject.Predmet.ProtuStrankaListFormatedWithAdress>
    <izvorni_sadrzaj>
      <item>TEHNIKA, društvo s ograničenom odgovornošću za inženjering, građevinarstvo i marketing "u stečaju", Lovretska 27, 21000 Split</item>
    </izvorni_sadrzaj>
    <derivirana_varijabla naziv="DomainObject.Predmet.ProtuStrankaListFormatedWithAdress_1">
      <item>TEHNIKA, društvo s ograničenom odgovornošću za inženjering, građevinarstvo i marketing "u stečaju", Lovretska 27, 21000 Split</item>
    </derivirana_varijabla>
  </DomainObject.Predmet.ProtuStrankaListFormatedWithAdress>
  <DomainObject.Predmet.ProtuStrankaListFormatedWithAdressOIB>
    <izvorni_sadrzaj>
      <item>TEHNIKA, društvo s ograničenom odgovornošću za inženjering, građevinarstvo i marketing "u stečaju", OIB 02048078228, Lovretska 27, 21000 Split</item>
    </izvorni_sadrzaj>
    <derivirana_varijabla naziv="DomainObject.Predmet.ProtuStrankaListFormatedWithAdressOIB_1">
      <item>TEHNIKA, društvo s ograničenom odgovornošću za inženjering, građevinarstvo i marketing "u stečaju", OIB 02048078228, Lovretska 27, 21000 Split</item>
    </derivirana_varijabla>
  </DomainObject.Predmet.ProtuStrankaListFormatedWithAdressOIB>
  <DomainObject.Predmet.ProtuStrankaListNazivFormated>
    <izvorni_sadrzaj>
      <item>TEHNIKA, društvo s ograničenom odgovornošću za inženjering, građevinarstvo i marketing "u stečaju"</item>
    </izvorni_sadrzaj>
    <derivirana_varijabla naziv="DomainObject.Predmet.ProtuStrankaListNazivFormated_1">
      <item>TEHNIKA, društvo s ograničenom odgovornošću za inženjering, građevinarstvo i marketing "u stečaju"</item>
    </derivirana_varijabla>
  </DomainObject.Predmet.ProtuStrankaListNazivFormated>
  <DomainObject.Predmet.ProtuStrankaListNazivFormatedOIB>
    <izvorni_sadrzaj>
      <item>TEHNIKA, društvo s ograničenom odgovornošću za inženjering, građevinarstvo i marketing "u stečaju", OIB 02048078228</item>
    </izvorni_sadrzaj>
    <derivirana_varijabla naziv="DomainObject.Predmet.ProtuStrankaListNazivFormatedOIB_1">
      <item>TEHNIKA, društvo s ograničenom odgovornošću za inženjering, građevinarstvo i marketing "u stečaju", OIB 02048078228</item>
    </derivirana_varijabla>
  </DomainObject.Predmet.ProtuStrankaListNazivFormatedOIB>
  <DomainObject.Predmet.OstaliListFormated>
    <izvorni_sadrzaj>
      <item>Jagoda Đinđić punomoćnik sudionika u postupku 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izvorni_sadrzaj>
    <derivirana_varijabla naziv="DomainObject.Predmet.OstaliListFormated_1">
      <item>Jagoda Đinđić punomoćnik sudionika u postupku 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derivirana_varijabla>
  </DomainObject.Predmet.OstaliListFormated>
  <DomainObject.Predmet.OstaliListFormatedOIB>
    <izvorni_sadrzaj>
      <item>Jagoda Đinđić punomoćnik sudionika u postupku MIRO ŠARIĆ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izvorni_sadrzaj>
    <derivirana_varijabla naziv="DomainObject.Predmet.OstaliListFormatedOIB_1">
      <item>Jagoda Đinđić punomoćnik sudionika u postupku MIRO ŠARIĆ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derivirana_varijabla>
  </DomainObject.Predmet.OstaliListFormatedOIB>
  <DomainObject.Predmet.OstaliListFormatedWithAdress>
    <izvorni_sadrzaj>
      <item>Jagoda Đinđić, Marmontova 1/II, 21000 Split punomoćnik sudionika u postupku MIRO ŠARIĆ</item>
      <item>IVAN MIROŠEVIĆ, Gundulićeva 26 A, 21000 Split</item>
      <item>dr.sc. Zoran Miletić, Njegoševa 1, 21000 Split</item>
      <item>Financijska agencija REGIONALNI CENTAR SPLIT, Vrtni put 3, 10000 Zagreb</item>
      <item>Trgovački sud Split Pisarnica, Sukoišanska 6, 21000 Split</item>
      <item>ŽUPANIJSKO DRŽAVNO ODVJETNIŠTVO U SPLITU Građansko upravni odjel, Gundulićeva 29 a, 21000 Split</item>
      <item>Trgovački sud Split Oglasna ploča, Sukoišanska 6, 21000 Split</item>
      <item>Trgovački sud Split Ovršni odjel, Sukoišanska 6, 21000 Split</item>
      <item>NARODNE NOVINE, dioničko društvo za izdavanje i tiskanje Službenog lista Republike Hrvatske, službenih i drugih obrazaca te , Savski Gaj XIII. put 6, 10000 Zagreb</item>
      <item>Trgovački sud Split Registarski odjel, Sukoiošanska 6, 21000 Split</item>
      <item>JANASO, projektiranje i izvođenje kotlovnica, instalacija grijanja, klimatizacije, vode, plinskih i elektro instalacija, d.o.o., Sukoišanska 43, Split</item>
      <item>Natalija Mladineo dipl.oec,, Viška 24, 21000 Split</item>
      <item>Ivan Mirošević, Gundulićeva 26 a, 21000 Split</item>
      <item>mr.sc. Mate Vučica, Lička 23, 21000 Split</item>
      <item>Goran Katura, Domovinskog rata 26/III, 21000 Split</item>
      <item>Željko Puljić, Ante Starčevića 11/I, 21000 Split</item>
      <item>HIRNEA d.o.o. za računovodstvene poslove, Lovretska 27, Split</item>
      <item>GRAD SPLIT, Branimirova obala 17, 21000 Split</item>
      <item>Trgovački sud Split Ured predsjednika suda, Sukoišanska 6, 21000 Split</item>
      <item>Porezna uprava Split, Trg dr. Franje Tuđmana 4, 21000 Split</item>
      <item>Općinski sud u Splitu Zemljišno knjižni odjel, Gundulićeva 29, 21000 Split</item>
      <item>Trgovački sud Split Računovodstvo, Sukoišanska 6, 21000 Split</item>
      <item>Boško Božić, Put Skalica 11, 21000 Split</item>
      <item>Goran Poljak, Put Skalica 49, 21000 Split</item>
      <item>mr.sc. Mate Vučica, Lička 23, 21000 Split</item>
      <item>Sonja Kotarac, Alojzija Stepinca 32, 21000 Split</item>
      <item>Agencija za osiguranje radničkih potraživanja u slučaju stečaja poslodavca, Frankopanska 11, 10000 Zagreb</item>
      <item>Općinski sud u Splitu Stalna služb u Omišu, Trg kralja Tomislava 5, 21310 Omiš</item>
    </izvorni_sadrzaj>
    <derivirana_varijabla naziv="DomainObject.Predmet.OstaliListFormatedWithAdress_1">
      <item>Jagoda Đinđić, Marmontova 1/II, 21000 Split punomoćnik sudionika u postupku MIRO ŠARIĆ</item>
      <item>IVAN MIROŠEVIĆ, Gundulićeva 26 A, 21000 Split</item>
      <item>dr.sc. Zoran Miletić, Njegoševa 1, 21000 Split</item>
      <item>Financijska agencija REGIONALNI CENTAR SPLIT, Vrtni put 3, 10000 Zagreb</item>
      <item>Trgovački sud Split Pisarnica, Sukoišanska 6, 21000 Split</item>
      <item>ŽUPANIJSKO DRŽAVNO ODVJETNIŠTVO U SPLITU Građansko upravni odjel, Gundulićeva 29 a, 21000 Split</item>
      <item>Trgovački sud Split Oglasna ploča, Sukoišanska 6, 21000 Split</item>
      <item>Trgovački sud Split Ovršni odjel, Sukoišanska 6, 21000 Split</item>
      <item>NARODNE NOVINE, dioničko društvo za izdavanje i tiskanje Službenog lista Republike Hrvatske, službenih i drugih obrazaca te , Savski Gaj XIII. put 6, 10000 Zagreb</item>
      <item>Trgovački sud Split Registarski odjel, Sukoiošanska 6, 21000 Split</item>
      <item>JANASO, projektiranje i izvođenje kotlovnica, instalacija grijanja, klimatizacije, vode, plinskih i elektro instalacija, d.o.o., Sukoišanska 43, Split</item>
      <item>Natalija Mladineo dipl.oec,, Viška 24, 21000 Split</item>
      <item>Ivan Mirošević, Gundulićeva 26 a, 21000 Split</item>
      <item>mr.sc. Mate Vučica, Lička 23, 21000 Split</item>
      <item>Goran Katura, Domovinskog rata 26/III, 21000 Split</item>
      <item>Željko Puljić, Ante Starčevića 11/I, 21000 Split</item>
      <item>HIRNEA d.o.o. za računovodstvene poslove, Lovretska 27, Split</item>
      <item>GRAD SPLIT, Branimirova obala 17, 21000 Split</item>
      <item>Trgovački sud Split Ured predsjednika suda, Sukoišanska 6, 21000 Split</item>
      <item>Porezna uprava Split, Trg dr. Franje Tuđmana 4, 21000 Split</item>
      <item>Općinski sud u Splitu Zemljišno knjižni odjel, Gundulićeva 29, 21000 Split</item>
      <item>Trgovački sud Split Računovodstvo, Sukoišanska 6, 21000 Split</item>
      <item>Boško Božić, Put Skalica 11, 21000 Split</item>
      <item>Goran Poljak, Put Skalica 49, 21000 Split</item>
      <item>mr.sc. Mate Vučica, Lička 23, 21000 Split</item>
      <item>Sonja Kotarac, Alojzija Stepinca 32, 21000 Split</item>
      <item>Agencija za osiguranje radničkih potraživanja u slučaju stečaja poslodavca, Frankopanska 11, 10000 Zagreb</item>
      <item>Općinski sud u Splitu Stalna služb u Omišu, Trg kralja Tomislava 5, 21310 Omiš</item>
    </derivirana_varijabla>
  </DomainObject.Predmet.OstaliListFormatedWithAdress>
  <DomainObject.Predmet.OstaliListFormatedWithAdressOIB>
    <izvorni_sadrzaj>
      <item>Jagoda Đinđić, Marmontova 1/II, 21000 Split punomoćnik sudionika u postupku MIRO ŠARIĆ</item>
      <item>IVAN MIROŠEVIĆ, Gundulićeva 26 A, 21000 Split</item>
      <item>dr.sc. Zoran Miletić, OIB 73025684607, Njegoševa 1, 21000 Split</item>
      <item>Financijska agencija REGIONALNI CENTAR SPLIT, OIB 85821130368, Vrtni put 3, 10000 Zagreb</item>
      <item>Trgovački sud Split Pisarnica, OIB 30842297926, Sukoišanska 6, 21000 Split</item>
      <item>ŽUPANIJSKO DRŽAVNO ODVJETNIŠTVO U SPLITU Građansko upravni odjel, OIB 70793241859, Gundulićeva 29 a, 21000 Split</item>
      <item>Trgovački sud Split Oglasna ploča, OIB 30842297926, Sukoišanska 6, 21000 Split</item>
      <item>Trgovački sud Split Ovršni odjel, OIB 30842297926, Sukoišanska 6, 21000 Split</item>
      <item>NARODNE NOVINE, dioničko društvo za izdavanje i tiskanje Službenog lista Republike Hrvatske, službenih i drugih obrazaca te , OIB 64546066176, Savski Gaj XIII. put 6, 10000 Zagreb</item>
      <item>Trgovački sud Split Registarski odjel, OIB 30842297926, Sukoiošanska 6, 21000 Split</item>
      <item>JANASO, projektiranje i izvođenje kotlovnica, instalacija grijanja, klimatizacije, vode, plinskih i elektro instalacija, d.o.o., OIB 33821575818, Sukoišanska 43, Split</item>
      <item>Natalija Mladineo dipl.oec,, OIB 62875698528, Viška 24, 21000 Split</item>
      <item>Ivan Mirošević, Gundulićeva 26 a, 21000 Split</item>
      <item>mr.sc. Mate Vučica, OIB 71421617824, Lička 23, 21000 Split</item>
      <item>Goran Katura, OIB 16996972317, Domovinskog rata 26/III, 21000 Split</item>
      <item>Željko Puljić, Ante Starčevića 11/I, 21000 Split</item>
      <item>HIRNEA d.o.o. za računovodstvene poslove, OIB 72093067289, Lovretska 27, Split</item>
      <item>GRAD SPLIT, Branimirova obala 17, 21000 Split</item>
      <item>Trgovački sud Split Ured predsjednika suda, OIB 30842297926, Sukoišanska 6, 21000 Split</item>
      <item>Porezna uprava Split, OIB 18683136487, Trg dr. Franje Tuđmana 4, 21000 Split</item>
      <item>Općinski sud u Splitu Zemljišno knjižni odjel, OIB 61980608934, Gundulićeva 29, 21000 Split</item>
      <item>Trgovački sud Split Računovodstvo, OIB 30842297926, Sukoišanska 6, 21000 Split</item>
      <item>Boško Božić, OIB 74326173023, Put Skalica 11, 21000 Split</item>
      <item>Goran Poljak, Put Skalica 49, 21000 Split</item>
      <item>mr.sc. Mate Vučica, OIB 71421617824, Lička 23, 21000 Split</item>
      <item>Sonja Kotarac, OIB 60454657826, Alojzija Stepinca 32, 21000 Split</item>
      <item>Agencija za osiguranje radničkih potraživanja u slučaju stečaja poslodavca, OIB 04323472109, Frankopanska 11, 10000 Zagreb</item>
      <item>Općinski sud u Splitu Stalna služb u Omišu, OIB 61980608934, Trg kralja Tomislava 5, 21310 Omiš</item>
    </izvorni_sadrzaj>
    <derivirana_varijabla naziv="DomainObject.Predmet.OstaliListFormatedWithAdressOIB_1">
      <item>Jagoda Đinđić, Marmontova 1/II, 21000 Split punomoćnik sudionika u postupku MIRO ŠARIĆ</item>
      <item>IVAN MIROŠEVIĆ, Gundulićeva 26 A, 21000 Split</item>
      <item>dr.sc. Zoran Miletić, OIB 73025684607, Njegoševa 1, 21000 Split</item>
      <item>Financijska agencija REGIONALNI CENTAR SPLIT, OIB 85821130368, Vrtni put 3, 10000 Zagreb</item>
      <item>Trgovački sud Split Pisarnica, OIB 30842297926, Sukoišanska 6, 21000 Split</item>
      <item>ŽUPANIJSKO DRŽAVNO ODVJETNIŠTVO U SPLITU Građansko upravni odjel, OIB 70793241859, Gundulićeva 29 a, 21000 Split</item>
      <item>Trgovački sud Split Oglasna ploča, OIB 30842297926, Sukoišanska 6, 21000 Split</item>
      <item>Trgovački sud Split Ovršni odjel, OIB 30842297926, Sukoišanska 6, 21000 Split</item>
      <item>NARODNE NOVINE, dioničko društvo za izdavanje i tiskanje Službenog lista Republike Hrvatske, službenih i drugih obrazaca te , OIB 64546066176, Savski Gaj XIII. put 6, 10000 Zagreb</item>
      <item>Trgovački sud Split Registarski odjel, OIB 30842297926, Sukoiošanska 6, 21000 Split</item>
      <item>JANASO, projektiranje i izvođenje kotlovnica, instalacija grijanja, klimatizacije, vode, plinskih i elektro instalacija, d.o.o., OIB 33821575818, Sukoišanska 43, Split</item>
      <item>Natalija Mladineo dipl.oec,, OIB 62875698528, Viška 24, 21000 Split</item>
      <item>Ivan Mirošević, Gundulićeva 26 a, 21000 Split</item>
      <item>mr.sc. Mate Vučica, OIB 71421617824, Lička 23, 21000 Split</item>
      <item>Goran Katura, OIB 16996972317, Domovinskog rata 26/III, 21000 Split</item>
      <item>Željko Puljić, Ante Starčevića 11/I, 21000 Split</item>
      <item>HIRNEA d.o.o. za računovodstvene poslove, OIB 72093067289, Lovretska 27, Split</item>
      <item>GRAD SPLIT, Branimirova obala 17, 21000 Split</item>
      <item>Trgovački sud Split Ured predsjednika suda, OIB 30842297926, Sukoišanska 6, 21000 Split</item>
      <item>Porezna uprava Split, OIB 18683136487, Trg dr. Franje Tuđmana 4, 21000 Split</item>
      <item>Općinski sud u Splitu Zemljišno knjižni odjel, OIB 61980608934, Gundulićeva 29, 21000 Split</item>
      <item>Trgovački sud Split Računovodstvo, OIB 30842297926, Sukoišanska 6, 21000 Split</item>
      <item>Boško Božić, OIB 74326173023, Put Skalica 11, 21000 Split</item>
      <item>Goran Poljak, Put Skalica 49, 21000 Split</item>
      <item>mr.sc. Mate Vučica, OIB 71421617824, Lička 23, 21000 Split</item>
      <item>Sonja Kotarac, OIB 60454657826, Alojzija Stepinca 32, 21000 Split</item>
      <item>Agencija za osiguranje radničkih potraživanja u slučaju stečaja poslodavca, OIB 04323472109, Frankopanska 11, 10000 Zagreb</item>
      <item>Općinski sud u Splitu Stalna služb u Omišu, OIB 61980608934, Trg kralja Tomislava 5, 21310 Omiš</item>
    </derivirana_varijabla>
  </DomainObject.Predmet.OstaliListFormatedWithAdressOIB>
  <DomainObject.Predmet.OstaliListNazivFormated>
    <izvorni_sadrzaj>
      <item>Jagoda Đinđić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izvorni_sadrzaj>
    <derivirana_varijabla naziv="DomainObject.Predmet.OstaliListNazivFormated_1">
      <item>Jagoda Đinđić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derivirana_varijabla>
  </DomainObject.Predmet.OstaliListNazivFormated>
  <DomainObject.Predmet.OstaliListNazivFormatedOIB>
    <izvorni_sadrzaj>
      <item>Jagoda Đinđić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izvorni_sadrzaj>
    <derivirana_varijabla naziv="DomainObject.Predmet.OstaliListNazivFormatedOIB_1">
      <item>Jagoda Đinđić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EDO KOLJATIĆ i dr.</izvorni_sadrzaj>
    <derivirana_varijabla naziv="DomainObject.Predmet.StrankaIDrugi_1">EDO KOLJATIĆ i dr.</derivirana_varijabla>
  </DomainObject.Predmet.StrankaIDrugi>
  <DomainObject.Predmet.ProtustrankaIDrugi>
    <izvorni_sadrzaj>TEHNIKA, društvo s ograničenom odgovornošću za inženjering, građevinarstvo i marketing "u stečaju"</izvorni_sadrzaj>
    <derivirana_varijabla naziv="DomainObject.Predmet.ProtustrankaIDrugi_1">TEHNIKA, društvo s ograničenom odgovornošću za inženjering, građevinarstvo i marketing "u stečaju"</derivirana_varijabla>
  </DomainObject.Predmet.ProtustrankaIDrugi>
  <DomainObject.Predmet.StrankaIDrugiAdressOIB>
    <izvorni_sadrzaj>EDO KOLJATIĆ, OIB 56700396356, Plančićeva 6, 21000 Split i dr.</izvorni_sadrzaj>
    <derivirana_varijabla naziv="DomainObject.Predmet.StrankaIDrugiAdressOIB_1">EDO KOLJATIĆ, OIB 56700396356, Plančićeva 6, 21000 Split i dr.</derivirana_varijabla>
  </DomainObject.Predmet.StrankaIDrugiAdressOIB>
  <DomainObject.Predmet.ProtustrankaIDrugiAdressOIB>
    <izvorni_sadrzaj>TEHNIKA, društvo s ograničenom odgovornošću za inženjering, građevinarstvo i marketing "u stečaju", OIB 02048078228, Lovretska 27, 21000 Split</izvorni_sadrzaj>
    <derivirana_varijabla naziv="DomainObject.Predmet.ProtustrankaIDrugiAdressOIB_1">TEHNIKA, društvo s ograničenom odgovornošću za inženjering, građevinarstvo i marketing "u stečaju", OIB 02048078228, Lovretska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TEHNIKA, društvo s ograničenom odgovornošću za inženjering, građevinarstvo i marketing "u stečaju"</item>
      <item>Jagoda Đinđić</item>
      <item>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izvorni_sadrzaj>
    <derivirana_varijabla naziv="DomainObject.Predmet.SudioniciListNaziv_1">
      <item>TEHNIKA, društvo s ograničenom odgovornošću za inženjering, građevinarstvo i marketing "u stečaju"</item>
      <item>Jagoda Đinđić</item>
      <item>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derivirana_varijabla>
  </DomainObject.Predmet.SudioniciListNaziv>
  <DomainObject.Predmet.SudioniciListAdressOIB>
    <izvorni_sadrzaj>
      <item>TEHNIKA, društvo s ograničenom odgovornošću za inženjering, građevinarstvo i marketing "u stečaju", OIB 02048078228, Lovretska 27,21000 Split</item>
      <item>Jagoda Đinđić, Marmontova 1/II,21000 Split</item>
      <item>MIRO ŠARIĆ, OIB 95129913801, Sukoišanska 11,21000 Split</item>
      <item>IVAN MIROŠEVIĆ, Gundulićeva 26 A,21000 Split</item>
      <item>dr.sc. Zoran Miletić, OIB 73025684607, Njegoševa 1,21000 Split</item>
      <item>Financijska agencija REGIONALNI CENTAR SPLIT, OIB 85821130368, Vrtni put 3,10000 Zagreb</item>
      <item>Trgovački sud Split Pisarnica, OIB 30842297926, Sukoišanska 6,21000 Split</item>
      <item>ŽUPANIJSKO DRŽAVNO ODVJETNIŠTVO U SPLITU Građansko upravni odjel, OIB 70793241859, Gundulićeva 29 a,21000 Split</item>
      <item>Trgovački sud Split Oglasna ploča, OIB 30842297926, Sukoišanska 6,21000 Split</item>
      <item>Trgovački sud Split Ovršni odjel, OIB 30842297926, Sukoišanska 6,21000 Split</item>
      <item>NARODNE NOVINE, dioničko društvo za izdavanje i tiskanje Službenog lista Republike Hrvatske, službenih i drugih obrazaca te , OIB 64546066176, Savski Gaj XIII. put 6,10000 Zagreb</item>
      <item>Trgovački sud Split Registarski odjel, OIB 30842297926, Sukoiošanska 6,21000 Split</item>
      <item>EDO KOLJATIĆ, OIB 56700396356, Plančićeva 6,21000 Split</item>
      <item>MATRONA d.o.o. putnička agencija, OIB 39653698861, Ribarska 4,Rijeka</item>
      <item>OTIS DIZALA, društvo s ograničenom odgovornošću za proizvodnju, montažu, remont i održavanje dizala, OIB 76080865307, Prilaz Vladislava Brajkovića 15,10000 Zagreb</item>
      <item>VIPnet, društvo s ograničenom odgovornošću za usluge javnih telekomunikacija, OIB 29524210204, Vrtni put 1,10000 Zagreb</item>
      <item>SPLITING,d.o.o. za građevinski inženjering i trgovinu, OIB 06280878935, Šibenska 29,Split</item>
      <item>KOLJA KUZMANIĆ, OIB 68755790505, Dubrovačka 10,21000 Split</item>
      <item>JANASO, projektiranje i izvođenje kotlovnica, instalacija grijanja, klimatizacije, vode, plinskih i elektro instalacija, d.o.o., OIB 33821575818, Sukoišanska 43,Split</item>
      <item>JANASO, projektiranje i izvođenje kotlovnica, instalacija grijanja, klimatizacije, vode, plinskih i elektro instalacija, d.o.o., OIB 33821575818, Sukoišanska 43,Split</item>
      <item>Natalija Mladineo dipl.oec,, OIB 62875698528, Viška 24,21000 Split</item>
      <item>Ivan Mirošević, Gundulićeva 26 a,21000 Split</item>
      <item>mr.sc. Mate Vučica, OIB 71421617824, Lička 23,21000 Split</item>
      <item>Goran Katura, OIB 16996972317, Domovinskog rata 26/III,21000 Split</item>
      <item>Željko Puljić, Ante Starčevića 11/I,21000 Split</item>
      <item>HIRNEA d.o.o. za računovodstvene poslove, OIB 72093067289, Lovretska 27,Split</item>
      <item>GRAD SPLIT, Branimirova obala 17,21000 Split</item>
      <item>Trgovački sud Split Ured predsjednika suda, OIB 30842297926, Sukoišanska 6,21000 Split</item>
      <item>Porezna uprava Split, OIB 18683136487, Trg dr. Franje Tuđmana 4,21000 Split</item>
      <item>Općinski sud u Splitu Zemljišno knjižni odjel, OIB 61980608934, Gundulićeva 29,21000 Split</item>
      <item>Trgovački sud Split Računovodstvo, OIB 30842297926, Sukoišanska 6,21000 Split</item>
      <item>Boško Božić, OIB 74326173023, Put Skalica 11,21000 Split</item>
      <item>Goran Poljak, Put Skalica 49,21000 Split</item>
      <item>mr.sc. Mate Vučica, OIB 71421617824, Lička 23,21000 Split</item>
      <item>Sonja Kotarac, OIB 60454657826, Alojzija Stepinca 32,21000 Split</item>
      <item>Agencija za osiguranje radničkih potraživanja u slučaju stečaja poslodavca, OIB 04323472109, Frankopanska 11,10000 Zagreb</item>
      <item>Općinski sud u Splitu Stalna služb u Omišu, OIB 61980608934, Trg kralja Tomislava 5,21310 Omiš</item>
    </izvorni_sadrzaj>
    <derivirana_varijabla naziv="DomainObject.Predmet.SudioniciListAdressOIB_1">
      <item>TEHNIKA, društvo s ograničenom odgovornošću za inženjering, građevinarstvo i marketing "u stečaju", OIB 02048078228, Lovretska 27,21000 Split</item>
      <item>Jagoda Đinđić, Marmontova 1/II,21000 Split</item>
      <item>MIRO ŠARIĆ, OIB 95129913801, Sukoišanska 11,21000 Split</item>
      <item>IVAN MIROŠEVIĆ, Gundulićeva 26 A,21000 Split</item>
      <item>dr.sc. Zoran Miletić, OIB 73025684607, Njegoševa 1,21000 Split</item>
      <item>Financijska agencija REGIONALNI CENTAR SPLIT, OIB 85821130368, Vrtni put 3,10000 Zagreb</item>
      <item>Trgovački sud Split Pisarnica, OIB 30842297926, Sukoišanska 6,21000 Split</item>
      <item>ŽUPANIJSKO DRŽAVNO ODVJETNIŠTVO U SPLITU Građansko upravni odjel, OIB 70793241859, Gundulićeva 29 a,21000 Split</item>
      <item>Trgovački sud Split Oglasna ploča, OIB 30842297926, Sukoišanska 6,21000 Split</item>
      <item>Trgovački sud Split Ovršni odjel, OIB 30842297926, Sukoišanska 6,21000 Split</item>
      <item>NARODNE NOVINE, dioničko društvo za izdavanje i tiskanje Službenog lista Republike Hrvatske, službenih i drugih obrazaca te , OIB 64546066176, Savski Gaj XIII. put 6,10000 Zagreb</item>
      <item>Trgovački sud Split Registarski odjel, OIB 30842297926, Sukoiošanska 6,21000 Split</item>
      <item>EDO KOLJATIĆ, OIB 56700396356, Plančićeva 6,21000 Split</item>
      <item>MATRONA d.o.o. putnička agencija, OIB 39653698861, Ribarska 4,Rijeka</item>
      <item>OTIS DIZALA, društvo s ograničenom odgovornošću za proizvodnju, montažu, remont i održavanje dizala, OIB 76080865307, Prilaz Vladislava Brajkovića 15,10000 Zagreb</item>
      <item>VIPnet, društvo s ograničenom odgovornošću za usluge javnih telekomunikacija, OIB 29524210204, Vrtni put 1,10000 Zagreb</item>
      <item>SPLITING,d.o.o. za građevinski inženjering i trgovinu, OIB 06280878935, Šibenska 29,Split</item>
      <item>KOLJA KUZMANIĆ, OIB 68755790505, Dubrovačka 10,21000 Split</item>
      <item>JANASO, projektiranje i izvođenje kotlovnica, instalacija grijanja, klimatizacije, vode, plinskih i elektro instalacija, d.o.o., OIB 33821575818, Sukoišanska 43,Split</item>
      <item>JANASO, projektiranje i izvođenje kotlovnica, instalacija grijanja, klimatizacije, vode, plinskih i elektro instalacija, d.o.o., OIB 33821575818, Sukoišanska 43,Split</item>
      <item>Natalija Mladineo dipl.oec,, OIB 62875698528, Viška 24,21000 Split</item>
      <item>Ivan Mirošević, Gundulićeva 26 a,21000 Split</item>
      <item>mr.sc. Mate Vučica, OIB 71421617824, Lička 23,21000 Split</item>
      <item>Goran Katura, OIB 16996972317, Domovinskog rata 26/III,21000 Split</item>
      <item>Željko Puljić, Ante Starčevića 11/I,21000 Split</item>
      <item>HIRNEA d.o.o. za računovodstvene poslove, OIB 72093067289, Lovretska 27,Split</item>
      <item>GRAD SPLIT, Branimirova obala 17,21000 Split</item>
      <item>Trgovački sud Split Ured predsjednika suda, OIB 30842297926, Sukoišanska 6,21000 Split</item>
      <item>Porezna uprava Split, OIB 18683136487, Trg dr. Franje Tuđmana 4,21000 Split</item>
      <item>Općinski sud u Splitu Zemljišno knjižni odjel, OIB 61980608934, Gundulićeva 29,21000 Split</item>
      <item>Trgovački sud Split Računovodstvo, OIB 30842297926, Sukoišanska 6,21000 Split</item>
      <item>Boško Božić, OIB 74326173023, Put Skalica 11,21000 Split</item>
      <item>Goran Poljak, Put Skalica 49,21000 Split</item>
      <item>mr.sc. Mate Vučica, OIB 71421617824, Lička 23,21000 Split</item>
      <item>Sonja Kotarac, OIB 60454657826, Alojzija Stepinca 32,21000 Split</item>
      <item>Agencija za osiguranje radničkih potraživanja u slučaju stečaja poslodavca, OIB 04323472109, Frankopanska 11,10000 Zagreb</item>
      <item>Općinski sud u Splitu Stalna služb u Omišu, OIB 61980608934, Trg kralja Tomislava 5,21310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02048078228</item>
      <item>, OIB null</item>
      <item>, OIB 95129913801</item>
      <item>, OIB null</item>
      <item>, OIB 73025684607</item>
      <item>, OIB 85821130368</item>
      <item>, OIB 30842297926</item>
      <item>, OIB 70793241859</item>
      <item>, OIB 30842297926</item>
      <item>, OIB 30842297926</item>
      <item>, OIB 64546066176</item>
      <item>, OIB 30842297926</item>
      <item>, OIB 56700396356</item>
      <item>, OIB 39653698861</item>
      <item>, OIB 76080865307</item>
      <item>, OIB 29524210204</item>
      <item>, OIB 06280878935</item>
      <item>, OIB 68755790505</item>
      <item>, OIB 33821575818</item>
      <item>, OIB 33821575818</item>
      <item>, OIB 62875698528</item>
      <item>, OIB null</item>
      <item>, OIB 71421617824</item>
      <item>, OIB 16996972317</item>
      <item>, OIB null</item>
      <item>, OIB 72093067289</item>
      <item>, OIB null</item>
      <item>, OIB 30842297926</item>
      <item>, OIB 18683136487</item>
      <item>, OIB 61980608934</item>
      <item>, OIB 30842297926</item>
      <item>, OIB 74326173023</item>
      <item>, OIB null</item>
      <item>, OIB 71421617824</item>
      <item>, OIB 60454657826</item>
      <item>, OIB 04323472109</item>
      <item>, OIB 61980608934</item>
    </izvorni_sadrzaj>
    <derivirana_varijabla naziv="DomainObject.Predmet.SudioniciListNazivOIB_1">
      <item>, OIB 02048078228</item>
      <item>, OIB null</item>
      <item>, OIB 95129913801</item>
      <item>, OIB null</item>
      <item>, OIB 73025684607</item>
      <item>, OIB 85821130368</item>
      <item>, OIB 30842297926</item>
      <item>, OIB 70793241859</item>
      <item>, OIB 30842297926</item>
      <item>, OIB 30842297926</item>
      <item>, OIB 64546066176</item>
      <item>, OIB 30842297926</item>
      <item>, OIB 56700396356</item>
      <item>, OIB 39653698861</item>
      <item>, OIB 76080865307</item>
      <item>, OIB 29524210204</item>
      <item>, OIB 06280878935</item>
      <item>, OIB 68755790505</item>
      <item>, OIB 33821575818</item>
      <item>, OIB 33821575818</item>
      <item>, OIB 62875698528</item>
      <item>, OIB null</item>
      <item>, OIB 71421617824</item>
      <item>, OIB 16996972317</item>
      <item>, OIB null</item>
      <item>, OIB 72093067289</item>
      <item>, OIB null</item>
      <item>, OIB 30842297926</item>
      <item>, OIB 18683136487</item>
      <item>, OIB 61980608934</item>
      <item>, OIB 30842297926</item>
      <item>, OIB 74326173023</item>
      <item>, OIB null</item>
      <item>, OIB 71421617824</item>
      <item>, OIB 60454657826</item>
      <item>, OIB 04323472109</item>
      <item>, OIB 61980608934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176</properties:Words>
  <properties:Characters>854</properties:Characters>
  <properties:Lines>43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2017-12-19T07:11:00Z</dcterms:created>
  <dc:creator>Velimir Vuković</dc:creator>
  <cp:lastModifiedBy>Velimir Vuković</cp:lastModifiedBy>
  <cp:lastPrinted>2017-12-19T07:17:00Z</cp:lastPrinted>
  <dcterms:modified xmlns:xsi="http://www.w3.org/2001/XMLSchema-instance" xsi:type="dcterms:W3CDTF">2017-12-19T07:18:00Z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