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b2ab" w14:paraId="e51b2ab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F75AEF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F75AEF">
                    <w:rPr>
                      <w:sz w:val="22"/>
                      <w:szCs w:val="22"/>
                    </w:rPr>
                    <w:t>98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27718C">
                    <w:rPr>
                      <w:sz w:val="22"/>
                      <w:szCs w:val="22"/>
                    </w:rPr>
                    <w:t>1</w:t>
                  </w:r>
                  <w:r w:rsidR="00F75AEF">
                    <w:rPr>
                      <w:sz w:val="22"/>
                      <w:szCs w:val="22"/>
                    </w:rPr>
                    <w:t>9</w:t>
                  </w:r>
                  <w:r w:rsidR="000B71F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0B71F4" w:rsidP="00CD5369" w:rsidR="00CD5369" w:rsidRPr="00CD5369">
      <w:pPr>
        <w:jc w:val="center"/>
      </w:pPr>
      <w:r>
        <w:t xml:space="preserve"> 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A90EB4">
        <w:t xml:space="preserve">Financijske agencije, RC Zagreb, Podružnica Zagreb, Svibanjskih žrtava 1995. broj 1, nad dužnikom </w:t>
      </w:r>
      <w:r w:rsidR="00336F9E">
        <w:t xml:space="preserve">GASTRO BIS j.d.o.o. OIB: 980872688637, MBS: 080947295, </w:t>
      </w:r>
      <w:proofErr w:type="spellStart"/>
      <w:r w:rsidR="00336F9E">
        <w:t>Matijevići</w:t>
      </w:r>
      <w:proofErr w:type="spellEnd"/>
      <w:r w:rsidR="00336F9E">
        <w:t>, Ante Kovačića 6,</w:t>
      </w:r>
      <w:r w:rsidR="00336F9E">
        <w:t xml:space="preserve"> </w:t>
      </w:r>
      <w:r w:rsidR="0027718C">
        <w:t>30</w:t>
      </w:r>
      <w:r w:rsidR="00BE2DF5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F75AEF">
        <w:t>Sabini</w:t>
      </w:r>
      <w:r w:rsidR="00F75AEF">
        <w:t xml:space="preserve"> Lalić, OIB: 09145874795, Osijek, </w:t>
      </w:r>
      <w:proofErr w:type="spellStart"/>
      <w:r w:rsidR="00F75AEF">
        <w:t>Gundulićeva</w:t>
      </w:r>
      <w:proofErr w:type="spellEnd"/>
      <w:r w:rsidR="00F75AEF">
        <w:t xml:space="preserve"> 5</w:t>
      </w:r>
      <w:r w:rsidR="0027718C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336F9E">
        <w:t xml:space="preserve">GASTRO BIS j.d.o.o. OIB: 980872688637, MBS: 080947295, </w:t>
      </w:r>
      <w:proofErr w:type="spellStart"/>
      <w:r w:rsidR="00336F9E">
        <w:t>Matijevići</w:t>
      </w:r>
      <w:proofErr w:type="spellEnd"/>
      <w:r w:rsidR="00336F9E">
        <w:t>, Ante Kovačića 6,</w:t>
      </w:r>
      <w:r w:rsidR="000B71F4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27718C">
        <w:t xml:space="preserve"> </w:t>
      </w:r>
      <w:r w:rsidR="00F75AEF">
        <w:t>broj HR</w:t>
      </w:r>
      <w:r w:rsidR="00D1656A">
        <w:t xml:space="preserve">53 25000 0093 1066 2402 3 kod </w:t>
      </w:r>
      <w:proofErr w:type="spellStart"/>
      <w:r w:rsidR="00D1656A">
        <w:t>Addiko</w:t>
      </w:r>
      <w:proofErr w:type="spellEnd"/>
      <w:r w:rsidR="00D1656A">
        <w:t xml:space="preserve"> </w:t>
      </w:r>
      <w:proofErr w:type="spellStart"/>
      <w:r w:rsidR="00D1656A">
        <w:t>bank</w:t>
      </w:r>
      <w:proofErr w:type="spellEnd"/>
      <w:r w:rsidR="00D1656A">
        <w:t xml:space="preserve"> Hrvatska d.d.</w:t>
      </w:r>
      <w:r w:rsidR="00F24349">
        <w:t>,</w:t>
      </w:r>
      <w:r w:rsidR="00D1656A">
        <w:t xml:space="preserve">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D1656A">
        <w:t>98</w:t>
      </w:r>
      <w:r w:rsidR="00757841">
        <w:t>/2017-</w:t>
      </w:r>
      <w:r w:rsidR="00D1656A">
        <w:t>9</w:t>
      </w:r>
      <w:r w:rsidR="009B0F1B">
        <w:t xml:space="preserve"> od </w:t>
      </w:r>
      <w:r w:rsidR="0027718C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D1656A">
        <w:t>a</w:t>
      </w:r>
      <w:r w:rsidR="0040049C">
        <w:t xml:space="preserve"> je</w:t>
      </w:r>
      <w:r w:rsidR="009B0F1B">
        <w:t xml:space="preserve"> </w:t>
      </w:r>
      <w:r w:rsidR="00D1656A">
        <w:t xml:space="preserve">Sabina Lalić, OIB: 09145874795, Osijek, </w:t>
      </w:r>
      <w:proofErr w:type="spellStart"/>
      <w:r w:rsidR="00D1656A">
        <w:t>Gundulićeva</w:t>
      </w:r>
      <w:proofErr w:type="spellEnd"/>
      <w:r w:rsidR="00D1656A">
        <w:t xml:space="preserve"> 5</w:t>
      </w:r>
      <w:r w:rsidR="00D1656A">
        <w:t xml:space="preserve">,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 xml:space="preserve">o svoje pisano izvješće i </w:t>
      </w:r>
      <w:proofErr w:type="spellStart"/>
      <w:r w:rsidR="000751B0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7718C">
        <w:t>30</w:t>
      </w:r>
      <w:r w:rsidR="000751B0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0751B0" w:rsidP="00617416" w:rsidR="000751B0" w:rsidRPr="00617416">
      <w:pPr>
        <w:jc w:val="both"/>
      </w:pPr>
    </w:p>
    <w:bookmarkEnd w:id="0"/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27718C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5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</w:t>
    </w:r>
    <w:r w:rsidR="00D1656A">
      <w:t>98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B71F4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18C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36F9E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C3C3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56A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281"/>
    <w:rsid w:val="00E94DDC"/>
    <w:rsid w:val="00EA2144"/>
    <w:rsid w:val="00EB271D"/>
    <w:rsid w:val="00EC3792"/>
    <w:rsid w:val="00F00D98"/>
    <w:rsid w:val="00F14D32"/>
    <w:rsid w:val="00F15D64"/>
    <w:rsid w:val="00F2434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75AEF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815E3-3DD4-41D4-8ED4-4F5582573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425</properties:Words>
  <properties:Characters>2348</properties:Characters>
  <properties:Lines>19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2018-07-30T08:37:00Z</dcterms:created>
  <dc:creator>banka</dc:creator>
  <cp:lastModifiedBy>Snježana Andrijanić</cp:lastModifiedBy>
  <cp:lastPrinted>2018-07-30T08:36:00Z</cp:lastPrinted>
  <dcterms:modified xmlns:xsi="http://www.w3.org/2001/XMLSchema-instance" xsi:type="dcterms:W3CDTF">2018-07-30T08:37:00Z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