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73c10" w14:paraId="b673c10" w:rsidRDefault="00795B81" w:rsidP="00795B81" w:rsidR="00795B81" w:rsidRPr="000D72EB">
      <w:pPr>
        <w15:collapsed w:val="false"/>
      </w:pPr>
      <w:bookmarkStart w:name="_GoBack" w:id="0"/>
      <w:bookmarkEnd w:id="0"/>
    </w:p>
    <w:p w:rsidRDefault="00690506" w:rsidP="00795B81" w:rsidR="00690506" w:rsidRPr="000D72EB">
      <w:pPr>
        <w:rPr>
          <w:b/>
          <w:bCs/>
        </w:rPr>
      </w:pPr>
    </w:p>
    <w:p w:rsidRDefault="00690506" w:rsidP="00795B81" w:rsidR="00690506" w:rsidRPr="000D72EB">
      <w:pPr>
        <w:rPr>
          <w:b/>
          <w:bCs/>
        </w:rPr>
      </w:pPr>
    </w:p>
    <w:p w:rsidRDefault="00136AD1" w:rsidP="00795B81" w:rsidR="00136AD1" w:rsidRPr="000D72EB">
      <w:pPr>
        <w:rPr>
          <w:b/>
          <w:bCs/>
        </w:rPr>
      </w:pPr>
    </w:p>
    <w:p w:rsidRDefault="00E967F2" w:rsidP="00795B81" w:rsidR="00795B81" w:rsidRPr="000D72EB">
      <w:pPr>
        <w:rPr>
          <w:b/>
          <w:bCs/>
        </w:rPr>
      </w:pPr>
      <w:r w:rsidRPr="000D72EB">
        <w:rPr>
          <w:b/>
          <w:bCs/>
        </w:rPr>
        <w:t>TRGOVAČKI SUD U ZADRU</w:t>
      </w:r>
    </w:p>
    <w:p w:rsidRDefault="00C64EB0" w:rsidP="00E967F2" w:rsidR="00C64EB0" w:rsidRPr="000D72EB">
      <w:r w:rsidRPr="000D72EB">
        <w:rPr>
          <w:b/>
          <w:bCs/>
        </w:rPr>
        <w:t>REPUBLIKA HRVATSKA</w:t>
      </w:r>
      <w:r w:rsidR="00795B81" w:rsidRPr="000D72EB">
        <w:rPr>
          <w:b/>
          <w:bCs/>
        </w:rPr>
        <w:t xml:space="preserve"> </w:t>
      </w:r>
      <w:r w:rsidR="00795B81" w:rsidRPr="000D72EB">
        <w:rPr>
          <w:b/>
          <w:bCs/>
        </w:rPr>
        <w:tab/>
      </w:r>
      <w:r w:rsidR="00795B81" w:rsidRPr="000D72EB">
        <w:rPr>
          <w:b/>
          <w:bCs/>
        </w:rPr>
        <w:tab/>
      </w:r>
      <w:r w:rsidR="00795B81" w:rsidRPr="000D72EB">
        <w:rPr>
          <w:b/>
          <w:bCs/>
        </w:rPr>
        <w:tab/>
      </w:r>
      <w:r w:rsidR="00795B81" w:rsidRPr="000D72EB">
        <w:tab/>
      </w:r>
      <w:r w:rsidR="00795B81" w:rsidRPr="000D72EB">
        <w:tab/>
      </w:r>
    </w:p>
    <w:p w:rsidRDefault="00795B81" w:rsidP="00622824" w:rsidR="00795B81" w:rsidRPr="000D72EB">
      <w:r w:rsidRPr="000D72EB">
        <w:t>Dr. Franje Tuđmana 35</w:t>
      </w:r>
    </w:p>
    <w:p w:rsidRDefault="00BE1290" w:rsidP="00467E57" w:rsidR="00BE1290" w:rsidRPr="000D72EB">
      <w:pPr>
        <w:jc w:val="center"/>
      </w:pPr>
    </w:p>
    <w:p w:rsidRDefault="00467E57" w:rsidP="00467E57" w:rsidR="00C64EB0" w:rsidRPr="000D72EB">
      <w:pPr>
        <w:jc w:val="center"/>
        <w:rPr>
          <w:b/>
          <w:bCs/>
        </w:rPr>
      </w:pPr>
      <w:r w:rsidRPr="000D72EB">
        <w:rPr>
          <w:b/>
          <w:bCs/>
        </w:rPr>
        <w:t>R E P U B L I K A    H R V A T S K A</w:t>
      </w:r>
    </w:p>
    <w:p w:rsidRDefault="00467E57" w:rsidP="00467E57" w:rsidR="00467E57" w:rsidRPr="000D72EB">
      <w:pPr>
        <w:jc w:val="center"/>
        <w:rPr>
          <w:b/>
          <w:bCs/>
        </w:rPr>
      </w:pPr>
    </w:p>
    <w:p w:rsidRDefault="00C64EB0" w:rsidP="00795B81" w:rsidR="00C64EB0" w:rsidRPr="000D72EB">
      <w:pPr>
        <w:jc w:val="center"/>
        <w:rPr>
          <w:b/>
          <w:bCs/>
        </w:rPr>
      </w:pPr>
      <w:r w:rsidRPr="000D72EB">
        <w:rPr>
          <w:b/>
          <w:bCs/>
        </w:rPr>
        <w:t>R J E Š E N J E</w:t>
      </w:r>
    </w:p>
    <w:p w:rsidRDefault="00C64EB0" w:rsidP="00C64EB0" w:rsidR="00C64EB0" w:rsidRPr="000D72EB"/>
    <w:p w:rsidRDefault="00C64EB0" w:rsidP="009A0886" w:rsidR="00A80AF2" w:rsidRPr="009D4F86">
      <w:pPr>
        <w:jc w:val="both"/>
      </w:pPr>
      <w:r w:rsidRPr="000D72EB">
        <w:tab/>
      </w:r>
      <w:r w:rsidR="00D43535" w:rsidRPr="000D72EB">
        <w:t xml:space="preserve">Trgovački sud u Zadru, </w:t>
      </w:r>
      <w:r w:rsidR="009A0886" w:rsidRPr="000D72EB">
        <w:t xml:space="preserve">OIB:39670464653 po sutkinji Ani Markač, u stečajnom postupku nad stečajnim dužnikom TLM Aluminium d.d., Šibenik u stečaju, Ulica Narodnog preporoda 12, Šibenik, OIB:82733440679, kojeg zastupa stečajni upravitelj Branko Morić, </w:t>
      </w:r>
      <w:r w:rsidR="00371117" w:rsidRPr="000D72EB">
        <w:t xml:space="preserve">dana </w:t>
      </w:r>
      <w:r w:rsidR="001A5BE3" w:rsidRPr="000D72EB">
        <w:t xml:space="preserve">16. </w:t>
      </w:r>
      <w:r w:rsidR="008A0AA2">
        <w:t>svibnja</w:t>
      </w:r>
      <w:r w:rsidR="001A5BE3" w:rsidRPr="000D72EB">
        <w:t xml:space="preserve"> 2</w:t>
      </w:r>
      <w:r w:rsidR="00C56164" w:rsidRPr="000D72EB">
        <w:t>01</w:t>
      </w:r>
      <w:r w:rsidR="005D6961">
        <w:t>7</w:t>
      </w:r>
      <w:r w:rsidR="00C56164" w:rsidRPr="000D72EB">
        <w:t xml:space="preserve">. </w:t>
      </w:r>
    </w:p>
    <w:p w:rsidRDefault="00C64EB0" w:rsidP="00795B81" w:rsidR="00C64EB0" w:rsidRPr="000D72EB">
      <w:pPr>
        <w:jc w:val="center"/>
        <w:rPr>
          <w:b/>
          <w:bCs/>
        </w:rPr>
      </w:pPr>
      <w:r w:rsidRPr="000D72EB">
        <w:rPr>
          <w:b/>
          <w:bCs/>
        </w:rPr>
        <w:t>r i j e š i o  j e</w:t>
      </w:r>
    </w:p>
    <w:p w:rsidRDefault="00A80AF2" w:rsidP="00795B81" w:rsidR="00A80AF2" w:rsidRPr="000D72EB">
      <w:pPr>
        <w:jc w:val="center"/>
        <w:rPr>
          <w:b/>
          <w:bCs/>
        </w:rPr>
      </w:pPr>
    </w:p>
    <w:p w:rsidRDefault="001A5BE3" w:rsidP="001A5BE3" w:rsidR="001A5BE3" w:rsidRPr="000D72EB">
      <w:pPr>
        <w:jc w:val="both"/>
      </w:pPr>
      <w:r w:rsidRPr="000D72EB">
        <w:t>I.</w:t>
      </w:r>
      <w:r w:rsidRPr="000D72EB">
        <w:tab/>
        <w:t>Određuje se nagrada članovima Odbora vjerovnika stečajnog dužnika TLM Aluminium d.d., Šibenik u stečaju, Ulica Narodnog preporoda 12, Šibenik, OIB:82733440679 kako slijedi:</w:t>
      </w:r>
    </w:p>
    <w:p w:rsidRDefault="001A5BE3" w:rsidP="001A5BE3" w:rsidR="001A5BE3" w:rsidRPr="000D72EB">
      <w:pPr>
        <w:ind w:firstLine="705"/>
        <w:jc w:val="both"/>
      </w:pPr>
    </w:p>
    <w:p w:rsidRDefault="001A5BE3" w:rsidP="001A5BE3" w:rsidR="001A5BE3" w:rsidRPr="000D72EB">
      <w:pPr>
        <w:ind w:firstLine="705"/>
        <w:jc w:val="both"/>
      </w:pPr>
      <w:r w:rsidRPr="000D72EB">
        <w:t>1. BRANIMIRU VUKŠIĆU</w:t>
      </w:r>
      <w:r w:rsidR="00A80AF2">
        <w:t xml:space="preserve"> iz Šibenika, Trg Andrije Hebranga 18/A, </w:t>
      </w:r>
      <w:r w:rsidR="00A80AF2" w:rsidRPr="000D72EB">
        <w:t xml:space="preserve"> </w:t>
      </w:r>
      <w:r w:rsidR="00A80AF2">
        <w:t>OIB:</w:t>
      </w:r>
      <w:r w:rsidR="00A80AF2" w:rsidRPr="00A80AF2">
        <w:t>67793081620</w:t>
      </w:r>
      <w:r w:rsidR="00A80AF2">
        <w:t xml:space="preserve">, </w:t>
      </w:r>
      <w:r w:rsidRPr="000D72EB">
        <w:t>iznos od 4 prosječne dnevne plaće utvrđene prema prosječnoj mjesečnoj isplaćenoj neto plaći po zaposlenome u pravnim osobama Republike Hrvatske za razdoblje od siječnja do kolovoza 2016.,</w:t>
      </w:r>
    </w:p>
    <w:p w:rsidRDefault="001A5BE3" w:rsidP="001A5BE3" w:rsidR="001A5BE3" w:rsidRPr="000D72EB">
      <w:pPr>
        <w:ind w:firstLine="705"/>
        <w:jc w:val="both"/>
      </w:pPr>
      <w:r w:rsidRPr="000D72EB">
        <w:t>2. MARIJI LONČAR</w:t>
      </w:r>
      <w:r w:rsidR="009D4F86">
        <w:t xml:space="preserve"> iz Šibenika, Sedmog kontinenta 35, OIB:80287253739, </w:t>
      </w:r>
      <w:r w:rsidRPr="000D72EB">
        <w:t xml:space="preserve">iznos od </w:t>
      </w:r>
      <w:r w:rsidR="0037267A" w:rsidRPr="000D72EB">
        <w:t>4</w:t>
      </w:r>
      <w:r w:rsidRPr="000D72EB">
        <w:t xml:space="preserve"> prosječne dnevne plaće utvrđene prema prosječnoj mjesečnoj isplaćenoj neto plaći po zaposlenome u pravnim osobama Republike Hrvatske za razdoblje od siječnja do kolovoza 2016., </w:t>
      </w:r>
    </w:p>
    <w:p w:rsidRDefault="001A5BE3" w:rsidP="001A5BE3" w:rsidR="001A5BE3" w:rsidRPr="000D72EB">
      <w:pPr>
        <w:ind w:firstLine="705"/>
        <w:jc w:val="both"/>
      </w:pPr>
      <w:r w:rsidRPr="000D72EB">
        <w:t>3. NIKOLI RAKU</w:t>
      </w:r>
      <w:r w:rsidR="009D1B10">
        <w:t>, iz Šibenika, Težačka 15, OIB:19713796284,</w:t>
      </w:r>
      <w:r w:rsidRPr="000D72EB">
        <w:t xml:space="preserve"> iznos od </w:t>
      </w:r>
      <w:r w:rsidR="00E03890">
        <w:t>4</w:t>
      </w:r>
      <w:r w:rsidRPr="000D72EB">
        <w:t xml:space="preserve"> prosječne dnevne plaće utvrđene prema prosječnoj mjesečnoj isplaćenoj neto plaći po zaposlenome u pravnim osobama Republike Hrvatske za razdoblje od siječnja do kolovoza 2016.,</w:t>
      </w:r>
    </w:p>
    <w:p w:rsidRDefault="001A5BE3" w:rsidP="001A5BE3" w:rsidR="001A5BE3" w:rsidRPr="000D72EB">
      <w:pPr>
        <w:ind w:firstLine="705"/>
        <w:jc w:val="both"/>
      </w:pPr>
      <w:r w:rsidRPr="000D72EB">
        <w:t xml:space="preserve">4. JURICI TONČIĆU </w:t>
      </w:r>
      <w:r w:rsidR="009D1B10">
        <w:t>iz Zagreba, Štefanovečka cesta 97, OIB:</w:t>
      </w:r>
      <w:r w:rsidR="009D1B10" w:rsidRPr="009D1B10">
        <w:t>44669013271</w:t>
      </w:r>
      <w:r w:rsidR="009D1B10">
        <w:t xml:space="preserve">, </w:t>
      </w:r>
      <w:r w:rsidR="008A0AA2">
        <w:t>iznos od 4</w:t>
      </w:r>
      <w:r w:rsidRPr="000D72EB">
        <w:t xml:space="preserve"> prosječne dnevne plaće utvrđene prema prosječnoj mjesečnoj isplaćenoj neto plaći po zaposlenome u pravnim osobama Republike Hrvatske za razdoblje od siječnja do kolovoza 2016.,</w:t>
      </w:r>
    </w:p>
    <w:p w:rsidRDefault="001A5BE3" w:rsidP="001A5BE3" w:rsidR="001A5BE3" w:rsidRPr="000D72EB">
      <w:pPr>
        <w:ind w:firstLine="705"/>
        <w:jc w:val="both"/>
      </w:pPr>
    </w:p>
    <w:p w:rsidRDefault="001A5BE3" w:rsidP="001A5BE3" w:rsidR="001A5BE3" w:rsidRPr="000D72EB">
      <w:pPr>
        <w:jc w:val="both"/>
      </w:pPr>
      <w:r w:rsidRPr="000D72EB">
        <w:t>II</w:t>
      </w:r>
      <w:r w:rsidR="009D4F86">
        <w:t>.</w:t>
      </w:r>
      <w:r w:rsidR="009D4F86">
        <w:tab/>
        <w:t>Isplata će se izvršiti sa</w:t>
      </w:r>
      <w:r w:rsidRPr="000D72EB">
        <w:t xml:space="preserve"> računa stečajnog dužnika.</w:t>
      </w:r>
    </w:p>
    <w:p w:rsidRDefault="00A80AF2" w:rsidP="008A0AA2" w:rsidR="00A80AF2"/>
    <w:p w:rsidRDefault="009A0D95" w:rsidP="009A0D95" w:rsidR="001A5BE3" w:rsidRPr="000D72EB">
      <w:pPr>
        <w:ind w:firstLine="705"/>
      </w:pPr>
      <w:r>
        <w:t xml:space="preserve">                                                 </w:t>
      </w:r>
      <w:r w:rsidR="001A5BE3" w:rsidRPr="000D72EB">
        <w:t>Obrazloženje</w:t>
      </w:r>
    </w:p>
    <w:p w:rsidRDefault="001A5BE3" w:rsidP="001A5BE3" w:rsidR="001A5BE3" w:rsidRPr="000D72EB">
      <w:pPr>
        <w:ind w:firstLine="705"/>
      </w:pPr>
    </w:p>
    <w:p w:rsidRDefault="001A5BE3" w:rsidP="001A5BE3" w:rsidR="001A5BE3" w:rsidRPr="000D72EB">
      <w:pPr>
        <w:ind w:firstLine="705"/>
        <w:jc w:val="both"/>
      </w:pPr>
      <w:r w:rsidRPr="000D72EB">
        <w:tab/>
        <w:t xml:space="preserve">Rješenjem ovog suda </w:t>
      </w:r>
      <w:r w:rsidR="00A80AF2">
        <w:t xml:space="preserve">od 15. siječnja 2016. poslovni broj </w:t>
      </w:r>
      <w:r w:rsidRPr="000D72EB">
        <w:t>1St-</w:t>
      </w:r>
      <w:r w:rsidR="00E91DDE" w:rsidRPr="000D72EB">
        <w:t>653/15</w:t>
      </w:r>
      <w:r w:rsidR="00A80AF2">
        <w:t>-41</w:t>
      </w:r>
      <w:r w:rsidR="00E91DDE" w:rsidRPr="000D72EB">
        <w:t xml:space="preserve"> osnovan je O</w:t>
      </w:r>
      <w:r w:rsidRPr="000D72EB">
        <w:t xml:space="preserve">dbor vjerovnika u ovom stečajnom postupku. Podneskom od </w:t>
      </w:r>
      <w:r w:rsidR="008A0AA2">
        <w:t>12</w:t>
      </w:r>
      <w:r w:rsidR="00E91DDE" w:rsidRPr="000D72EB">
        <w:t>. s</w:t>
      </w:r>
      <w:r w:rsidR="008A0AA2">
        <w:t>vibnja 2017</w:t>
      </w:r>
      <w:r w:rsidR="00E91DDE" w:rsidRPr="000D72EB">
        <w:t xml:space="preserve">. </w:t>
      </w:r>
      <w:r w:rsidRPr="000D72EB">
        <w:t>stečajn</w:t>
      </w:r>
      <w:r w:rsidR="00E91DDE" w:rsidRPr="000D72EB">
        <w:t>i</w:t>
      </w:r>
      <w:r w:rsidRPr="000D72EB">
        <w:t xml:space="preserve"> upravitelj</w:t>
      </w:r>
      <w:r w:rsidR="00EA7C40">
        <w:t xml:space="preserve"> </w:t>
      </w:r>
      <w:r w:rsidR="00E91DDE" w:rsidRPr="000D72EB">
        <w:t xml:space="preserve">sukladno prijedlogu Odbora vjerovnika stečajnog dužnika od </w:t>
      </w:r>
      <w:r w:rsidR="008A0AA2">
        <w:t>11. svibnja 2017</w:t>
      </w:r>
      <w:r w:rsidR="00E91DDE" w:rsidRPr="000D72EB">
        <w:t xml:space="preserve">., Sudu je podnio prijedlog za </w:t>
      </w:r>
      <w:r w:rsidRPr="000D72EB">
        <w:t xml:space="preserve">određivanje nagrade za rad članova odbora vjerovnika </w:t>
      </w:r>
      <w:r w:rsidR="008A0AA2">
        <w:t xml:space="preserve">pobliže navedenih u točki I. izreke ovog rješenja, </w:t>
      </w:r>
      <w:r w:rsidR="00E91DDE" w:rsidRPr="000D72EB">
        <w:t>sukladno odredbi čl. 101</w:t>
      </w:r>
      <w:r w:rsidR="005D6961">
        <w:t>.</w:t>
      </w:r>
      <w:r w:rsidR="008A0AA2">
        <w:t>,</w:t>
      </w:r>
      <w:r w:rsidR="00E91DDE" w:rsidRPr="000D72EB">
        <w:t xml:space="preserve"> a u svezi čl. 102. st. 4. Stečajnog zakona</w:t>
      </w:r>
      <w:r w:rsidR="00EA7C40">
        <w:t xml:space="preserve"> i to za ukupno četiri sjednice održane u 2017. godini.</w:t>
      </w:r>
      <w:r w:rsidRPr="000D72EB">
        <w:t xml:space="preserve"> </w:t>
      </w:r>
    </w:p>
    <w:p w:rsidRDefault="001A5BE3" w:rsidP="001A5BE3" w:rsidR="001A5BE3" w:rsidRPr="000D72EB">
      <w:pPr>
        <w:ind w:firstLine="705"/>
        <w:jc w:val="both"/>
      </w:pPr>
      <w:r w:rsidRPr="000D72EB">
        <w:t xml:space="preserve">Odredbom članka 102. st. 1. Stečajnog zakona (Narodne novine 71/15) propisano je da članovi odbora vjerovnika imaju pravo na nagradu za rad u odboru vjerovnika koja nagrada se određuje maksimalno do iznosa prosječne dnevne plaće u Republici Hrvatskoj po danu </w:t>
      </w:r>
      <w:r w:rsidRPr="000D72EB">
        <w:lastRenderedPageBreak/>
        <w:t xml:space="preserve">provedenom u obavljanju poslova u svojstvu člana odbora vjerovnika. Dalje je propisano da se osnovica za izračun prosječne dnevne plaće utvrđuje prema prosječnoj mjesečnoj isplaćenoj neto plaći po zaposlenome u pravnim osobama Republike Hrvatske za razdoblje od siječnja do kolovoza tekuće godine, a prema podacima Državnog zavoda za statistiku proizlazi da ista iznosi 5.664,00 kuna </w:t>
      </w:r>
      <w:r w:rsidR="00790D12">
        <w:t xml:space="preserve">(Narodne novine broj </w:t>
      </w:r>
      <w:r w:rsidR="000C0872">
        <w:t xml:space="preserve">102/16) </w:t>
      </w:r>
      <w:r w:rsidRPr="000D72EB">
        <w:t xml:space="preserve">iz čega dalje proizlazi da prosječna dnevna plaća iznosi 188,80 kuna. </w:t>
      </w:r>
    </w:p>
    <w:p w:rsidRDefault="005D6961" w:rsidP="001A5BE3" w:rsidR="001A5BE3" w:rsidRPr="000D72EB">
      <w:pPr>
        <w:ind w:firstLine="705"/>
        <w:jc w:val="both"/>
      </w:pPr>
      <w:r>
        <w:t xml:space="preserve">Postupajući </w:t>
      </w:r>
      <w:r w:rsidR="001A5BE3" w:rsidRPr="000D72EB">
        <w:t>temeljem odredbe čl. 10</w:t>
      </w:r>
      <w:r>
        <w:t>2. st. 4. Stečajnog zakona S</w:t>
      </w:r>
      <w:r w:rsidR="001A5BE3" w:rsidRPr="000D72EB">
        <w:t xml:space="preserve">ud je za svakog člana odbora vjerovnika iz točke I. </w:t>
      </w:r>
      <w:r w:rsidR="007B3E40">
        <w:t xml:space="preserve">izreke </w:t>
      </w:r>
      <w:r w:rsidR="001A5BE3" w:rsidRPr="000D72EB">
        <w:t>ovog rješenja utvrdio broj dana provedenih u poslovima iz djelokruga nadležnosti odbora vjerovnika te je obzirom na različitost statusa svakog pojedinog člana odbora vjerovnika u smislu pripadnosti mirovinskom stupu i obvezniku poreza i prireza, od čega zavisi ukupni trošak isplatitelja, odredio osnovicu za isplatu koju će izvršiti stečajn</w:t>
      </w:r>
      <w:r>
        <w:t>i</w:t>
      </w:r>
      <w:r w:rsidR="001A5BE3" w:rsidRPr="000D72EB">
        <w:t xml:space="preserve"> upravitelj. </w:t>
      </w:r>
    </w:p>
    <w:p w:rsidRDefault="001A5BE3" w:rsidP="001A5BE3" w:rsidR="001A5BE3" w:rsidRPr="000D72EB">
      <w:pPr>
        <w:ind w:firstLine="705"/>
        <w:jc w:val="both"/>
      </w:pPr>
      <w:r w:rsidRPr="000D72EB">
        <w:t>S</w:t>
      </w:r>
      <w:r w:rsidR="0037267A" w:rsidRPr="000D72EB">
        <w:t xml:space="preserve">lijedom navedenog odlučeno je kao u izreci ovog rješenja. </w:t>
      </w:r>
    </w:p>
    <w:p w:rsidRDefault="001A5BE3" w:rsidP="001A5BE3" w:rsidR="001A5BE3" w:rsidRPr="000D72EB">
      <w:pPr>
        <w:jc w:val="both"/>
      </w:pPr>
    </w:p>
    <w:p w:rsidRDefault="001A5BE3" w:rsidP="00413B25" w:rsidR="00413B25">
      <w:pPr>
        <w:ind w:left="705"/>
        <w:jc w:val="center"/>
      </w:pPr>
      <w:r w:rsidRPr="000D72EB">
        <w:t xml:space="preserve">U Zadru 16. </w:t>
      </w:r>
      <w:r w:rsidR="008A0AA2">
        <w:t>svibnja</w:t>
      </w:r>
      <w:r w:rsidRPr="000D72EB">
        <w:t xml:space="preserve"> 2017.</w:t>
      </w:r>
    </w:p>
    <w:p w:rsidRDefault="00413B25" w:rsidP="00413B25" w:rsidR="00413B25"/>
    <w:p w:rsidRDefault="00564368" w:rsidP="00564368" w:rsidR="001A5BE3" w:rsidRPr="000D72EB">
      <w:r>
        <w:tab/>
      </w:r>
      <w:r>
        <w:tab/>
      </w:r>
      <w:r>
        <w:tab/>
      </w:r>
      <w:r>
        <w:tab/>
      </w:r>
      <w:r>
        <w:tab/>
      </w:r>
      <w:r>
        <w:tab/>
        <w:t xml:space="preserve">       </w:t>
      </w:r>
      <w:r w:rsidR="0011591C">
        <w:tab/>
      </w:r>
      <w:r w:rsidR="0011591C">
        <w:tab/>
      </w:r>
      <w:r w:rsidR="0011591C">
        <w:tab/>
      </w:r>
      <w:r w:rsidR="0011591C">
        <w:tab/>
      </w:r>
      <w:r w:rsidR="0011591C">
        <w:tab/>
        <w:t xml:space="preserve">      </w:t>
      </w:r>
      <w:r w:rsidR="001A5BE3" w:rsidRPr="000D72EB">
        <w:t>Sutkinja</w:t>
      </w:r>
    </w:p>
    <w:p w:rsidRDefault="001A5BE3" w:rsidP="0011591C" w:rsidR="001A5BE3" w:rsidRPr="000D72EB">
      <w:pPr>
        <w:ind w:firstLine="708" w:left="7080"/>
      </w:pPr>
      <w:r w:rsidRPr="000D72EB">
        <w:t>Ana Markač</w:t>
      </w:r>
    </w:p>
    <w:p w:rsidRDefault="00413B25" w:rsidP="001A5BE3" w:rsidR="00413B25">
      <w:pPr>
        <w:tabs>
          <w:tab w:pos="6840" w:val="left"/>
        </w:tabs>
      </w:pPr>
    </w:p>
    <w:p w:rsidRDefault="00231610" w:rsidP="001A5BE3" w:rsidR="00231610">
      <w:pPr>
        <w:tabs>
          <w:tab w:pos="6840" w:val="left"/>
        </w:tabs>
      </w:pPr>
    </w:p>
    <w:p w:rsidRDefault="00564368" w:rsidP="001A5BE3" w:rsidR="00564368">
      <w:pPr>
        <w:tabs>
          <w:tab w:pos="6840" w:val="left"/>
        </w:tabs>
      </w:pPr>
    </w:p>
    <w:p w:rsidRDefault="00564368" w:rsidP="001A5BE3" w:rsidR="00564368">
      <w:pPr>
        <w:tabs>
          <w:tab w:pos="6840" w:val="left"/>
        </w:tabs>
      </w:pPr>
    </w:p>
    <w:p w:rsidRDefault="00790D12" w:rsidP="001A5BE3" w:rsidR="001A5BE3" w:rsidRPr="000D72EB">
      <w:pPr>
        <w:tabs>
          <w:tab w:pos="6840" w:val="left"/>
        </w:tabs>
      </w:pPr>
      <w:r w:rsidRPr="000D72EB">
        <w:t xml:space="preserve">POUKA O PRAVNOM LIJEKU: </w:t>
      </w:r>
    </w:p>
    <w:p w:rsidRDefault="001A5BE3" w:rsidP="0037267A" w:rsidR="0037267A" w:rsidRPr="000D72EB">
      <w:pPr>
        <w:jc w:val="both"/>
      </w:pPr>
      <w:r w:rsidRPr="000D72EB">
        <w:t>Protiv ovog rješenja pravo na žalbu imaju članovi Odbora vjerovnika i stečajni upravitelj (čl. 102. st. 5. SZ). Žalba se može podnijeti u roku od 8 (osam)</w:t>
      </w:r>
      <w:r w:rsidR="0037267A" w:rsidRPr="000D72EB">
        <w:t xml:space="preserve"> dana od obavljene dostave, a dostava se smatra obavljenom istekom osmog dana od dana objave rješenja na mrežnoj stranici e-Oglasna ploča sudova (čl. </w:t>
      </w:r>
      <w:smartTag w:element="metricconverter" w:uri="urn:schemas-microsoft-com:office:smarttags">
        <w:smartTagPr>
          <w:attr w:val="12. st" w:name="ProductID"/>
        </w:smartTagPr>
        <w:r w:rsidR="0037267A" w:rsidRPr="000D72EB">
          <w:t>12. st</w:t>
        </w:r>
      </w:smartTag>
      <w:r w:rsidR="0037267A" w:rsidRPr="000D72EB">
        <w:t xml:space="preserve">. 1. i čl. </w:t>
      </w:r>
      <w:smartTag w:element="metricconverter" w:uri="urn:schemas-microsoft-com:office:smarttags">
        <w:smartTagPr>
          <w:attr w:val="19. st" w:name="ProductID"/>
        </w:smartTagPr>
        <w:r w:rsidR="0037267A" w:rsidRPr="000D72EB">
          <w:t>19. st</w:t>
        </w:r>
      </w:smartTag>
      <w:r w:rsidR="0037267A" w:rsidRPr="000D72EB">
        <w:t>. 1. i 2. SZ-a). Žalba se podnosi ovom sudu u 2 (dva) istovjetna primjerka, a o žalbi odlučuje Visoki trgovački sud Republike Hrvatske.</w:t>
      </w:r>
    </w:p>
    <w:p w:rsidRDefault="001A5BE3" w:rsidP="001A5BE3" w:rsidR="001A5BE3"/>
    <w:p w:rsidRDefault="00413B25" w:rsidP="001A5BE3" w:rsidR="00413B25" w:rsidRPr="000D72EB"/>
    <w:p w:rsidRDefault="001A5BE3" w:rsidP="001A5BE3" w:rsidR="001A5BE3" w:rsidRPr="000D72EB">
      <w:r w:rsidRPr="000D72EB">
        <w:t>DNA:</w:t>
      </w:r>
    </w:p>
    <w:p w:rsidRDefault="001A5BE3" w:rsidP="001A5BE3" w:rsidR="001A5BE3" w:rsidRPr="000D72EB">
      <w:pPr>
        <w:numPr>
          <w:ilvl w:val="1"/>
          <w:numId w:val="4"/>
        </w:numPr>
      </w:pPr>
      <w:r w:rsidRPr="000D72EB">
        <w:t>stečajnom upravitelju Branku Moriću iz Zadra</w:t>
      </w:r>
      <w:r w:rsidR="00790D12">
        <w:t>,</w:t>
      </w:r>
    </w:p>
    <w:p w:rsidRDefault="00A80AF2" w:rsidP="001A5BE3" w:rsidR="008A0AA2">
      <w:pPr>
        <w:numPr>
          <w:ilvl w:val="1"/>
          <w:numId w:val="4"/>
        </w:numPr>
      </w:pPr>
      <w:r>
        <w:t>č</w:t>
      </w:r>
      <w:r w:rsidR="001A5BE3" w:rsidRPr="000D72EB">
        <w:t>lanovima Odbora vjerovnika</w:t>
      </w:r>
      <w:r w:rsidR="005D6961">
        <w:t xml:space="preserve"> </w:t>
      </w:r>
      <w:r w:rsidR="008A0AA2">
        <w:t>iz točke I. izreke rješenja</w:t>
      </w:r>
    </w:p>
    <w:p w:rsidRDefault="001A5BE3" w:rsidP="001A5BE3" w:rsidR="001A5BE3" w:rsidRPr="000D72EB">
      <w:pPr>
        <w:numPr>
          <w:ilvl w:val="1"/>
          <w:numId w:val="4"/>
        </w:numPr>
      </w:pPr>
      <w:r w:rsidRPr="000D72EB">
        <w:t>e-Oglasna ploča</w:t>
      </w:r>
      <w:r w:rsidR="008A0AA2">
        <w:t xml:space="preserve"> sudova</w:t>
      </w:r>
      <w:r w:rsidR="00790D12">
        <w:t>,</w:t>
      </w:r>
    </w:p>
    <w:p w:rsidRDefault="001A5BE3" w:rsidP="009A0D95" w:rsidR="001A5BE3" w:rsidRPr="009A0D95">
      <w:pPr>
        <w:numPr>
          <w:ilvl w:val="1"/>
          <w:numId w:val="4"/>
        </w:numPr>
        <w:rPr>
          <w:b/>
          <w:bCs/>
        </w:rPr>
      </w:pPr>
      <w:r w:rsidRPr="000D72EB">
        <w:t>u spis</w:t>
      </w:r>
      <w:r w:rsidR="009A0D95">
        <w:t>.</w:t>
      </w:r>
    </w:p>
    <w:sectPr w:rsidSect="00BE1290" w:rsidR="001A5BE3" w:rsidRPr="009A0D95">
      <w:headerReference w:type="default" r:id="rId10"/>
      <w:footerReference w:type="default" r:id="rId11"/>
      <w:pgSz w:code="9" w:h="16838" w:w="11906"/>
      <w:pgMar w:gutter="0" w:footer="709" w:header="709" w:left="1418" w:bottom="993"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1495867"/>
      <w:docPartObj>
        <w:docPartGallery w:val="Page Numbers (Bottom of Page)"/>
        <w:docPartUnique/>
      </w:docPartObj>
    </w:sdtPr>
    <w:sdtEndPr/>
    <w:sdtContent>
      <w:p w:rsidRDefault="00136AD1" w:rsidR="00136AD1">
        <w:pPr>
          <w:pStyle w:val="Podnoje"/>
          <w:jc w:val="center"/>
        </w:pPr>
        <w:r>
          <w:fldChar w:fldCharType="begin"/>
        </w:r>
        <w:r>
          <w:instrText>PAGE   \* MERGEFORMAT</w:instrText>
        </w:r>
        <w:r>
          <w:fldChar w:fldCharType="separate"/>
        </w:r>
        <w:r w:rsidR="008B10DD">
          <w:rPr>
            <w:noProof/>
          </w:rPr>
          <w:t>1</w:t>
        </w:r>
        <w:r>
          <w:fldChar w:fldCharType="end"/>
        </w:r>
      </w:p>
    </w:sdtContent>
  </w:sdt>
  <w:p w:rsidRDefault="00136AD1" w:rsidR="00136AD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 2 St-</w:t>
    </w:r>
    <w:r w:rsidR="009A0886">
      <w:t>653</w:t>
    </w:r>
    <w:r>
      <w:t>/1</w:t>
    </w:r>
    <w:r w:rsidR="009A0886">
      <w:t>5</w:t>
    </w:r>
    <w:r w:rsidR="008A0AA2">
      <w:t>-405</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52511"/>
    <w:multiLevelType w:val="hybridMultilevel"/>
    <w:tmpl w:val="EB2E05E6"/>
    <w:lvl w:tplc="A27E675E"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E0D4879"/>
    <w:multiLevelType w:val="hybridMultilevel"/>
    <w:tmpl w:val="2A88161E"/>
    <w:lvl w:tplc="041A0011" w:ilvl="0">
      <w:start w:val="1"/>
      <w:numFmt w:val="decimal"/>
      <w:lvlText w:val="%1)"/>
      <w:lvlJc w:val="left"/>
      <w:pPr>
        <w:tabs>
          <w:tab w:pos="720" w:val="num"/>
        </w:tabs>
        <w:ind w:hanging="360" w:left="720"/>
      </w:pPr>
      <w:rPr>
        <w:rFonts w:hint="default"/>
      </w:rPr>
    </w:lvl>
    <w:lvl w:tplc="51F46CEA" w:ilvl="1">
      <w:start w:val="3"/>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0C0872"/>
    <w:rsid w:val="000C2984"/>
    <w:rsid w:val="000D72EB"/>
    <w:rsid w:val="0011591C"/>
    <w:rsid w:val="00136AD1"/>
    <w:rsid w:val="00174532"/>
    <w:rsid w:val="001A5BE3"/>
    <w:rsid w:val="001C544E"/>
    <w:rsid w:val="002259A2"/>
    <w:rsid w:val="00231610"/>
    <w:rsid w:val="0023261F"/>
    <w:rsid w:val="0025331D"/>
    <w:rsid w:val="002534D3"/>
    <w:rsid w:val="00266557"/>
    <w:rsid w:val="00290EAF"/>
    <w:rsid w:val="002A6C21"/>
    <w:rsid w:val="002B1C76"/>
    <w:rsid w:val="002E22BA"/>
    <w:rsid w:val="00371117"/>
    <w:rsid w:val="0037267A"/>
    <w:rsid w:val="00384818"/>
    <w:rsid w:val="003A1FC0"/>
    <w:rsid w:val="003B3869"/>
    <w:rsid w:val="003D0816"/>
    <w:rsid w:val="003E0805"/>
    <w:rsid w:val="00413B25"/>
    <w:rsid w:val="00467E57"/>
    <w:rsid w:val="00512783"/>
    <w:rsid w:val="00564368"/>
    <w:rsid w:val="0057167E"/>
    <w:rsid w:val="005B1668"/>
    <w:rsid w:val="005D6961"/>
    <w:rsid w:val="00622824"/>
    <w:rsid w:val="00633783"/>
    <w:rsid w:val="00634F26"/>
    <w:rsid w:val="00640DD5"/>
    <w:rsid w:val="00667BBD"/>
    <w:rsid w:val="00690506"/>
    <w:rsid w:val="00694528"/>
    <w:rsid w:val="006B019C"/>
    <w:rsid w:val="006B6E1C"/>
    <w:rsid w:val="006D30A4"/>
    <w:rsid w:val="007351E9"/>
    <w:rsid w:val="007421EA"/>
    <w:rsid w:val="00790D12"/>
    <w:rsid w:val="00795B81"/>
    <w:rsid w:val="007B3E40"/>
    <w:rsid w:val="007E4192"/>
    <w:rsid w:val="0084310E"/>
    <w:rsid w:val="0086585E"/>
    <w:rsid w:val="0087454F"/>
    <w:rsid w:val="00886894"/>
    <w:rsid w:val="008868CB"/>
    <w:rsid w:val="008A0AA2"/>
    <w:rsid w:val="008B10DD"/>
    <w:rsid w:val="008F5E17"/>
    <w:rsid w:val="009250E5"/>
    <w:rsid w:val="0095736C"/>
    <w:rsid w:val="009909B0"/>
    <w:rsid w:val="009A0886"/>
    <w:rsid w:val="009A0D95"/>
    <w:rsid w:val="009A0FCA"/>
    <w:rsid w:val="009D1B10"/>
    <w:rsid w:val="009D4F86"/>
    <w:rsid w:val="00A80AF2"/>
    <w:rsid w:val="00A900C6"/>
    <w:rsid w:val="00A91588"/>
    <w:rsid w:val="00AB6C4C"/>
    <w:rsid w:val="00B001F5"/>
    <w:rsid w:val="00B3119E"/>
    <w:rsid w:val="00B45806"/>
    <w:rsid w:val="00B812BD"/>
    <w:rsid w:val="00B86754"/>
    <w:rsid w:val="00B9390C"/>
    <w:rsid w:val="00B96AC5"/>
    <w:rsid w:val="00BB192C"/>
    <w:rsid w:val="00BE1290"/>
    <w:rsid w:val="00C03B4F"/>
    <w:rsid w:val="00C56164"/>
    <w:rsid w:val="00C64EB0"/>
    <w:rsid w:val="00C67B93"/>
    <w:rsid w:val="00CB4429"/>
    <w:rsid w:val="00CE069C"/>
    <w:rsid w:val="00D0355D"/>
    <w:rsid w:val="00D43535"/>
    <w:rsid w:val="00E03890"/>
    <w:rsid w:val="00E3307B"/>
    <w:rsid w:val="00E44A35"/>
    <w:rsid w:val="00E669B5"/>
    <w:rsid w:val="00E702CF"/>
    <w:rsid w:val="00E91DDE"/>
    <w:rsid w:val="00E967F2"/>
    <w:rsid w:val="00EA281B"/>
    <w:rsid w:val="00EA7C40"/>
    <w:rsid w:val="00EB1C5E"/>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true" w:styleId="PodnojeChar" w:type="character">
    <w:name w:val="Podnožje Char"/>
    <w:basedOn w:val="Zadanifontodlomka"/>
    <w:link w:val="Podnoje"/>
    <w:uiPriority w:val="99"/>
    <w:rsid w:val="00622824"/>
    <w:rPr>
      <w:sz w:val="24"/>
      <w:szCs w:val="24"/>
    </w:rPr>
  </w:style>
  <w:style w:styleId="Obinitekst" w:type="paragraph">
    <w:name w:val="Plain Text"/>
    <w:basedOn w:val="Normal"/>
    <w:link w:val="ObinitekstChar"/>
    <w:rsid w:val="000D72EB"/>
    <w:rPr>
      <w:rFonts w:hAnsi="Courier New" w:ascii="Courier New"/>
      <w:sz w:val="20"/>
      <w:szCs w:val="20"/>
      <w:lang w:val="en-GB"/>
    </w:rPr>
  </w:style>
  <w:style w:customStyle="true" w:styleId="ObinitekstChar" w:type="character">
    <w:name w:val="Obični tekst Char"/>
    <w:basedOn w:val="Zadanifontodlomka"/>
    <w:link w:val="Obinitekst"/>
    <w:rsid w:val="000D72EB"/>
    <w:rPr>
      <w:rFonts w:hAnsi="Courier New" w:ascii="Courier New"/>
      <w:lang w:val="en-GB"/>
    </w:rPr>
  </w:style>
  <w:style w:styleId="Tekstrezerviranogmjesta" w:type="character">
    <w:name w:val="Placeholder Text"/>
    <w:basedOn w:val="Zadanifontodlomka"/>
    <w:uiPriority w:val="99"/>
    <w:semiHidden/>
    <w:rsid w:val="0011591C"/>
    <w:rPr>
      <w:color w:val="808080"/>
      <w:bdr w:space="0" w:sz="0" w:color="auto" w:val="none"/>
      <w:shd w:fill="auto" w:color="auto" w:val="clear"/>
    </w:rPr>
  </w:style>
  <w:style w:customStyle="true" w:styleId="eSPISCCParagraphDefaultFont" w:type="character">
    <w:name w:val="eSPIS_CC_Paragraph Default Font"/>
    <w:basedOn w:val="Zadanifontodlomka"/>
    <w:rsid w:val="001159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591C"/>
    <w:rPr>
      <w:bdr w:space="0" w:sz="0" w:color="auto" w:val="none"/>
      <w:shd w:fill="FFFFCC" w:color="auto" w:val="clear"/>
      <w:lang w:val="hr-HR"/>
    </w:rPr>
  </w:style>
  <w:style w:customStyle="true" w:styleId="PozadinaSvijetloCrvena" w:type="character">
    <w:name w:val="Pozadina_SvijetloCrvena"/>
    <w:basedOn w:val="eSPISCCParagraphDefaultFont"/>
    <w:rsid w:val="001159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59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1" w:styleId="PodnojeChar" w:type="character">
    <w:name w:val="Podnožje Char"/>
    <w:basedOn w:val="Zadanifontodlomka"/>
    <w:link w:val="Podnoje"/>
    <w:uiPriority w:val="99"/>
    <w:rsid w:val="00622824"/>
    <w:rPr>
      <w:sz w:val="24"/>
      <w:szCs w:val="24"/>
    </w:rPr>
  </w:style>
  <w:style w:styleId="Obinitekst" w:type="paragraph">
    <w:name w:val="Plain Text"/>
    <w:basedOn w:val="Normal"/>
    <w:link w:val="ObinitekstChar"/>
    <w:rsid w:val="000D72EB"/>
    <w:rPr>
      <w:rFonts w:ascii="Courier New" w:hAnsi="Courier New"/>
      <w:sz w:val="20"/>
      <w:szCs w:val="20"/>
      <w:lang w:val="en-GB"/>
    </w:rPr>
  </w:style>
  <w:style w:customStyle="1" w:styleId="ObinitekstChar" w:type="character">
    <w:name w:val="Obični tekst Char"/>
    <w:basedOn w:val="Zadanifontodlomka"/>
    <w:link w:val="Obinitekst"/>
    <w:rsid w:val="000D72EB"/>
    <w:rPr>
      <w:rFonts w:ascii="Courier New" w:hAnsi="Courier New"/>
      <w:lang w:val="en-GB"/>
    </w:rPr>
  </w:style>
  <w:style w:styleId="Tekstrezerviranogmjesta" w:type="character">
    <w:name w:val="Placeholder Text"/>
    <w:basedOn w:val="Zadanifontodlomka"/>
    <w:uiPriority w:val="99"/>
    <w:semiHidden/>
    <w:rsid w:val="0011591C"/>
    <w:rPr>
      <w:color w:val="808080"/>
      <w:bdr w:color="auto" w:space="0" w:sz="0" w:val="none"/>
      <w:shd w:color="auto" w:fill="auto" w:val="clear"/>
    </w:rPr>
  </w:style>
  <w:style w:customStyle="1" w:styleId="eSPISCCParagraphDefaultFont" w:type="character">
    <w:name w:val="eSPIS_CC_Paragraph Default Font"/>
    <w:basedOn w:val="Zadanifontodlomka"/>
    <w:rsid w:val="001159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591C"/>
    <w:rPr>
      <w:bdr w:color="auto" w:space="0" w:sz="0" w:val="none"/>
      <w:shd w:color="auto" w:fill="FFFFCC" w:val="clear"/>
      <w:lang w:val="hr-HR"/>
    </w:rPr>
  </w:style>
  <w:style w:customStyle="1" w:styleId="PozadinaSvijetloCrvena" w:type="character">
    <w:name w:val="Pozadina_SvijetloCrvena"/>
    <w:basedOn w:val="eSPISCCParagraphDefaultFont"/>
    <w:rsid w:val="001159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59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90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izvorni_sadrzaj>
    <derivirana_varijabla naziv="DomainObject.Predmet.PrimjedbaSuca_1">dio spisa od svežnja 2 do zaključno
svežnja 16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492E73-C478-4C1F-AC9E-41D6DFAF64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640</properties:Words>
  <properties:Characters>3504</properties:Characters>
  <properties:Lines>87</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2017-05-16T12:59:00Z</dcterms:created>
  <dc:creator>abajlo</dc:creator>
  <cp:lastModifiedBy>Marijana Žuža</cp:lastModifiedBy>
  <cp:lastPrinted>2017-05-16T13:08:00Z</cp:lastPrinted>
  <dcterms:modified xmlns:xsi="http://www.w3.org/2001/XMLSchema-instance" xsi:type="dcterms:W3CDTF">2017-05-16T13:18:00Z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