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9080" w14:paraId="81c9080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455DFF">
        <w:t>3</w:t>
      </w:r>
      <w:r w:rsidR="00A07483">
        <w:t>743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C1013">
        <w:t>3</w:t>
      </w:r>
      <w:r w:rsidR="004C161C">
        <w:t>7</w:t>
      </w:r>
      <w:r w:rsidR="00A07483">
        <w:t>43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3A38A7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4C161C" w:rsidR="004C161C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07483">
        <w:t xml:space="preserve">DOM – ALPA d.o.o., OIB 84300343412, Zagreb, Ivana Lackovića </w:t>
      </w:r>
      <w:proofErr w:type="spellStart"/>
      <w:r w:rsidR="00A07483">
        <w:t>Croate</w:t>
      </w:r>
      <w:proofErr w:type="spellEnd"/>
      <w:r w:rsidR="00A07483">
        <w:t xml:space="preserve"> 18</w:t>
      </w:r>
      <w:r w:rsidR="004C161C">
        <w:t>.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A07483">
        <w:t>16.817.712,08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3A38A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1A1B"/>
    <w:rsid w:val="00072BA6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3A5B81"/>
    <w:rsid w:val="003B781D"/>
    <w:rsid w:val="00430051"/>
    <w:rsid w:val="0044075B"/>
    <w:rsid w:val="00455DFF"/>
    <w:rsid w:val="00456920"/>
    <w:rsid w:val="00457D5D"/>
    <w:rsid w:val="004B4B7E"/>
    <w:rsid w:val="004C161C"/>
    <w:rsid w:val="00524D3D"/>
    <w:rsid w:val="005E554B"/>
    <w:rsid w:val="006156D0"/>
    <w:rsid w:val="0064498B"/>
    <w:rsid w:val="00726015"/>
    <w:rsid w:val="007D6D1C"/>
    <w:rsid w:val="008C31DE"/>
    <w:rsid w:val="009A248B"/>
    <w:rsid w:val="00A07483"/>
    <w:rsid w:val="00AF31FC"/>
    <w:rsid w:val="00B00AAF"/>
    <w:rsid w:val="00BC1013"/>
    <w:rsid w:val="00BC1743"/>
    <w:rsid w:val="00C445F4"/>
    <w:rsid w:val="00C85673"/>
    <w:rsid w:val="00D660C0"/>
    <w:rsid w:val="00D970B2"/>
    <w:rsid w:val="00DA574C"/>
    <w:rsid w:val="00EB6112"/>
    <w:rsid w:val="00F354E7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6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6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6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6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6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6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6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6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3743</izvorni_sadrzaj>
    <derivirana_varijabla naziv="DomainObject.Predmet.Broj_1">3743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St-3743/2015</izvorni_sadrzaj>
    <derivirana_varijabla naziv="DomainObject.Predmet.OznakaBroj_1">St-3743/2015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- ALPA d.o.o. zastupanog po punomoćniku Stjepan Mladiček</izvorni_sadrzaj>
    <derivirana_varijabla naziv="DomainObject.Predmet.ProtustrankaFormated_1">  DOM - ALPA d.o.o. zastupanog po punomoćniku Stjepan Mladiček</derivirana_varijabla>
  </DomainObject.Predmet.ProtustrankaFormated>
  <DomainObject.Predmet.ProtustrankaFormatedOIB>
    <izvorni_sadrzaj>  DOM - ALPA d.o.o., OIB 84300343412 zastupanog po punomoćniku Stjepan Mladiček</izvorni_sadrzaj>
    <derivirana_varijabla naziv="DomainObject.Predmet.ProtustrankaFormatedOIB_1">  DOM - ALPA d.o.o., OIB 84300343412 zastupanog po punomoćniku Stjepan Mladiček</derivirana_varijabla>
  </DomainObject.Predmet.ProtustrankaFormatedOIB>
  <DomainObject.Predmet.ProtustrankaFormatedWithAdress>
    <izvorni_sadrzaj> DOM - ALPA d.o.o., Ivana Lackovića Croate 18, 10000 Zagreb zastupanog po punomoćniku Stjepan Mladiček</izvorni_sadrzaj>
    <derivirana_varijabla naziv="DomainObject.Predmet.ProtustrankaFormatedWithAdress_1"> DOM - ALPA d.o.o., Ivana Lackovića Croate 18, 10000 Zagreb zastupanog po punomoćniku Stjepan Mladiček</derivirana_varijabla>
  </DomainObject.Predmet.ProtustrankaFormatedWithAdress>
  <DomainObject.Predmet.ProtustrankaFormatedWithAdressOIB>
    <izvorni_sadrzaj> DOM - ALPA d.o.o., OIB 84300343412, Ivana Lackovića Croate 18, 10000 Zagreb zastupanog po punomoćniku Stjepan Mladiček</izvorni_sadrzaj>
    <derivirana_varijabla naziv="DomainObject.Predmet.ProtustrankaFormatedWithAdressOIB_1"> DOM - ALPA d.o.o., OIB 84300343412, Ivana Lackovića Croate 18, 10000 Zagreb zastupanog po punomoćniku Stjepan Mladiček</derivirana_varijabla>
  </DomainObject.Predmet.ProtustrankaFormatedWithAdressOIB>
  <DomainObject.Predmet.ProtustrankaWithAdress>
    <izvorni_sadrzaj>DOM - ALPA d.o.o. Ivana Lackovića Croate 18, 10000 Zagreb</izvorni_sadrzaj>
    <derivirana_varijabla naziv="DomainObject.Predmet.ProtustrankaWithAdress_1">DOM - ALPA d.o.o. Ivana Lackovića Croate 18, 10000 Zagreb</derivirana_varijabla>
  </DomainObject.Predmet.ProtustrankaWithAdress>
  <DomainObject.Predmet.ProtustrankaWithAdressOIB>
    <izvorni_sadrzaj>DOM - ALPA d.o.o., OIB 84300343412, Ivana Lackovića Croate 18, 10000 Zagreb</izvorni_sadrzaj>
    <derivirana_varijabla naziv="DomainObject.Predmet.ProtustrankaWithAdressOIB_1">DOM - ALPA d.o.o., OIB 84300343412, Ivana Lackovića Croate 18, 10000 Zagreb</derivirana_varijabla>
  </DomainObject.Predmet.ProtustrankaWithAdressOIB>
  <DomainObject.Predmet.ProtustrankaNazivFormated>
    <izvorni_sadrzaj>DOM - ALPA d.o.o.</izvorni_sadrzaj>
    <derivirana_varijabla naziv="DomainObject.Predmet.ProtustrankaNazivFormated_1">DOM - ALPA d.o.o.</derivirana_varijabla>
  </DomainObject.Predmet.ProtustrankaNazivFormated>
  <DomainObject.Predmet.ProtustrankaNazivFormatedOIB>
    <izvorni_sadrzaj>DOM - ALPA d.o.o., OIB 84300343412</izvorni_sadrzaj>
    <derivirana_varijabla naziv="DomainObject.Predmet.ProtustrankaNazivFormatedOIB_1">DOM - ALPA d.o.o., OIB 84300343412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- ALPA d.o.o. zastupanog po punomoćniku Stjepan Mladiček</item>
    </izvorni_sadrzaj>
    <derivirana_varijabla naziv="DomainObject.Predmet.ProtuStrankaListFormated_1">
      <item>DOM - ALPA d.o.o. zastupanog po punomoćniku Stjepan Mladiček</item>
    </derivirana_varijabla>
  </DomainObject.Predmet.ProtuStrankaListFormated>
  <DomainObject.Predmet.ProtuStrankaListFormatedOIB>
    <izvorni_sadrzaj>
      <item>DOM - ALPA d.o.o., OIB 84300343412 zastupanog po punomoćniku Stjepan Mladiček</item>
    </izvorni_sadrzaj>
    <derivirana_varijabla naziv="DomainObject.Predmet.ProtuStrankaListFormatedOIB_1">
      <item>DOM - ALPA d.o.o., OIB 84300343412 zastupanog po punomoćniku Stjepan Mladiček</item>
    </derivirana_varijabla>
  </DomainObject.Predmet.ProtuStrankaListFormatedOIB>
  <DomainObject.Predmet.ProtuStrankaListFormatedWithAdress>
    <izvorni_sadrzaj>
      <item>DOM - ALPA d.o.o., Ivana Lackovića Croate 18, 10000 Zagreb zastupanog po punomoćniku Stjepan Mladiček</item>
    </izvorni_sadrzaj>
    <derivirana_varijabla naziv="DomainObject.Predmet.ProtuStrankaListFormatedWithAdress_1">
      <item>DOM - ALPA d.o.o., Ivana Lackovića Croate 18, 10000 Zagreb zastupanog po punomoćniku Stjepan Mladiček</item>
    </derivirana_varijabla>
  </DomainObject.Predmet.ProtuStrankaListFormatedWithAdress>
  <DomainObject.Predmet.ProtuStrankaListFormatedWithAdressOIB>
    <izvorni_sadrzaj>
      <item>DOM - ALPA d.o.o., OIB 84300343412, Ivana Lackovića Croate 18, 10000 Zagreb zastupanog po punomoćniku Stjepan Mladiček</item>
    </izvorni_sadrzaj>
    <derivirana_varijabla naziv="DomainObject.Predmet.ProtuStrankaListFormatedWithAdressOIB_1">
      <item>DOM - ALPA d.o.o., OIB 84300343412, Ivana Lackovića Croate 18, 10000 Zagreb zastupanog po punomoćniku Stjepan Mladiček</item>
    </derivirana_varijabla>
  </DomainObject.Predmet.ProtuStrankaListFormatedWithAdressOIB>
  <DomainObject.Predmet.ProtuStrankaListNazivFormated>
    <izvorni_sadrzaj>
      <item>DOM - ALPA d.o.o.</item>
    </izvorni_sadrzaj>
    <derivirana_varijabla naziv="DomainObject.Predmet.ProtuStrankaListNazivFormated_1">
      <item>DOM - ALPA d.o.o.</item>
    </derivirana_varijabla>
  </DomainObject.Predmet.ProtuStrankaListNazivFormated>
  <DomainObject.Predmet.ProtuStrankaListNazivFormatedOIB>
    <izvorni_sadrzaj>
      <item>DOM - ALPA d.o.o., OIB 84300343412</item>
    </izvorni_sadrzaj>
    <derivirana_varijabla naziv="DomainObject.Predmet.ProtuStrankaListNazivFormatedOIB_1">
      <item>DOM - ALPA d.o.o., OIB 84300343412</item>
    </derivirana_varijabla>
  </DomainObject.Predmet.ProtuStrankaListNazivFormatedOIB>
  <DomainObject.Predmet.OstaliListFormated>
    <izvorni_sadrzaj>
      <item>Stjepan Mladiček punomoćnik sudionika u postupku DOM - ALPA d.o.o.</item>
    </izvorni_sadrzaj>
    <derivirana_varijabla naziv="DomainObject.Predmet.OstaliListFormated_1">
      <item>Stjepan Mladiček punomoćnik sudionika u postupku DOM - ALPA d.o.o.</item>
    </derivirana_varijabla>
  </DomainObject.Predmet.OstaliListFormated>
  <DomainObject.Predmet.OstaliListFormatedOIB>
    <izvorni_sadrzaj>
      <item>Stjepan Mladiček, OIB 72380528792 punomoćnik sudionika u postupku DOM - ALPA d.o.o.</item>
    </izvorni_sadrzaj>
    <derivirana_varijabla naziv="DomainObject.Predmet.OstaliListFormatedOIB_1">
      <item>Stjepan Mladiček, OIB 72380528792 punomoćnik sudionika u postupku DOM - ALPA d.o.o.</item>
    </derivirana_varijabla>
  </DomainObject.Predmet.OstaliListFormatedOIB>
  <DomainObject.Predmet.OstaliListFormatedWithAdress>
    <izvorni_sadrzaj>
      <item>Stjepan Mladiček, Mladičkova 15, 10363 Glavnica Donja punomoćnik sudionika u postupku DOM - ALPA d.o.o.</item>
    </izvorni_sadrzaj>
    <derivirana_varijabla naziv="DomainObject.Predmet.OstaliListFormatedWithAdress_1">
      <item>Stjepan Mladiček, Mladičkova 15, 10363 Glavnica Donja punomoćnik sudionika u postupku DOM - ALPA d.o.o.</item>
    </derivirana_varijabla>
  </DomainObject.Predmet.OstaliListFormatedWithAdress>
  <DomainObject.Predmet.OstaliListFormatedWithAdressOIB>
    <izvorni_sadrzaj>
      <item>Stjepan Mladiček, OIB 72380528792, Mladičkova 15, 10363 Glavnica Donja punomoćnik sudionika u postupku DOM - ALPA d.o.o.</item>
    </izvorni_sadrzaj>
    <derivirana_varijabla naziv="DomainObject.Predmet.OstaliListFormatedWithAdressOIB_1">
      <item>Stjepan Mladiček, OIB 72380528792, Mladičkova 15, 10363 Glavnica Donja punomoćnik sudionika u postupku DOM - ALPA d.o.o.</item>
    </derivirana_varijabla>
  </DomainObject.Predmet.OstaliListFormatedWithAdressOIB>
  <DomainObject.Predmet.OstaliListNazivFormated>
    <izvorni_sadrzaj>
      <item>Stjepan Mladiček</item>
    </izvorni_sadrzaj>
    <derivirana_varijabla naziv="DomainObject.Predmet.OstaliListNazivFormated_1">
      <item>Stjepan Mladiček</item>
    </derivirana_varijabla>
  </DomainObject.Predmet.OstaliListNazivFormated>
  <DomainObject.Predmet.OstaliListNazivFormatedOIB>
    <izvorni_sadrzaj>
      <item>Stjepan Mladiček, OIB 72380528792</item>
    </izvorni_sadrzaj>
    <derivirana_varijabla naziv="DomainObject.Predmet.OstaliListNazivFormatedOIB_1">
      <item>Stjepan Mladiček, OIB 72380528792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- ALPA d.o.o.</izvorni_sadrzaj>
    <derivirana_varijabla naziv="DomainObject.Predmet.ProtustrankaIDrugi_1">DOM - ALPA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- ALPA d.o.o., OIB 84300343412, Ivana Lackovića Croate 18, 10000 Zagreb</izvorni_sadrzaj>
    <derivirana_varijabla naziv="DomainObject.Predmet.ProtustrankaIDrugiAdressOIB_1">DOM - ALPA d.o.o., OIB 84300343412, Ivana Lackovića Croate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- ALPA d.o.o.</item>
      <item>Stjepan Mladiček</item>
    </izvorni_sadrzaj>
    <derivirana_varijabla naziv="DomainObject.Predmet.SudioniciListNaziv_1">
      <item>FINA Regionalni centar Zagreb</item>
      <item>DOM - ALPA d.o.o.</item>
      <item>Stjepan Mladiček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DOM - ALPA d.o.o., OIB 84300343412, Ivana Lackovića Croate 18,10000 Zagreb</item>
      <item>Stjepan Mladiček, OIB 72380528792, Mladičkova 15,10363 Glavnica Donja</item>
    </izvorni_sadrzaj>
    <derivirana_varijabla naziv="DomainObject.Predmet.SudioniciListAdressOIB_1">
      <item>FINA Regionalni centar Zagreb, OIB 85821130368, Trg svibanjskih žrtava 1995. 1,10000 Zagreb</item>
      <item>DOM - ALPA d.o.o., OIB 84300343412, Ivana Lackovića Croate 18,10000 Zagreb</item>
      <item>Stjepan Mladiček, OIB 72380528792, Mladičkova 15,10363 Glavnica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84300343412</item>
      <item>, OIB 72380528792</item>
    </izvorni_sadrzaj>
    <derivirana_varijabla naziv="DomainObject.Predmet.SudioniciListNazivOIB_1">
      <item>, OIB 85821130368</item>
      <item>, OIB 84300343412</item>
      <item>, OIB 72380528792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1333</properties:Characters>
  <properties:Lines>48</properties:Lines>
  <properties:Paragraphs>17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2016-01-15T10:08:00Z</cp:lastPrinted>
  <dcterms:modified xmlns:xsi="http://www.w3.org/2001/XMLSchema-instance" xsi:type="dcterms:W3CDTF">2016-01-15T10:08:00Z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