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a146" w14:paraId="979a146" w:rsidRDefault="00EF311F" w:rsidP="00BE7D2E" w:rsidR="00E543AD">
      <w:pPr>
        <w:jc w:val="right"/>
        <w15:collapsed w:val="false"/>
      </w:pPr>
      <w:bookmarkStart w:name="_GoBack" w:id="0"/>
      <w:bookmarkEnd w:id="0"/>
      <w:r>
        <w:tab/>
      </w:r>
      <w:r w:rsidR="00BE7D2E">
        <w:tab/>
      </w:r>
      <w:r w:rsidR="00BE7D2E">
        <w:tab/>
      </w:r>
      <w:r w:rsidR="00BE7D2E">
        <w:tab/>
      </w:r>
      <w:r w:rsidR="00BE7D2E">
        <w:tab/>
      </w:r>
      <w:r w:rsidR="00BE7D2E">
        <w:tab/>
      </w:r>
      <w:r w:rsidR="00BE7D2E">
        <w:tab/>
      </w:r>
      <w:r w:rsidR="00BE7D2E">
        <w:tab/>
      </w:r>
      <w:r w:rsidR="00BE7D2E">
        <w:tab/>
      </w:r>
      <w:r w:rsidR="00BE7D2E">
        <w:tab/>
        <w:t>9</w:t>
      </w:r>
      <w:r>
        <w:t xml:space="preserve"> St-</w:t>
      </w:r>
      <w:r w:rsidR="00D321F2">
        <w:t>692</w:t>
      </w:r>
      <w:r w:rsidR="00BE7D2E">
        <w:t>/</w:t>
      </w:r>
      <w:r>
        <w:t>1</w:t>
      </w:r>
      <w:r w:rsidR="005A6D5F">
        <w:t>8</w:t>
      </w:r>
      <w:r>
        <w:t>-</w:t>
      </w:r>
      <w:r w:rsidR="00BE7D2E">
        <w:t>12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BE7D2E" w:rsidP="0034231B" w:rsidR="0034231B">
      <w:r>
        <w:rPr>
          <w:b/>
          <w:bCs/>
          <w:noProof/>
        </w:rPr>
        <w:t xml:space="preserve"> 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</w:t>
      </w:r>
      <w:r w:rsidR="00BE7D2E">
        <w:rPr>
          <w:sz w:val="22"/>
          <w:szCs w:val="22"/>
        </w:rPr>
        <w:t xml:space="preserve">     </w:t>
      </w:r>
      <w:r w:rsidRPr="00B82754">
        <w:rPr>
          <w:sz w:val="22"/>
          <w:szCs w:val="22"/>
        </w:rPr>
        <w:t>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555C5D" w:rsidP="00555C5D" w:rsidR="00555C5D" w:rsidRPr="00555C5D"/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8D5352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  <w:r w:rsidR="00D321F2">
        <w:t>M</w:t>
      </w:r>
      <w:r w:rsidR="006341F4">
        <w:t>ARSTO</w:t>
      </w:r>
      <w:r w:rsidR="00D321F2">
        <w:t xml:space="preserve"> d.o.o</w:t>
      </w:r>
      <w:r w:rsidR="006341F4">
        <w:t>.</w:t>
      </w:r>
      <w:r w:rsidR="00D321F2">
        <w:t xml:space="preserve"> Zagreb, S</w:t>
      </w:r>
      <w:r w:rsidR="00866065">
        <w:t>rebrnjak</w:t>
      </w:r>
      <w:r w:rsidR="00D321F2">
        <w:t xml:space="preserve"> 94 a</w:t>
      </w:r>
      <w:r w:rsidR="006341F4">
        <w:t>,</w:t>
      </w:r>
      <w:r w:rsidR="00D321F2">
        <w:t xml:space="preserve"> OIB:</w:t>
      </w:r>
      <w:r w:rsidR="006341F4">
        <w:t xml:space="preserve"> </w:t>
      </w:r>
      <w:r w:rsidR="00D321F2">
        <w:t>74037108572,</w:t>
      </w:r>
      <w:r w:rsidR="006341F4">
        <w:t xml:space="preserve"> </w:t>
      </w:r>
      <w:r w:rsidR="00D321F2">
        <w:t>MBS:</w:t>
      </w:r>
      <w:r w:rsidR="006341F4">
        <w:t xml:space="preserve"> </w:t>
      </w:r>
      <w:r w:rsidR="00D321F2">
        <w:t>080809817</w:t>
      </w:r>
      <w:r w:rsidR="0018162B">
        <w:t>,</w:t>
      </w:r>
      <w:r w:rsidR="006341F4">
        <w:t xml:space="preserve"> 31.</w:t>
      </w:r>
      <w:r w:rsidR="00A34E9A">
        <w:t xml:space="preserve"> 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E3647A" w:rsidP="00A275FE" w:rsidR="00E3647A">
      <w:pPr>
        <w:jc w:val="both"/>
      </w:pPr>
    </w:p>
    <w:p w:rsidRDefault="00555C5D" w:rsidP="00A275FE" w:rsidR="00555C5D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65568B" w:rsidR="006341F4" w:rsidRPr="006341F4">
      <w:pPr>
        <w:numPr>
          <w:ilvl w:val="0"/>
          <w:numId w:val="1"/>
        </w:numPr>
        <w:ind w:left="1065"/>
        <w:jc w:val="both"/>
        <w:rPr>
          <w:bCs/>
        </w:rPr>
      </w:pPr>
      <w:r w:rsidRPr="006341F4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A34E9A">
        <w:tab/>
      </w:r>
      <w:r w:rsidR="006341F4">
        <w:t xml:space="preserve">MARSTO d.o.o. Zagreb, </w:t>
      </w:r>
      <w:r w:rsidR="00866065">
        <w:t>Srebrnjak</w:t>
      </w:r>
      <w:r w:rsidR="006341F4">
        <w:t xml:space="preserve"> 94 a, OIB: 74037108572, MBS: 080809817.</w:t>
      </w:r>
    </w:p>
    <w:p w:rsidRDefault="00A275FE" w:rsidP="0065568B" w:rsidR="0065568B" w:rsidRPr="006341F4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4E9A">
        <w:t xml:space="preserve"> </w:t>
      </w:r>
      <w:r w:rsidR="00D321F2">
        <w:t>Alma Opačak, Slavonski Brod, A.Cesarca 12,</w:t>
      </w:r>
      <w:r w:rsidR="006341F4">
        <w:t xml:space="preserve"> </w:t>
      </w:r>
      <w:r w:rsidR="00D321F2">
        <w:t>OIB: 36068029114</w:t>
      </w:r>
      <w:r w:rsidR="006341F4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6341F4">
        <w:rPr>
          <w:bCs/>
        </w:rPr>
        <w:t>.</w:t>
      </w:r>
      <w:r w:rsidR="006341F4">
        <w:rPr>
          <w:bCs/>
        </w:rPr>
        <w:t xml:space="preserve"> </w:t>
      </w:r>
    </w:p>
    <w:p w:rsidRDefault="00A275FE" w:rsidP="0065568B" w:rsidR="00D321F2" w:rsidRPr="00D321F2">
      <w:pPr>
        <w:numPr>
          <w:ilvl w:val="0"/>
          <w:numId w:val="1"/>
        </w:numPr>
        <w:ind w:left="1065"/>
        <w:jc w:val="both"/>
        <w:rPr>
          <w:bCs/>
        </w:rPr>
      </w:pPr>
      <w:r w:rsidRPr="00D321F2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D321F2">
        <w:t xml:space="preserve"> </w:t>
      </w:r>
      <w:r w:rsidR="006341F4">
        <w:t>MARSTO d.o.o. Zagreb, S</w:t>
      </w:r>
      <w:r w:rsidR="00866065">
        <w:t>rebrnjak</w:t>
      </w:r>
      <w:r w:rsidR="006341F4">
        <w:t xml:space="preserve"> 94 a, OIB: 74037108572, MBS: 080809817.</w:t>
      </w:r>
    </w:p>
    <w:p w:rsidRDefault="00A275FE" w:rsidP="00D321F2" w:rsidR="0065568B" w:rsidRPr="00D321F2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6341F4">
        <w:rPr>
          <w:bCs/>
        </w:rPr>
        <w:t>Marko Stojkanović, Zagreb, GrgiĆ</w:t>
      </w:r>
      <w:r w:rsidR="00D321F2">
        <w:rPr>
          <w:bCs/>
        </w:rPr>
        <w:t>ev put 63, OIB:</w:t>
      </w:r>
      <w:r w:rsidR="006341F4">
        <w:rPr>
          <w:bCs/>
        </w:rPr>
        <w:t xml:space="preserve"> </w:t>
      </w:r>
      <w:r w:rsidR="00D321F2">
        <w:rPr>
          <w:bCs/>
        </w:rPr>
        <w:t xml:space="preserve">26288016312 </w:t>
      </w:r>
      <w:r w:rsidR="0018162B">
        <w:t xml:space="preserve"> </w:t>
      </w:r>
      <w:r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A275FE" w:rsidP="00B7055A" w:rsidR="00A275FE">
      <w:pPr>
        <w:pStyle w:val="Naslov1"/>
        <w:ind w:firstLine="3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/>
    <w:p w:rsidRDefault="00555C5D" w:rsidP="00E3647A" w:rsidR="00555C5D" w:rsidRPr="00E3647A"/>
    <w:p w:rsidRDefault="00D321F2" w:rsidP="00385975" w:rsidR="00385975">
      <w:pPr>
        <w:ind w:firstLine="720"/>
        <w:jc w:val="both"/>
      </w:pPr>
      <w:r>
        <w:t>Dana 16</w:t>
      </w:r>
      <w:r w:rsidR="00B7055A">
        <w:t>.</w:t>
      </w:r>
      <w:r>
        <w:t xml:space="preserve"> studenog</w:t>
      </w:r>
      <w:r w:rsidR="0018162B">
        <w:t xml:space="preserve"> </w:t>
      </w:r>
      <w:r w:rsidR="00E92F93">
        <w:t>2017</w:t>
      </w:r>
      <w:r w:rsidR="00B7055A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 xml:space="preserve">Zagreb, </w:t>
      </w:r>
      <w:r w:rsidR="00385975">
        <w:t>Klasa: 110-07/</w:t>
      </w:r>
      <w:r w:rsidR="00F3669D">
        <w:t>17-01/</w:t>
      </w:r>
      <w:r w:rsidR="0018162B">
        <w:t>04, Ur.</w:t>
      </w:r>
      <w:r>
        <w:t>broj: 04-06-17-5399  od 15</w:t>
      </w:r>
      <w:r w:rsidR="00273FBE">
        <w:t>.</w:t>
      </w:r>
      <w:r>
        <w:t xml:space="preserve"> studenog </w:t>
      </w:r>
      <w:r w:rsidR="0018162B">
        <w:t xml:space="preserve"> </w:t>
      </w:r>
      <w:r w:rsidR="00385975">
        <w:t xml:space="preserve">2017. za provedbu </w:t>
      </w:r>
      <w:r>
        <w:t xml:space="preserve">stečajnog postupka nad dužnikom </w:t>
      </w:r>
      <w:r w:rsidR="00273FBE">
        <w:t>MARSTO d.o.o. Zagreb, Srebrnjak 94 a, OIB: 74037108572, MBS: 080809817</w:t>
      </w:r>
      <w:r>
        <w:t xml:space="preserve"> </w:t>
      </w:r>
      <w:r w:rsidR="00273FBE">
        <w:t>te</w:t>
      </w:r>
      <w:r w:rsidR="00385975">
        <w:t>meljem odredbe čl. 429</w:t>
      </w:r>
      <w:r w:rsidR="00273FBE">
        <w:t>.</w:t>
      </w:r>
      <w:r w:rsidR="00385975">
        <w:t xml:space="preserve">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t>Rješenjem Visokog trgovačkog suda u Zagrebu poslovni broj 31 Su-236/18-3 od 9</w:t>
      </w:r>
      <w:r w:rsidR="00273FBE">
        <w:t>.</w:t>
      </w:r>
      <w:r>
        <w:t xml:space="preserve"> ožujk</w:t>
      </w:r>
      <w:r w:rsidR="00273FBE">
        <w:t>a</w:t>
      </w:r>
      <w:r>
        <w:t xml:space="preserve"> 2018</w:t>
      </w:r>
      <w:r w:rsidR="00273FBE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555C5D" w:rsidP="00385975" w:rsidR="00555C5D">
      <w:pPr>
        <w:ind w:firstLine="720"/>
        <w:jc w:val="both"/>
      </w:pPr>
    </w:p>
    <w:p w:rsidRDefault="00555C5D" w:rsidP="00385975" w:rsidR="00555C5D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>U prij</w:t>
      </w:r>
      <w:r w:rsidR="00D321F2">
        <w:t xml:space="preserve">edlogu je </w:t>
      </w:r>
      <w:r w:rsidR="00273FBE">
        <w:t xml:space="preserve">FINA </w:t>
      </w:r>
      <w:r w:rsidR="00D321F2">
        <w:t>navela da na dan 14.11.</w:t>
      </w:r>
      <w:r>
        <w:t>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F3669D">
        <w:t>a</w:t>
      </w:r>
      <w:r w:rsidR="00D321F2">
        <w:t>, u ukupnom iznosu od 529.423,72 kn i da ima zaposlena 2</w:t>
      </w:r>
      <w:r w:rsidR="00E92F93">
        <w:t xml:space="preserve">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D321F2">
        <w:t>14.11.</w:t>
      </w:r>
      <w:r>
        <w:t>2017., te navodi da na temelju čl. 112. st. 5. SZ dužnik na ime predujma za namirenje t</w:t>
      </w:r>
      <w:r w:rsidR="00F3669D">
        <w:t xml:space="preserve">roškova stečajnog postupka </w:t>
      </w:r>
      <w:r w:rsidR="0018162B">
        <w:t xml:space="preserve">nema </w:t>
      </w:r>
      <w:r>
        <w:t>zapli</w:t>
      </w:r>
      <w:r w:rsidR="00273FBE">
        <w:t>jenjena novčana sredstva</w:t>
      </w:r>
      <w:r w:rsidR="00F3669D">
        <w:t>.</w:t>
      </w:r>
      <w:r>
        <w:t xml:space="preserve"> </w:t>
      </w:r>
    </w:p>
    <w:p w:rsidRDefault="00E92F93" w:rsidP="00273FBE" w:rsidR="00E92F93">
      <w:pPr>
        <w:jc w:val="both"/>
      </w:pPr>
    </w:p>
    <w:p w:rsidRDefault="00001E83" w:rsidP="009A6E46" w:rsidR="009A6E46">
      <w:pPr>
        <w:ind w:firstLine="708"/>
        <w:jc w:val="both"/>
        <w:rPr>
          <w:bCs/>
        </w:rPr>
      </w:pPr>
      <w:r>
        <w:rPr>
          <w:color w:val="000000"/>
        </w:rPr>
        <w:t xml:space="preserve">U određenom joj je </w:t>
      </w:r>
      <w:r w:rsidR="00A81386">
        <w:rPr>
          <w:color w:val="000000"/>
        </w:rPr>
        <w:t>roku privremen</w:t>
      </w:r>
      <w:r w:rsidR="00F3669D">
        <w:rPr>
          <w:color w:val="000000"/>
        </w:rPr>
        <w:t xml:space="preserve">a </w:t>
      </w:r>
      <w:r w:rsidR="00A81386">
        <w:rPr>
          <w:color w:val="000000"/>
        </w:rPr>
        <w:t>stečajn</w:t>
      </w:r>
      <w:r w:rsidR="00F3669D">
        <w:rPr>
          <w:color w:val="000000"/>
        </w:rPr>
        <w:t>a</w:t>
      </w:r>
      <w:r w:rsidR="00A81386">
        <w:rPr>
          <w:color w:val="000000"/>
        </w:rPr>
        <w:t xml:space="preserve"> upravitelj</w:t>
      </w:r>
      <w:r w:rsidR="00F3669D">
        <w:rPr>
          <w:color w:val="000000"/>
        </w:rPr>
        <w:t xml:space="preserve">ica </w:t>
      </w:r>
      <w:r w:rsidR="00A81386">
        <w:rPr>
          <w:color w:val="000000"/>
        </w:rPr>
        <w:t xml:space="preserve"> dostavi</w:t>
      </w:r>
      <w:r w:rsidR="00F3669D">
        <w:rPr>
          <w:color w:val="000000"/>
        </w:rPr>
        <w:t xml:space="preserve">la </w:t>
      </w:r>
      <w:r w:rsidR="00A81386">
        <w:rPr>
          <w:color w:val="000000"/>
        </w:rPr>
        <w:t xml:space="preserve">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F3669D">
        <w:t>je provela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B75228" w:rsidP="00001E83" w:rsidR="009A6E46">
      <w:pPr>
        <w:ind w:firstLine="708"/>
        <w:jc w:val="both"/>
      </w:pPr>
      <w:r>
        <w:tab/>
      </w:r>
      <w:r w:rsidR="009A6E46"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 xml:space="preserve">Temeljem </w:t>
      </w:r>
      <w:r w:rsidR="00D321F2">
        <w:t xml:space="preserve">uvida </w:t>
      </w:r>
      <w:r w:rsidR="00A849CB">
        <w:t>potvrde FINE o blokadi računa i novčanih sredstava  na dan 26</w:t>
      </w:r>
      <w:r w:rsidR="00001E83">
        <w:t>.</w:t>
      </w:r>
      <w:r w:rsidR="00A849CB">
        <w:t xml:space="preserve"> srpnja 2018</w:t>
      </w:r>
      <w:r w:rsidR="00001E83">
        <w:t>.</w:t>
      </w:r>
      <w:r w:rsidR="00A849CB">
        <w:t xml:space="preserve"> godine evedintirano je 373 dana neprekidne blokade odnosno ukupno 180 dana bl</w:t>
      </w:r>
      <w:r w:rsidR="000429A9">
        <w:t>okade u prethodnih 6 mjeseci zbo</w:t>
      </w:r>
      <w:r w:rsidR="00A849CB">
        <w:t>g nepodmirenih osnova za plačanaje evidenitiranih u očevidniku  red</w:t>
      </w:r>
      <w:r w:rsidR="00001E83">
        <w:t>osljeda za plać</w:t>
      </w:r>
      <w:r w:rsidR="00A849CB">
        <w:t xml:space="preserve">anje nepodmirenih obceza na dan izdavanja potvrde iznose </w:t>
      </w:r>
      <w:r w:rsidR="00D321F2">
        <w:t>597</w:t>
      </w:r>
      <w:r w:rsidR="00001E83">
        <w:t>.</w:t>
      </w:r>
      <w:r w:rsidR="00D321F2">
        <w:t>154,07 kn.</w:t>
      </w:r>
    </w:p>
    <w:p w:rsidRDefault="009A6E46" w:rsidP="009A6E46" w:rsidR="002C0E6E">
      <w:pPr>
        <w:jc w:val="both"/>
        <w:rPr>
          <w:b/>
        </w:rPr>
      </w:pPr>
      <w:r>
        <w:rPr>
          <w:b/>
        </w:rPr>
        <w:tab/>
      </w:r>
    </w:p>
    <w:p w:rsidRDefault="009A6E46" w:rsidP="0018162B" w:rsidR="009A6E46">
      <w:pPr>
        <w:ind w:firstLine="708"/>
        <w:jc w:val="both"/>
        <w:rPr>
          <w:b/>
        </w:rPr>
      </w:pPr>
      <w:r w:rsidRPr="00742DF9">
        <w:t>U</w:t>
      </w:r>
      <w:r>
        <w:t xml:space="preserve">vidom </w:t>
      </w:r>
      <w:r w:rsidR="00A849CB">
        <w:t>u financijska izvj</w:t>
      </w:r>
      <w:r w:rsidR="001F0BBC">
        <w:t>ešća utvrđeno je da poslovni rač</w:t>
      </w:r>
      <w:r w:rsidR="00A849CB">
        <w:t>un dužnika na dan 26</w:t>
      </w:r>
      <w:r w:rsidR="001F0BBC">
        <w:t>.</w:t>
      </w:r>
      <w:r w:rsidR="00A849CB">
        <w:t xml:space="preserve"> srpnja 2</w:t>
      </w:r>
      <w:r w:rsidR="001F0BBC">
        <w:t>0</w:t>
      </w:r>
      <w:r w:rsidR="00A849CB">
        <w:t>18</w:t>
      </w:r>
      <w:r w:rsidR="001F0BBC">
        <w:t>.</w:t>
      </w:r>
      <w:r w:rsidR="00A849CB">
        <w:t xml:space="preserve"> godine u neprekidnoj blokadi u trajanju od 373 dana odnosno ukupno 180 dana u prethodnih 6 mjeseci,</w:t>
      </w:r>
      <w:r w:rsidR="001F0BBC">
        <w:t xml:space="preserve"> </w:t>
      </w:r>
      <w:r w:rsidR="00A849CB">
        <w:t>a da su nepodmirene obveze na dan izdavanja potvrde iznose 587.154,07 kn.</w:t>
      </w:r>
      <w:r w:rsidR="001F0BBC">
        <w:t xml:space="preserve"> </w:t>
      </w:r>
      <w:r w:rsidR="00A849CB">
        <w:t>Dužnik ima dugotrajnu imovinu u kupnom iznosu od</w:t>
      </w:r>
      <w:r w:rsidR="001F0BBC">
        <w:t xml:space="preserve"> </w:t>
      </w:r>
      <w:r w:rsidR="00A849CB">
        <w:t>141.486,20 kn, a što u naravi čini računalna oprema i ugostiteljstva, a ima potraživanja u ukupnom iznosu od 45.409,44 kn. Dužnik ima i d</w:t>
      </w:r>
      <w:r w:rsidR="001F0BBC">
        <w:t>ane zajmove</w:t>
      </w:r>
      <w:r w:rsidR="00A849CB">
        <w:t>, depozite u ukupnom iznosu od 1.225.262,47 kn.</w:t>
      </w:r>
      <w:r w:rsidR="001F0BBC">
        <w:t xml:space="preserve"> </w:t>
      </w:r>
      <w:r w:rsidR="00A849CB">
        <w:t xml:space="preserve">Direktor dužnika je </w:t>
      </w:r>
      <w:r w:rsidR="001F0BBC">
        <w:t>privremenoj stečajnoj upraviteljici</w:t>
      </w:r>
      <w:r w:rsidR="00A849CB">
        <w:t xml:space="preserve"> objasnio da se radi o po</w:t>
      </w:r>
      <w:r w:rsidR="001F0BBC">
        <w:t xml:space="preserve">dizanju  gotovine na bankomatu </w:t>
      </w:r>
      <w:r w:rsidR="00A849CB">
        <w:t>o</w:t>
      </w:r>
      <w:r w:rsidR="001F0BBC">
        <w:t>d</w:t>
      </w:r>
      <w:r w:rsidR="00A849CB">
        <w:t xml:space="preserve"> strane Dražena Ćurić i Jake Meić-Sidić. </w:t>
      </w:r>
      <w:r w:rsidR="00A849CB" w:rsidRPr="00555C5D">
        <w:t xml:space="preserve">Navedene osobe </w:t>
      </w:r>
      <w:r w:rsidR="00555C5D" w:rsidRPr="00555C5D">
        <w:t>nisu</w:t>
      </w:r>
      <w:r w:rsidR="00A849CB" w:rsidRPr="00555C5D">
        <w:t xml:space="preserve"> vid</w:t>
      </w:r>
      <w:r w:rsidR="000429A9" w:rsidRPr="00555C5D">
        <w:t>ljive u upr</w:t>
      </w:r>
      <w:r w:rsidR="00555C5D" w:rsidRPr="00555C5D">
        <w:t>a</w:t>
      </w:r>
      <w:r w:rsidR="000429A9" w:rsidRPr="00555C5D">
        <w:t>vi društva</w:t>
      </w:r>
      <w:r w:rsidR="00555C5D" w:rsidRPr="00555C5D">
        <w:t>,</w:t>
      </w:r>
      <w:r w:rsidR="000429A9" w:rsidRPr="00555C5D">
        <w:t xml:space="preserve"> </w:t>
      </w:r>
      <w:r w:rsidR="000429A9">
        <w:t>a niti su bili radnici dužnika, a iz predočenih izvoda sa  poslovnog računa i obavijesti Splitske banke o identitetu osoba koje su bile  vlasnici kartica dužnika proizlazi kako se radi o  osobama tih imena i prezimena koje se ne mogu dovesti u vezu s poslovanjem tvrtke.</w:t>
      </w:r>
      <w:r w:rsidR="001F0BBC">
        <w:t xml:space="preserve"> </w:t>
      </w:r>
      <w:r w:rsidR="000429A9">
        <w:t>Obveze dužnika prema po</w:t>
      </w:r>
      <w:r w:rsidR="001F0BBC">
        <w:t>s</w:t>
      </w:r>
      <w:r w:rsidR="000429A9">
        <w:t>lovnoj dokumentadiji čine kratkoročne obveze u ukupnom iznosu od 1.079.520,00 kn. Iz potvrde Hrvatskog zavoda za mirovinsko osigu</w:t>
      </w:r>
      <w:r w:rsidR="001A719A">
        <w:t xml:space="preserve">vne radnje  </w:t>
      </w:r>
      <w:r w:rsidR="000429A9">
        <w:t>od 24</w:t>
      </w:r>
      <w:r w:rsidR="001F0BBC">
        <w:t>.</w:t>
      </w:r>
      <w:r w:rsidR="000429A9">
        <w:t xml:space="preserve"> srpnja 2018</w:t>
      </w:r>
      <w:r w:rsidR="001F0BBC">
        <w:t>.</w:t>
      </w:r>
      <w:r w:rsidR="000429A9">
        <w:t xml:space="preserve"> godine utvrđeno je da dužnik na označeni dan ima</w:t>
      </w:r>
      <w:r w:rsidR="001F0BBC">
        <w:t xml:space="preserve"> prijavljenu jednu radnicu. </w:t>
      </w:r>
      <w:r w:rsidR="000429A9">
        <w:t>Privremenoj stečajnoj upraviteljici nisu predati  na uvid u</w:t>
      </w:r>
      <w:r w:rsidR="001F0BBC">
        <w:t>govori o pozajmnicama  na ime D</w:t>
      </w:r>
      <w:r w:rsidR="000429A9">
        <w:t>ražena Ćurić i Jake Meić-Sidić ili na ime Marka Stojkanovića osnivača i direktora dužnika</w:t>
      </w:r>
      <w:r w:rsidR="00555C5D">
        <w:t>.</w:t>
      </w:r>
      <w:r w:rsidR="000429A9">
        <w:t xml:space="preserve"> Dužnik nije vlasnik nekretnina</w:t>
      </w:r>
      <w:r w:rsidR="001A719A">
        <w:t>, pa stoga nisu počinjenje pravne radnje prijenova prava vlasništva na nekr</w:t>
      </w:r>
      <w:r w:rsidR="00555C5D">
        <w:t>e</w:t>
      </w:r>
      <w:r w:rsidR="001A719A">
        <w:t>tninama ili motornim vozilima kako bi mogle biti predmet pobijanja.</w:t>
      </w:r>
    </w:p>
    <w:p w:rsidRDefault="009A6E46" w:rsidP="009A6E46" w:rsidR="009A6E46">
      <w:pPr>
        <w:ind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1146A3">
        <w:t xml:space="preserve">g postupka u iznosu od </w:t>
      </w:r>
      <w:r w:rsidR="00555C5D">
        <w:t>197.630,00</w:t>
      </w:r>
      <w:r w:rsidR="002553C7">
        <w:t xml:space="preserve"> 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555C5D" w:rsidR="006A4120">
      <w:pPr>
        <w:jc w:val="both"/>
      </w:pPr>
    </w:p>
    <w:p w:rsidRDefault="00555C5D" w:rsidP="009561AB" w:rsidR="00555C5D">
      <w:pPr>
        <w:ind w:firstLine="708"/>
        <w:jc w:val="both"/>
      </w:pPr>
    </w:p>
    <w:p w:rsidRDefault="00555C5D" w:rsidP="009561AB" w:rsidR="00555C5D">
      <w:pPr>
        <w:ind w:firstLine="708"/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</w:t>
      </w:r>
      <w:r w:rsidR="00555C5D">
        <w:rPr>
          <w:color w:val="000000"/>
        </w:rPr>
        <w:t xml:space="preserve"> 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555C5D">
        <w:t>7</w:t>
      </w:r>
      <w:r w:rsidR="008802C0">
        <w:t>.</w:t>
      </w:r>
      <w:r w:rsidR="00555C5D">
        <w:t xml:space="preserve"> </w:t>
      </w:r>
      <w:r w:rsidR="008802C0">
        <w:t>rujna</w:t>
      </w:r>
      <w:r w:rsidR="00555C5D">
        <w:t xml:space="preserve"> </w:t>
      </w:r>
      <w:r>
        <w:t>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555C5D">
        <w:rPr>
          <w:color w:val="000000"/>
        </w:rPr>
        <w:t>197.630,00</w:t>
      </w:r>
      <w:r w:rsidR="00A962B0">
        <w:rPr>
          <w:color w:val="000000"/>
        </w:rPr>
        <w:t xml:space="preserve"> kn </w:t>
      </w:r>
      <w:r w:rsidR="002553C7">
        <w:rPr>
          <w:color w:val="000000"/>
        </w:rPr>
        <w:t xml:space="preserve"> </w:t>
      </w:r>
      <w:r w:rsidR="00514649">
        <w:rPr>
          <w:color w:val="000000"/>
        </w:rPr>
        <w:t xml:space="preserve"> </w:t>
      </w:r>
      <w:r>
        <w:t xml:space="preserve">u roku od 15 dana. </w:t>
      </w:r>
    </w:p>
    <w:p w:rsidRDefault="005E0BBB" w:rsidP="007B615B" w:rsidR="005E0BBB">
      <w:pPr>
        <w:ind w:firstLine="708"/>
        <w:jc w:val="both"/>
      </w:pPr>
    </w:p>
    <w:p w:rsidRDefault="005E0BBB" w:rsidP="005E0BBB" w:rsidR="005E0BBB">
      <w:pPr>
        <w:ind w:firstLine="720"/>
      </w:pPr>
      <w:r>
        <w:t>Predujam za namirenje troškova prethodnog postupka i otvaranje stečajnog postupka okvirno ukupno su obračunati na sljedeći način:</w:t>
      </w:r>
    </w:p>
    <w:p w:rsidRDefault="005E0BBB" w:rsidP="007B615B" w:rsidR="005E0BBB">
      <w:pPr>
        <w:ind w:firstLine="708"/>
        <w:jc w:val="both"/>
      </w:pPr>
    </w:p>
    <w:p w:rsidRDefault="00555C5D" w:rsidP="007B615B" w:rsidR="00555C5D">
      <w:pPr>
        <w:ind w:firstLine="708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 xml:space="preserve">Redni brčajnom 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IZNOS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19A" w:rsidP="00AC0E9C" w:rsidR="005E0BBB">
            <w:r>
              <w:t>Nagrada stečajnom upravitelju za prethodni postupak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19A" w:rsidP="001146A3" w:rsidR="005E0BBB">
            <w:pPr>
              <w:jc w:val="center"/>
            </w:pPr>
            <w:r>
              <w:t xml:space="preserve">                   4.00</w:t>
            </w:r>
            <w:r w:rsidR="005E0BBB">
              <w:t>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19A" w:rsidP="00AC0E9C" w:rsidR="001146A3">
            <w:r>
              <w:t xml:space="preserve">Troškovi vođenja i zatvaranja računa </w:t>
            </w:r>
          </w:p>
          <w:p w:rsidRDefault="001A719A" w:rsidP="00AC0E9C" w:rsidR="00A962B0">
            <w:r>
              <w:t>Izrada žiga</w:t>
            </w:r>
          </w:p>
          <w:p w:rsidRDefault="001A719A" w:rsidP="00AC0E9C" w:rsidR="001A719A">
            <w:r>
              <w:t>Usluge knjigovostva 12mjx 625,00 kn /mj</w:t>
            </w:r>
          </w:p>
          <w:p w:rsidRDefault="001A719A" w:rsidP="00AC0E9C" w:rsidR="00A962B0">
            <w:r>
              <w:t>Trošak uređivanja arhivske građe</w:t>
            </w:r>
          </w:p>
          <w:p w:rsidRDefault="0092178B" w:rsidP="00AC0E9C" w:rsidR="00A962B0">
            <w:r>
              <w:t xml:space="preserve">Nagrada stečajne upraviteljice-stečajnui postupak bruto </w:t>
            </w:r>
          </w:p>
          <w:p w:rsidRDefault="00A962B0" w:rsidP="00AC0E9C" w:rsidR="00A962B0"/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A719A" w:rsidP="00AC0E9C" w:rsidR="005E0BBB">
            <w:pPr>
              <w:jc w:val="center"/>
            </w:pPr>
            <w:r>
              <w:t xml:space="preserve">                     50</w:t>
            </w:r>
            <w:r w:rsidR="001146A3">
              <w:t>0,0</w:t>
            </w:r>
            <w:r w:rsidR="005E0BBB">
              <w:t>0  kn</w:t>
            </w:r>
          </w:p>
          <w:p w:rsidRDefault="001A719A" w:rsidP="00AC0E9C" w:rsidR="005E0BBB">
            <w:pPr>
              <w:jc w:val="right"/>
            </w:pPr>
            <w:r>
              <w:t>180</w:t>
            </w:r>
            <w:r w:rsidR="005E0BBB">
              <w:t xml:space="preserve">,00 kn </w:t>
            </w:r>
          </w:p>
          <w:p w:rsidRDefault="001A719A" w:rsidP="00AC0E9C" w:rsidR="005E0BBB">
            <w:pPr>
              <w:jc w:val="right"/>
            </w:pPr>
            <w:r>
              <w:t>7.50</w:t>
            </w:r>
            <w:r w:rsidR="00A962B0">
              <w:t xml:space="preserve">0,00 kn </w:t>
            </w:r>
          </w:p>
          <w:p w:rsidRDefault="005E0BBB" w:rsidP="0092178B" w:rsidR="005E0BBB">
            <w:pPr>
              <w:jc w:val="center"/>
            </w:pPr>
            <w:r>
              <w:t xml:space="preserve">             </w:t>
            </w:r>
            <w:r w:rsidR="0092178B">
              <w:t xml:space="preserve">      </w:t>
            </w:r>
            <w:r w:rsidR="001A719A">
              <w:t>2.000</w:t>
            </w:r>
            <w:r w:rsidR="00A962B0">
              <w:t xml:space="preserve">,00 kn </w:t>
            </w:r>
          </w:p>
          <w:p w:rsidRDefault="0092178B" w:rsidP="005E0BBB" w:rsidR="00A962B0">
            <w:pPr>
              <w:jc w:val="center"/>
            </w:pPr>
            <w:r>
              <w:t xml:space="preserve">             </w:t>
            </w:r>
            <w:r w:rsidR="00A962B0">
              <w:t xml:space="preserve">  1</w:t>
            </w:r>
            <w:r>
              <w:t>00</w:t>
            </w:r>
            <w:r w:rsidR="00A962B0">
              <w:t>.000,00 kn</w:t>
            </w:r>
          </w:p>
          <w:p w:rsidRDefault="0092178B" w:rsidP="005E0BBB" w:rsidR="00A962B0">
            <w:pPr>
              <w:jc w:val="center"/>
            </w:pPr>
            <w:r>
              <w:t xml:space="preserve">                    </w:t>
            </w:r>
            <w:r w:rsidR="00A962B0">
              <w:t xml:space="preserve">  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2178B" w:rsidP="00AC0E9C" w:rsidR="005E0BBB">
            <w:r>
              <w:t>Stvarni troškovi stečajne upraviteljice –upotreba privatnog vozila u službene svrhe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2178B" w:rsidP="00AC0E9C" w:rsidR="005E0BBB">
            <w:pPr>
              <w:jc w:val="right"/>
            </w:pPr>
            <w:r>
              <w:t>2</w:t>
            </w:r>
            <w:r w:rsidR="005E0BBB">
              <w:t>.000,00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2178B" w:rsidP="00AC0E9C" w:rsidR="005E0BBB">
            <w:r>
              <w:t xml:space="preserve">Troškovi parničnog postupka-radi povrata zajma isplate v.p.s. 1.225.262,00 kn </w:t>
            </w:r>
            <w:r w:rsidR="00A962B0">
              <w:t xml:space="preserve">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AC0E9C" w:rsidR="005E0BBB">
            <w:pPr>
              <w:jc w:val="center"/>
            </w:pPr>
            <w:r>
              <w:t xml:space="preserve">            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2178B" w:rsidP="00AC0E9C" w:rsidR="005E0BBB">
            <w:r>
              <w:t xml:space="preserve">Sudska pristojba na tužbu i presudu 5.000,00x2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2178B" w:rsidP="00AC0E9C" w:rsidR="005E0BBB">
            <w:pPr>
              <w:jc w:val="right"/>
            </w:pPr>
            <w:r>
              <w:t>10</w:t>
            </w:r>
            <w:r w:rsidR="005E0BBB">
              <w:t>.000,00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AC0E9C" w:rsidR="005E0BBB">
            <w:r>
              <w:t xml:space="preserve">Nagrada </w:t>
            </w:r>
            <w:r w:rsidR="0092178B">
              <w:t xml:space="preserve">za rad odvjetnika 4 radnje-tužbs,pristup na prpremno ročište,2 glavne raspravex12.250,00 kn </w:t>
            </w:r>
          </w:p>
          <w:p w:rsidRDefault="0092178B" w:rsidP="00AC0E9C" w:rsidR="0092178B">
            <w:r>
              <w:t xml:space="preserve">Predujam za vještačenje po vještaku financijsko knjigovodstvene struke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2B0" w:rsidP="0003467E" w:rsidR="0003467E">
            <w:pPr>
              <w:jc w:val="center"/>
            </w:pPr>
            <w:r>
              <w:t xml:space="preserve">              </w:t>
            </w:r>
            <w:r w:rsidR="0003467E">
              <w:t xml:space="preserve">   </w:t>
            </w:r>
            <w:r w:rsidR="0092178B">
              <w:t>61.250</w:t>
            </w:r>
            <w:r w:rsidR="005E0BBB">
              <w:t xml:space="preserve">,00 </w:t>
            </w:r>
            <w:r w:rsidR="0003467E">
              <w:t>kn</w:t>
            </w:r>
          </w:p>
          <w:p w:rsidRDefault="005E0BBB" w:rsidP="00AC0E9C" w:rsidR="005E0BBB">
            <w:pPr>
              <w:jc w:val="right"/>
            </w:pPr>
          </w:p>
          <w:p w:rsidRDefault="0092178B" w:rsidP="00AC0E9C" w:rsidR="0092178B">
            <w:pPr>
              <w:jc w:val="right"/>
            </w:pPr>
          </w:p>
          <w:p w:rsidRDefault="0092178B" w:rsidP="00AC0E9C" w:rsidR="0092178B">
            <w:pPr>
              <w:jc w:val="right"/>
            </w:pPr>
            <w:r>
              <w:t>10.000,00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E0BBB" w:rsidP="00AC0E9C" w:rsidR="005E0BBB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2178B" w:rsidP="0003467E" w:rsidR="005E0BBB">
            <w:pPr>
              <w:jc w:val="right"/>
            </w:pPr>
            <w:r>
              <w:t>197.630</w:t>
            </w:r>
            <w:r w:rsidR="00A962B0">
              <w:t>,00</w:t>
            </w:r>
            <w:r w:rsidR="0003467E">
              <w:t xml:space="preserve"> kn </w:t>
            </w:r>
          </w:p>
        </w:tc>
      </w:tr>
    </w:tbl>
    <w:p w:rsidRDefault="005E0BBB" w:rsidP="005E0BBB" w:rsidR="005E0BBB"/>
    <w:p w:rsidRDefault="005E0BBB" w:rsidP="00555C5D" w:rsidR="005E0BBB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A81386" w:rsidP="002A69E3" w:rsidR="00A81386">
      <w:pPr>
        <w:ind w:firstLine="708"/>
        <w:jc w:val="both"/>
      </w:pPr>
    </w:p>
    <w:p w:rsidRDefault="00AE3E00" w:rsidP="00555C5D" w:rsidR="00555C5D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860DDD">
        <w:t xml:space="preserve">Prijedlog </w:t>
      </w:r>
      <w:r w:rsidR="008802C0">
        <w:t xml:space="preserve"> FINE Zagreb RC </w:t>
      </w:r>
      <w:r w:rsidR="0092178B" w:rsidRPr="00555C5D">
        <w:t>Zagreb</w:t>
      </w:r>
      <w:r w:rsidR="006015D4" w:rsidRPr="00555C5D">
        <w:t xml:space="preserve"> – b</w:t>
      </w:r>
      <w:r w:rsidR="0092178B" w:rsidRPr="00555C5D">
        <w:t>roj dana neprekidne blokade: 180</w:t>
      </w:r>
      <w:r w:rsidR="00D74D2B" w:rsidRPr="00555C5D">
        <w:t>,</w:t>
      </w:r>
      <w:r w:rsidR="00D74D2B">
        <w:t xml:space="preserve"> </w:t>
      </w:r>
      <w:r w:rsidR="0003467E">
        <w:t xml:space="preserve">izvješće privremene </w:t>
      </w:r>
      <w:r>
        <w:t xml:space="preserve"> </w:t>
      </w:r>
      <w:r w:rsidR="00514649">
        <w:t>s</w:t>
      </w:r>
      <w:r w:rsidR="0003467E">
        <w:t>tečajne</w:t>
      </w:r>
      <w:r w:rsidR="00514649">
        <w:t xml:space="preserve"> upravit</w:t>
      </w:r>
      <w:r w:rsidR="0003467E">
        <w:t>elj</w:t>
      </w:r>
      <w:r w:rsidR="0092178B">
        <w:t>ice Alme Opačak  (list spisa 10 do 17</w:t>
      </w:r>
      <w:r w:rsidR="00A962B0">
        <w:t>),potvrda o bloka</w:t>
      </w:r>
      <w:r w:rsidR="0092178B">
        <w:t>di računa i novčanih sredstava (list spisa 18</w:t>
      </w:r>
      <w:r w:rsidR="00A962B0">
        <w:t>)</w:t>
      </w:r>
      <w:r w:rsidR="0092178B">
        <w:t xml:space="preserve"> potvrda Općinskog građanskog suda u Zaagrebu (list spisa 19), uvjerenje gradskgo ureda za katastar grada Zagreb (list spisa 20),</w:t>
      </w:r>
      <w:r w:rsidR="00A962B0">
        <w:t xml:space="preserve">, </w:t>
      </w:r>
      <w:r w:rsidR="0003467E">
        <w:t>uvjerenje Cen</w:t>
      </w:r>
      <w:r w:rsidR="00175DBA">
        <w:t>tra za vozače</w:t>
      </w:r>
      <w:r w:rsidR="0003467E">
        <w:t xml:space="preserve"> da dužnik nije upisa k</w:t>
      </w:r>
      <w:r w:rsidR="00A962B0">
        <w:t>a</w:t>
      </w:r>
      <w:r w:rsidR="0092178B">
        <w:t>o vlasnik vozila (list spisa 21</w:t>
      </w:r>
      <w:r w:rsidR="0003467E">
        <w:t>)</w:t>
      </w:r>
      <w:r w:rsidR="00745166">
        <w:t>potvrdka HZMO(list spisa 23 do 28)</w:t>
      </w:r>
      <w:r w:rsidR="0092178B">
        <w:t>,</w:t>
      </w:r>
      <w:r w:rsidR="00745166">
        <w:t xml:space="preserve">bruto bilanca (list spisa 31 do 36), kopija glavne knjige –bruto bilance za dužnika (list spisa 36 do 42),izlistanje poslovng računa za dužnika (list spisa 45 do 48 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</w:t>
      </w:r>
    </w:p>
    <w:p w:rsidRDefault="00555C5D" w:rsidP="00555C5D" w:rsidR="00555C5D">
      <w:pPr>
        <w:ind w:firstLine="708"/>
        <w:jc w:val="both"/>
      </w:pPr>
    </w:p>
    <w:p w:rsidRDefault="00555C5D" w:rsidP="00555C5D" w:rsidR="00555C5D">
      <w:pPr>
        <w:ind w:firstLine="708"/>
        <w:jc w:val="both"/>
      </w:pPr>
    </w:p>
    <w:p w:rsidRDefault="00555C5D" w:rsidP="00555C5D" w:rsidR="00555C5D">
      <w:pPr>
        <w:ind w:firstLine="708"/>
        <w:jc w:val="both"/>
      </w:pPr>
    </w:p>
    <w:p w:rsidRDefault="00555C5D" w:rsidP="00555C5D" w:rsidR="00555C5D">
      <w:pPr>
        <w:ind w:firstLine="708"/>
        <w:jc w:val="both"/>
      </w:pPr>
    </w:p>
    <w:p w:rsidRDefault="00555C5D" w:rsidP="00555C5D" w:rsidR="00555C5D">
      <w:pPr>
        <w:ind w:firstLine="708"/>
        <w:jc w:val="both"/>
      </w:pPr>
    </w:p>
    <w:p w:rsidRDefault="00555C5D" w:rsidP="00555C5D" w:rsidR="00555C5D">
      <w:pPr>
        <w:ind w:firstLine="708"/>
        <w:jc w:val="both"/>
      </w:pPr>
    </w:p>
    <w:p w:rsidRDefault="00A81386" w:rsidP="00555C5D" w:rsidR="00A81386">
      <w:pPr>
        <w:jc w:val="both"/>
      </w:pPr>
      <w:r>
        <w:t xml:space="preserve">za podnošenje predmetnog prijedloga </w:t>
      </w:r>
      <w:r w:rsidRPr="00EA735A">
        <w:t>(</w:t>
      </w:r>
      <w:r>
        <w:t>čl. 1</w:t>
      </w:r>
      <w:r w:rsidR="00835C71">
        <w:t>6</w:t>
      </w:r>
      <w:r>
        <w:t xml:space="preserve">. </w:t>
      </w:r>
      <w:r w:rsidR="00835C71">
        <w:t>i</w:t>
      </w:r>
      <w:r>
        <w:t xml:space="preserve"> 1</w:t>
      </w:r>
      <w:r w:rsidR="00835C71">
        <w:t>09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555C5D">
        <w:t>31.</w:t>
      </w:r>
      <w:r w:rsidR="00AE3E00">
        <w:t xml:space="preserve"> 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>
      <w:pPr>
        <w:pStyle w:val="Tijeloteksta"/>
        <w:jc w:val="center"/>
      </w:pPr>
    </w:p>
    <w:p w:rsidRDefault="00555C5D" w:rsidP="008F1B01" w:rsidR="00555C5D" w:rsidRPr="00CE5270">
      <w:pPr>
        <w:pStyle w:val="Tijeloteksta"/>
        <w:jc w:val="center"/>
      </w:pPr>
    </w:p>
    <w:p w:rsidRDefault="00555C5D" w:rsidP="008F1B01" w:rsidR="008F1B01" w:rsidRPr="00CE5270">
      <w:pPr>
        <w:pStyle w:val="Tijeloteksta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 w:rsidR="008F1B01" w:rsidRPr="00CE5270">
        <w:tab/>
      </w:r>
      <w:r>
        <w:t xml:space="preserve"> </w:t>
      </w:r>
      <w:r w:rsidR="00341D61">
        <w:tab/>
      </w:r>
      <w:r>
        <w:t xml:space="preserve"> </w:t>
      </w:r>
      <w:r w:rsidR="00341D61">
        <w:t xml:space="preserve">     </w:t>
      </w:r>
      <w:r>
        <w:t>STEČAJNI SUDAC</w:t>
      </w:r>
    </w:p>
    <w:p w:rsidRDefault="008F1B01" w:rsidP="008F1B01" w:rsidR="008F1B01">
      <w:pPr>
        <w:pStyle w:val="Tijeloteksta"/>
      </w:pP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55C5D">
        <w:rPr>
          <w:b/>
          <w:bCs/>
        </w:rPr>
        <w:t xml:space="preserve"> </w:t>
      </w:r>
      <w:r w:rsidR="00555C5D">
        <w:rPr>
          <w:b/>
          <w:bCs/>
        </w:rPr>
        <w:tab/>
      </w:r>
      <w:r w:rsidR="00341D61">
        <w:rPr>
          <w:b/>
          <w:bCs/>
        </w:rPr>
        <w:tab/>
      </w:r>
      <w:r w:rsidR="00AE3E00">
        <w:t>Jadranka Pajur Vranješ</w:t>
      </w:r>
      <w:r w:rsidR="00341D61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341D61" w:rsidP="00341D61" w:rsidR="00341D61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Za točnost otpravka-ovlašteni službenik</w:t>
      </w:r>
    </w:p>
    <w:p w:rsidRDefault="00341D61" w:rsidP="004F707E" w:rsidR="00341D6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Zvjezdana Kovačić</w:t>
      </w:r>
    </w:p>
    <w:p w:rsidRDefault="00341D61" w:rsidP="008F1B01" w:rsidR="00341D61" w:rsidRPr="0057598B">
      <w:pPr>
        <w:pStyle w:val="Tijeloteksta"/>
        <w:rPr>
          <w:bCs/>
        </w:rPr>
      </w:pPr>
    </w:p>
    <w:sectPr w:rsidSect="00E9518F" w:rsidR="00341D61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CFB" w:rsidR="000C4CFB">
      <w:r>
        <w:separator/>
      </w:r>
    </w:p>
  </w:endnote>
  <w:endnote w:id="0" w:type="continuationSeparator">
    <w:p w:rsidRDefault="000C4CFB" w:rsidR="000C4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CFB" w:rsidR="000C4CFB">
      <w:r>
        <w:separator/>
      </w:r>
    </w:p>
  </w:footnote>
  <w:footnote w:id="0" w:type="continuationSeparator">
    <w:p w:rsidRDefault="000C4CFB" w:rsidR="000C4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181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181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FD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E7D2E" w:rsidP="008D414A" w:rsidR="00A4485C">
    <w:pPr>
      <w:pStyle w:val="Zaglavlje"/>
      <w:jc w:val="right"/>
    </w:pPr>
    <w:r>
      <w:t>9 St-692/18-12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83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467E"/>
    <w:rsid w:val="000376CB"/>
    <w:rsid w:val="00040A11"/>
    <w:rsid w:val="000429A9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4CFB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293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6A3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5DBA"/>
    <w:rsid w:val="00176CD0"/>
    <w:rsid w:val="00177160"/>
    <w:rsid w:val="001813CE"/>
    <w:rsid w:val="0018162B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39D8"/>
    <w:rsid w:val="001A598A"/>
    <w:rsid w:val="001A6806"/>
    <w:rsid w:val="001A6C80"/>
    <w:rsid w:val="001A719A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0BBC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3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3FBE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3A1E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1D61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E7181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14E0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5C5D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15B6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0BBB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41F4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5166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66065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3B5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178B"/>
    <w:rsid w:val="009222CB"/>
    <w:rsid w:val="00922F72"/>
    <w:rsid w:val="009242A7"/>
    <w:rsid w:val="0092580D"/>
    <w:rsid w:val="00925A3A"/>
    <w:rsid w:val="009308FB"/>
    <w:rsid w:val="009309CF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1CBB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49CB"/>
    <w:rsid w:val="00A8678A"/>
    <w:rsid w:val="00A86FE6"/>
    <w:rsid w:val="00A87600"/>
    <w:rsid w:val="00A92823"/>
    <w:rsid w:val="00A962B0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56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55A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3FDE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E7D2E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21F2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69D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6109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A3F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3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A3F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3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MARSTO d.o.o.</izvorni_sadrzaj>
    <derivirana_varijabla naziv="DomainObject.Predmet.ProtustrankaFormated_1">  MARSTO d.o.o.</derivirana_varijabla>
  </DomainObject.Predmet.ProtustrankaFormated>
  <DomainObject.Predmet.ProtustrankaFormatedOIB>
    <izvorni_sadrzaj>  MARSTO d.o.o., OIB 74037108572</izvorni_sadrzaj>
    <derivirana_varijabla naziv="DomainObject.Predmet.ProtustrankaFormatedOIB_1">  MARSTO d.o.o., OIB 74037108572</derivirana_varijabla>
  </DomainObject.Predmet.ProtustrankaFormatedOIB>
  <DomainObject.Predmet.ProtustrankaFormatedWithAdress>
    <izvorni_sadrzaj> MARSTO d.o.o., Srebrnjak 94 A, 10000 Zagreb</izvorni_sadrzaj>
    <derivirana_varijabla naziv="DomainObject.Predmet.ProtustrankaFormatedWithAdress_1"> MARSTO d.o.o., Srebrnjak 94 A, 10000 Zagreb</derivirana_varijabla>
  </DomainObject.Predmet.ProtustrankaFormatedWithAdress>
  <DomainObject.Predmet.ProtustrankaFormatedWithAdressOIB>
    <izvorni_sadrzaj> MARSTO d.o.o., OIB 74037108572, Srebrnjak 94 A, 10000 Zagreb</izvorni_sadrzaj>
    <derivirana_varijabla naziv="DomainObject.Predmet.ProtustrankaFormatedWithAdressOIB_1"> MARSTO d.o.o., OIB 74037108572, Srebrnjak 94 A, 10000 Zagreb</derivirana_varijabla>
  </DomainObject.Predmet.ProtustrankaFormatedWithAdressOIB>
  <DomainObject.Predmet.ProtustrankaWithAdress>
    <izvorni_sadrzaj>MARSTO d.o.o. Srebrnjak 94 A, 10000 Zagreb</izvorni_sadrzaj>
    <derivirana_varijabla naziv="DomainObject.Predmet.ProtustrankaWithAdress_1">MARSTO d.o.o. Srebrnjak 94 A, 10000 Zagreb</derivirana_varijabla>
  </DomainObject.Predmet.ProtustrankaWithAdress>
  <DomainObject.Predmet.ProtustrankaWithAdressOIB>
    <izvorni_sadrzaj>MARSTO d.o.o., OIB 74037108572, Srebrnjak 94 A, 10000 Zagreb</izvorni_sadrzaj>
    <derivirana_varijabla naziv="DomainObject.Predmet.ProtustrankaWithAdressOIB_1">MARSTO d.o.o., OIB 74037108572, Srebrnjak 94 A, 10000 Zagreb</derivirana_varijabla>
  </DomainObject.Predmet.ProtustrankaWithAdressOIB>
  <DomainObject.Predmet.ProtustrankaNazivFormated>
    <izvorni_sadrzaj>MARSTO d.o.o.</izvorni_sadrzaj>
    <derivirana_varijabla naziv="DomainObject.Predmet.ProtustrankaNazivFormated_1">MARSTO d.o.o.</derivirana_varijabla>
  </DomainObject.Predmet.ProtustrankaNazivFormated>
  <DomainObject.Predmet.ProtustrankaNazivFormatedOIB>
    <izvorni_sadrzaj>MARSTO d.o.o., OIB 74037108572</izvorni_sadrzaj>
    <derivirana_varijabla naziv="DomainObject.Predmet.ProtustrankaNazivFormatedOIB_1">MARSTO d.o.o., OIB 74037108572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MARSTO d.o.o.</item>
    </izvorni_sadrzaj>
    <derivirana_varijabla naziv="DomainObject.Predmet.ProtuStrankaListFormated_1">
      <item>MARSTO d.o.o.</item>
    </derivirana_varijabla>
  </DomainObject.Predmet.ProtuStrankaListFormated>
  <DomainObject.Predmet.ProtuStrankaListFormatedOIB>
    <izvorni_sadrzaj>
      <item>MARSTO d.o.o., OIB 74037108572</item>
    </izvorni_sadrzaj>
    <derivirana_varijabla naziv="DomainObject.Predmet.ProtuStrankaListFormatedOIB_1">
      <item>MARSTO d.o.o., OIB 74037108572</item>
    </derivirana_varijabla>
  </DomainObject.Predmet.ProtuStrankaListFormatedOIB>
  <DomainObject.Predmet.ProtuStrankaListFormatedWithAdress>
    <izvorni_sadrzaj>
      <item>MARSTO d.o.o., Srebrnjak 94 A, 10000 Zagreb</item>
    </izvorni_sadrzaj>
    <derivirana_varijabla naziv="DomainObject.Predmet.ProtuStrankaListFormatedWithAdress_1">
      <item>MARSTO d.o.o., Srebrnjak 94 A, 10000 Zagreb</item>
    </derivirana_varijabla>
  </DomainObject.Predmet.ProtuStrankaListFormatedWithAdress>
  <DomainObject.Predmet.ProtuStrankaListFormatedWithAdressOIB>
    <izvorni_sadrzaj>
      <item>MARSTO d.o.o., OIB 74037108572, Srebrnjak 94 A, 10000 Zagreb</item>
    </izvorni_sadrzaj>
    <derivirana_varijabla naziv="DomainObject.Predmet.ProtuStrankaListFormatedWithAdressOIB_1">
      <item>MARSTO d.o.o., OIB 74037108572, Srebrnjak 94 A, 10000 Zagreb</item>
    </derivirana_varijabla>
  </DomainObject.Predmet.ProtuStrankaListFormatedWithAdressOIB>
  <DomainObject.Predmet.ProtuStrankaListNazivFormated>
    <izvorni_sadrzaj>
      <item>MARSTO d.o.o.</item>
    </izvorni_sadrzaj>
    <derivirana_varijabla naziv="DomainObject.Predmet.ProtuStrankaListNazivFormated_1">
      <item>MARSTO d.o.o.</item>
    </derivirana_varijabla>
  </DomainObject.Predmet.ProtuStrankaListNazivFormated>
  <DomainObject.Predmet.ProtuStrankaListNazivFormatedOIB>
    <izvorni_sadrzaj>
      <item>MARSTO d.o.o., OIB 74037108572</item>
    </izvorni_sadrzaj>
    <derivirana_varijabla naziv="DomainObject.Predmet.ProtuStrankaListNazivFormatedOIB_1">
      <item>MARSTO d.o.o., OIB 74037108572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MARSTO d.o.o.</izvorni_sadrzaj>
    <derivirana_varijabla naziv="DomainObject.Predmet.ProtustrankaIDrugi_1">MARSTO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MARSTO d.o.o., OIB 74037108572, Srebrnjak 94 A, 10000 Zagreb</izvorni_sadrzaj>
    <derivirana_varijabla naziv="DomainObject.Predmet.ProtustrankaIDrugiAdressOIB_1">MARSTO d.o.o., OIB 74037108572, Srebrnjak 94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MARSTO d.o.o.</item>
      <item>FINA Regionalni centar Zagreb</item>
    </izvorni_sadrzaj>
    <derivirana_varijabla naziv="DomainObject.Predmet.SudioniciListNaziv_1">
      <item>MARSTO d.o.o.</item>
      <item>FINA Regionalni centar Zagreb</item>
    </derivirana_varijabla>
  </DomainObject.Predmet.SudioniciListNaziv>
  <DomainObject.Predmet.SudioniciListAdressOIB>
    <izvorni_sadrzaj>
      <item>MARSTO d.o.o., OIB 74037108572, Srebrnjak 94 A,10000 Zagreb</item>
      <item>FINA Regionalni centar Zagreb, OIB 85821130368, Trg svibanjskih žrtava 1995. br. 1,10000 Zagreb</item>
    </izvorni_sadrzaj>
    <derivirana_varijabla naziv="DomainObject.Predmet.SudioniciListAdressOIB_1">
      <item>MARSTO d.o.o., OIB 74037108572, Srebrnjak 94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74037108572</item>
      <item>, OIB 85821130368</item>
    </izvorni_sadrzaj>
    <derivirana_varijabla naziv="DomainObject.Predmet.SudioniciListNazivOIB_1">
      <item>, OIB 74037108572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St-692/2018-7</izvorni_sadrzaj>
    <derivirana_varijabla naziv="DomainObject.PredzadnjaOdlukaIzPredmeta.Oznaka_1">St-692/2018-7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10E4A-5C5D-4332-9878-AAC57DB60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1225</properties:Words>
  <properties:Characters>6915</properties:Characters>
  <properties:Lines>190</properties:Lines>
  <properties:Paragraphs>67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2018-10-31T07:42:00Z</dcterms:created>
  <dc:creator>banka</dc:creator>
  <cp:lastModifiedBy>Zvjezdana Kovačić</cp:lastModifiedBy>
  <cp:lastPrinted>2018-10-31T07:53:00Z</cp:lastPrinted>
  <dcterms:modified xmlns:xsi="http://www.w3.org/2001/XMLSchema-instance" xsi:type="dcterms:W3CDTF">2018-10-31T07:56:00Z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(St-692-18 -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