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0f9c9a2" w14:textId="0f9c9a2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C241E6"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AF1EFD" w:rsidR="002D7428" w:rsidP="002D7428" w:rsidRDefault="002D7428">
      <w:pPr>
        <w:jc w:val="right"/>
      </w:pPr>
      <w:r w:rsidRPr="00AF1EFD">
        <w:t>1 St-</w:t>
      </w:r>
      <w:r w:rsidR="008224BB">
        <w:t>338</w:t>
      </w:r>
      <w:r w:rsidR="006D0FB2">
        <w:t>6</w:t>
      </w:r>
      <w:r>
        <w:t>/2017-</w:t>
      </w:r>
      <w:r w:rsidR="008224BB">
        <w:t>24</w:t>
      </w:r>
    </w:p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Pr="008224BB" w:rsidR="008224BB">
        <w:t>A1 INTERVENCIJA d.o.o., Zagreb, Folnegovićeva 10, OIB: 86391735631</w:t>
      </w:r>
      <w:r w:rsidR="002E15D8">
        <w:t xml:space="preserve">, </w:t>
      </w:r>
      <w:r w:rsidR="006D0FB2">
        <w:t>30</w:t>
      </w:r>
      <w:r w:rsidR="00AA07D4">
        <w:t>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8224BB" w:rsidP="002C4416" w:rsidRDefault="008224B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8224BB" w:rsidP="00060133" w:rsidRDefault="008224BB">
      <w:pPr>
        <w:jc w:val="center"/>
      </w:pP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Pr="008224BB" w:rsidR="008224BB">
        <w:t>A1 INTERVENCIJA d.o.o., Zagreb, Folnegovićeva 10, OIB: 86391735631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6D0FB2">
        <w:t>30</w:t>
      </w:r>
      <w:r w:rsidR="00AA07D4">
        <w:t>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6D0FB2">
        <w:t>9,</w:t>
      </w:r>
      <w:r w:rsidR="008224BB">
        <w:t>50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224BB">
        <w:t>Ivica Boltužić, Zagreb, Jordanovac 113, OIB: 24281705494.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Pr="008224BB" w:rsidR="008224BB">
        <w:t>A1 INTERVENCIJA d.o.o., Zagreb, Folnegovićeva 10, OIB: 86391735631</w:t>
      </w:r>
      <w:r w:rsidR="002E15D8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6D0FB2">
        <w:rPr>
          <w:rFonts w:eastAsia="Calibri"/>
          <w:lang w:eastAsia="en-US"/>
        </w:rPr>
        <w:t>30</w:t>
      </w:r>
      <w:r w:rsidR="00AA07D4">
        <w:rPr>
          <w:rFonts w:eastAsia="Calibri"/>
          <w:lang w:eastAsia="en-US"/>
        </w:rPr>
        <w:t>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Pr="008224BB" w:rsidR="008224BB">
        <w:t>A1 INTERVENCIJA d.o.o., Zagreb, Folnegovićeva 10, OIB: 86391735631</w:t>
      </w:r>
      <w:r w:rsidR="008224BB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Pr="008224BB" w:rsidR="008224BB">
        <w:t>A1 INTERVENCIJA d.o.o., Zagreb, Folnegovićeva 10, OIB: 86391735631</w:t>
      </w:r>
      <w:r w:rsidR="002E15D8">
        <w:t>,</w:t>
      </w:r>
      <w:r w:rsidR="00631A90">
        <w:t xml:space="preserve"> dana </w:t>
      </w:r>
      <w:r w:rsidR="008224BB">
        <w:t>28</w:t>
      </w:r>
      <w:r w:rsidR="006D0FB2">
        <w:t>. prosinca</w:t>
      </w:r>
      <w:r w:rsidR="00AA07D4">
        <w:t xml:space="preserve"> 2017</w:t>
      </w:r>
      <w:r w:rsidR="0029045B">
        <w:t>.</w:t>
      </w:r>
    </w:p>
    <w:p w:rsidR="00E07E26" w:rsidP="00B0604A" w:rsidRDefault="00E07E26">
      <w:pPr>
        <w:ind w:firstLine="708"/>
        <w:jc w:val="both"/>
      </w:pPr>
    </w:p>
    <w:p w:rsidR="00E07E26" w:rsidP="00B0604A" w:rsidRDefault="002D7428">
      <w:pPr>
        <w:ind w:firstLine="708"/>
        <w:jc w:val="both"/>
      </w:pPr>
      <w:r>
        <w:lastRenderedPageBreak/>
        <w:t>Rješenjem ovog suda poslovni broj St-</w:t>
      </w:r>
      <w:r w:rsidR="008224BB">
        <w:t>338</w:t>
      </w:r>
      <w:r w:rsidR="006D0FB2">
        <w:t>6</w:t>
      </w:r>
      <w:r>
        <w:t xml:space="preserve">/17 od </w:t>
      </w:r>
      <w:r w:rsidR="008224BB">
        <w:t>27. travnja</w:t>
      </w:r>
      <w:r w:rsidR="006D0FB2">
        <w:t xml:space="preserve"> 2018</w:t>
      </w:r>
      <w:r>
        <w:t>.</w:t>
      </w:r>
      <w:r w:rsidR="008224BB">
        <w:t xml:space="preserve"> pokrenut je prethodni postupak, te je rješenjem St-3386/17 od 1. listopada 2018. imenovan privremeni stečajni upravitelj Ivica Boltužić.</w:t>
      </w:r>
    </w:p>
    <w:p w:rsidR="002D7428" w:rsidP="00B0604A" w:rsidRDefault="002D7428">
      <w:pPr>
        <w:ind w:firstLine="708"/>
        <w:jc w:val="both"/>
      </w:pPr>
    </w:p>
    <w:p w:rsidR="002D7428" w:rsidP="00B0604A" w:rsidRDefault="002D7428">
      <w:pPr>
        <w:ind w:firstLine="708"/>
        <w:jc w:val="both"/>
      </w:pPr>
      <w:r>
        <w:t xml:space="preserve">Iz podneska FINA-e od </w:t>
      </w:r>
      <w:r w:rsidR="008224BB">
        <w:t>30. travnja</w:t>
      </w:r>
      <w:r w:rsidR="006D0FB2">
        <w:t xml:space="preserve"> 2018</w:t>
      </w:r>
      <w:r>
        <w:t xml:space="preserve">. proizlazi da je dužnik na dan </w:t>
      </w:r>
      <w:r w:rsidR="008224BB">
        <w:t>22</w:t>
      </w:r>
      <w:r w:rsidR="006D0FB2">
        <w:t>. prosinca</w:t>
      </w:r>
      <w:r>
        <w:t xml:space="preserve"> 2017. imao neizvršene osnove za plaćanje u neprekinutom razdoblju od 120 dana u ukupnom iznosu od </w:t>
      </w:r>
      <w:r w:rsidR="008224BB">
        <w:t>163.057,36</w:t>
      </w:r>
      <w:r>
        <w:t xml:space="preserve"> kn (list </w:t>
      </w:r>
      <w:r w:rsidR="008224BB">
        <w:t>20</w:t>
      </w:r>
      <w:r>
        <w:t xml:space="preserve"> spisa).</w:t>
      </w:r>
    </w:p>
    <w:p w:rsidR="008224BB" w:rsidP="00B0604A" w:rsidRDefault="008224BB">
      <w:pPr>
        <w:ind w:firstLine="708"/>
        <w:jc w:val="both"/>
      </w:pPr>
    </w:p>
    <w:p w:rsidR="008224BB" w:rsidP="00B0604A" w:rsidRDefault="008224BB">
      <w:pPr>
        <w:ind w:firstLine="708"/>
        <w:jc w:val="both"/>
      </w:pPr>
      <w:r>
        <w:t>Iz potvrde FINA-e o blokadi računa i novčanih sredstava dužnika od 10. listopada 2018. proizlazi da je na dan 9. listopada 2018. na računima dužnika evidentirano 411 dana blokade, a nepodmirene obveze iznose 170.586,21 kn (list 37 spisa).</w:t>
      </w:r>
    </w:p>
    <w:p w:rsidR="00EE789A" w:rsidP="00B0604A" w:rsidRDefault="00EE789A">
      <w:pPr>
        <w:ind w:firstLine="708"/>
        <w:jc w:val="both"/>
      </w:pPr>
    </w:p>
    <w:p w:rsidRPr="00AA07D4" w:rsidR="00E07E26" w:rsidP="00E07E26" w:rsidRDefault="00E07E26">
      <w:pPr>
        <w:ind w:firstLine="708"/>
        <w:jc w:val="both"/>
      </w:pPr>
      <w:r w:rsidRPr="00AA07D4">
        <w:t xml:space="preserve">Iz informacijskog sustava zemljišnih knjiga proizlazi da dužnik nije vlasnik nekretnina (list </w:t>
      </w:r>
      <w:r w:rsidR="008224BB">
        <w:t>25</w:t>
      </w:r>
      <w:r w:rsidRPr="00AA07D4">
        <w:t xml:space="preserve"> spisa).</w:t>
      </w:r>
    </w:p>
    <w:p w:rsidR="00E07E26" w:rsidP="00E07E26" w:rsidRDefault="00E07E26">
      <w:pPr>
        <w:ind w:firstLine="708"/>
        <w:jc w:val="both"/>
      </w:pPr>
    </w:p>
    <w:p w:rsidR="00AA07D4" w:rsidP="00AA07D4" w:rsidRDefault="00AA07D4">
      <w:pPr>
        <w:ind w:firstLine="708"/>
        <w:jc w:val="both"/>
      </w:pPr>
      <w:r w:rsidRPr="00AA07D4">
        <w:t xml:space="preserve">Iz Uvjerenja </w:t>
      </w:r>
      <w:r w:rsidR="00E07E26">
        <w:t xml:space="preserve">Centra za vozila Hrvatske od </w:t>
      </w:r>
      <w:r w:rsidR="008224BB">
        <w:t>18. lipnja</w:t>
      </w:r>
      <w:r w:rsidR="00E07E26">
        <w:t xml:space="preserve"> 2018</w:t>
      </w:r>
      <w:r w:rsidRPr="00AA07D4">
        <w:t>. proizlazi da</w:t>
      </w:r>
      <w:r w:rsidR="00EE789A">
        <w:t xml:space="preserve"> </w:t>
      </w:r>
      <w:r w:rsidR="008224BB">
        <w:t xml:space="preserve">je </w:t>
      </w:r>
      <w:r w:rsidRPr="00AA07D4">
        <w:t xml:space="preserve">dužnik </w:t>
      </w:r>
      <w:r w:rsidR="008224BB">
        <w:t>evidentiran kao</w:t>
      </w:r>
      <w:r w:rsidR="006D0FB2">
        <w:t xml:space="preserve"> </w:t>
      </w:r>
      <w:r w:rsidRPr="00AA07D4">
        <w:t>vlasnik vozila</w:t>
      </w:r>
      <w:r w:rsidR="008224BB">
        <w:t xml:space="preserve"> L1, marke SANLI 50, godina proizvodnje 2008. </w:t>
      </w:r>
      <w:r w:rsidRPr="00AA07D4">
        <w:t xml:space="preserve">(list </w:t>
      </w:r>
      <w:r w:rsidR="008224BB">
        <w:t>26</w:t>
      </w:r>
      <w:r w:rsidRPr="00AA07D4">
        <w:t xml:space="preserve"> spisa).</w:t>
      </w:r>
    </w:p>
    <w:p w:rsidR="008224BB" w:rsidP="00AA07D4" w:rsidRDefault="008224BB">
      <w:pPr>
        <w:ind w:firstLine="708"/>
        <w:jc w:val="both"/>
      </w:pPr>
    </w:p>
    <w:p w:rsidR="008224BB" w:rsidP="00AA07D4" w:rsidRDefault="008224BB">
      <w:pPr>
        <w:ind w:firstLine="708"/>
        <w:jc w:val="both"/>
      </w:pPr>
      <w:r>
        <w:t>Iz izvješća privremenog stečajnog upravitelja proizlazi da dužnik nije evidentiran kao vlasnik motornog vozila – skutera koje je odjavljeno 9. srpnja 2012., te nije u posjedu stečajnog dužnika. Nikakve druge imovine dužnik nema pa predlaže da sud pozove zainteresirane osobe na uplatu predujma troškova prethodnog i stečajnog postupka za trajanja od šest mjeseci u iznosu od 20.000,00 kn.</w:t>
      </w:r>
    </w:p>
    <w:p w:rsidR="00975C5D" w:rsidP="00AA07D4" w:rsidRDefault="00975C5D">
      <w:pPr>
        <w:ind w:firstLine="708"/>
        <w:jc w:val="both"/>
      </w:pPr>
    </w:p>
    <w:p w:rsidR="0080335C" w:rsidP="0080335C" w:rsidRDefault="0080335C">
      <w:pPr>
        <w:ind w:firstLine="900"/>
        <w:jc w:val="both"/>
      </w:pPr>
      <w:r>
        <w:t>Iz</w:t>
      </w:r>
      <w:r w:rsidRPr="00B26DB0">
        <w:t xml:space="preserve"> naveden</w:t>
      </w:r>
      <w:r>
        <w:t>og proizlazi d</w:t>
      </w:r>
      <w:r w:rsidRPr="00B26DB0">
        <w:t xml:space="preserve">a </w:t>
      </w:r>
      <w:r w:rsidR="008224BB">
        <w:t>dužnik</w:t>
      </w:r>
      <w:r w:rsidRPr="00B26DB0">
        <w:t xml:space="preserve"> </w:t>
      </w:r>
      <w:r w:rsidRPr="008224BB" w:rsidR="008224BB">
        <w:t>A1 INTERVENCIJA d.o.o., Zagreb, Folnegovićeva 10, OIB: 86391735631</w:t>
      </w:r>
      <w:r w:rsidR="00EE789A">
        <w:t>,</w:t>
      </w:r>
      <w:r w:rsidRPr="00B26DB0">
        <w:t xml:space="preserve"> </w:t>
      </w:r>
      <w:r w:rsidR="008224BB">
        <w:t>nema imovine ni</w:t>
      </w:r>
      <w:r w:rsidRPr="00B26DB0">
        <w:t xml:space="preserve"> za namirenje troškova stečajnog postupka.</w:t>
      </w:r>
    </w:p>
    <w:p w:rsidR="00975C5D" w:rsidP="00040BD4" w:rsidRDefault="00975C5D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Pr="00AF1EFD"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6D0FB2">
        <w:t>33</w:t>
      </w:r>
      <w:r w:rsidR="008224BB">
        <w:t>8</w:t>
      </w:r>
      <w:r w:rsidR="006D0FB2">
        <w:t>6</w:t>
      </w:r>
      <w:r w:rsidR="0080335C">
        <w:t xml:space="preserve">/17 od </w:t>
      </w:r>
      <w:r w:rsidR="008224BB">
        <w:t xml:space="preserve">14. studenog </w:t>
      </w:r>
      <w:r w:rsidR="00801C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8224BB">
        <w:t>2</w:t>
      </w:r>
      <w:r w:rsidR="006D0FB2">
        <w:t>0.000</w:t>
      </w:r>
      <w:r w:rsidR="0080335C">
        <w:t>,00</w:t>
      </w:r>
      <w:r w:rsidRPr="00AF1EFD">
        <w:t xml:space="preserve"> kn za pokriće troškova prethodnog i stečajnog postupka. Navedeno rješenje objavljeno je </w:t>
      </w:r>
      <w:r>
        <w:t>na e-</w:t>
      </w:r>
      <w:r>
        <w:lastRenderedPageBreak/>
        <w:t xml:space="preserve">oglasnoj ploči ovog suda </w:t>
      </w:r>
      <w:r w:rsidR="008224BB">
        <w:t>16. studenog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="002D7428" w:rsidP="00D21534" w:rsidRDefault="00D21534">
      <w:pPr>
        <w:jc w:val="both"/>
      </w:pPr>
      <w:r w:rsidRPr="00AF1EFD">
        <w:tab/>
      </w:r>
      <w:r w:rsidRPr="00AF1EFD">
        <w:tab/>
      </w:r>
    </w:p>
    <w:p w:rsidRPr="00AF1EFD" w:rsidR="008224BB" w:rsidP="00D21534" w:rsidRDefault="008224BB">
      <w:pPr>
        <w:jc w:val="both"/>
      </w:pP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6D0FB2">
        <w:t>30</w:t>
      </w:r>
      <w:r w:rsidR="00975C5D">
        <w:t>. kolovoza</w:t>
      </w:r>
      <w:r w:rsidR="008D3271">
        <w:t xml:space="preserve"> 2019.</w:t>
      </w:r>
    </w:p>
    <w:p w:rsidR="00AA588F" w:rsidP="00E216A3" w:rsidRDefault="00AA588F">
      <w:pPr>
        <w:jc w:val="center"/>
      </w:pPr>
    </w:p>
    <w:p w:rsidR="002D7428" w:rsidP="00E216A3" w:rsidRDefault="002D7428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E216A3" w:rsidP="00410421" w:rsidRDefault="00A33E2E">
      <w:r>
        <w:t xml:space="preserve">                                                                                                    Draženka Prpić</w:t>
      </w:r>
    </w:p>
    <w:p w:rsidR="002D7428" w:rsidP="00410421" w:rsidRDefault="002D7428"/>
    <w:p w:rsidR="00AA588F" w:rsidP="00410421" w:rsidRDefault="00AA588F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  <w:r w:rsidR="00E07E26">
        <w:t xml:space="preserve"> 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  <w:r w:rsidR="00E07E26">
        <w:t xml:space="preserve"> </w:t>
      </w:r>
    </w:p>
    <w:p w:rsidRPr="00AF1EFD" w:rsidR="001C02F6" w:rsidP="00975C5D" w:rsidRDefault="003567A1">
      <w:pPr>
        <w:numPr>
          <w:ilvl w:val="0"/>
          <w:numId w:val="3"/>
        </w:numPr>
      </w:pPr>
      <w:r>
        <w:t xml:space="preserve">stečajni upravitelj </w:t>
      </w:r>
      <w:r w:rsidR="008224BB">
        <w:t>Ivica Boltužić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975C5D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7419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CB0868" w:rsidP="00587487" w:rsidRDefault="005E4D08">
    <w:pPr>
      <w:pStyle w:val="Zaglavlje"/>
      <w:jc w:val="right"/>
    </w:pPr>
    <w:r>
      <w:t>1 St-</w:t>
    </w:r>
    <w:r w:rsidR="008224BB">
      <w:t>338</w:t>
    </w:r>
    <w:r w:rsidR="006D0FB2">
      <w:t>6</w:t>
    </w:r>
    <w:r w:rsidR="00AA07D4">
      <w:t>/2017</w:t>
    </w:r>
    <w:r w:rsidR="002D7428">
      <w:t>-</w:t>
    </w:r>
    <w:r w:rsidR="008224BB">
      <w:t>24</w:t>
    </w:r>
  </w:p>
  <w:p w:rsidR="002D7428" w:rsidP="00587487" w:rsidRDefault="002D7428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D7428"/>
    <w:rsid w:val="002E15D8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57BBF"/>
    <w:rsid w:val="00662CB6"/>
    <w:rsid w:val="00664A86"/>
    <w:rsid w:val="006861EF"/>
    <w:rsid w:val="006C786C"/>
    <w:rsid w:val="006D0FB2"/>
    <w:rsid w:val="006D4A3A"/>
    <w:rsid w:val="006F2C83"/>
    <w:rsid w:val="006F7419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0335C"/>
    <w:rsid w:val="00812051"/>
    <w:rsid w:val="008224BB"/>
    <w:rsid w:val="0082642E"/>
    <w:rsid w:val="00826599"/>
    <w:rsid w:val="008327B4"/>
    <w:rsid w:val="0084192B"/>
    <w:rsid w:val="00855AE8"/>
    <w:rsid w:val="00855D88"/>
    <w:rsid w:val="00856AF5"/>
    <w:rsid w:val="00875F1B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5C5D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B50BF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07E26"/>
    <w:rsid w:val="00E216A3"/>
    <w:rsid w:val="00E57778"/>
    <w:rsid w:val="00E6510E"/>
    <w:rsid w:val="00E75AC8"/>
    <w:rsid w:val="00E8265C"/>
    <w:rsid w:val="00E84785"/>
    <w:rsid w:val="00EE61A0"/>
    <w:rsid w:val="00EE789A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F74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741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741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741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741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3386</izvorni_sadrzaj>
    <derivirana_varijabla naziv="DomainObject.Predmet.Broj_1">3386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St-3386/2017</izvorni_sadrzaj>
    <derivirana_varijabla naziv="DomainObject.Predmet.OznakaBroj_1">St-3386/2017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INTERVENCIJA d.o.o. zastupanog po punomoćniku Željko Lugarić</izvorni_sadrzaj>
    <derivirana_varijabla naziv="DomainObject.Predmet.ProtustrankaFormated_1">  A JEDAN INTERVENCIJA d.o.o. zastupanog po punomoćniku Željko Lugarić</derivirana_varijabla>
  </DomainObject.Predmet.ProtustrankaFormated>
  <DomainObject.Predmet.ProtustrankaFormatedOIB>
    <izvorni_sadrzaj>  A JEDAN INTERVENCIJA d.o.o., OIB 86391735631 zastupanog po punomoćniku Željko Lugarić</izvorni_sadrzaj>
    <derivirana_varijabla naziv="DomainObject.Predmet.ProtustrankaFormatedOIB_1">  A JEDAN INTERVENCIJA d.o.o., OIB 86391735631 zastupanog po punomoćniku Željko Lugarić</derivirana_varijabla>
  </DomainObject.Predmet.ProtustrankaFormatedOIB>
  <DomainObject.Predmet.ProtustrankaFormatedWithAdress>
    <izvorni_sadrzaj> A JEDAN INTERVENCIJA d.o.o., Folnegovićeva 10, 10000 Zagreb zastupanog po punomoćniku Željko Lugarić</izvorni_sadrzaj>
    <derivirana_varijabla naziv="DomainObject.Predmet.ProtustrankaFormatedWithAdress_1"> A JEDAN INTERVENCIJA d.o.o., Folnegovićeva 10, 10000 Zagreb zastupanog po punomoćniku Željko Lugarić</derivirana_varijabla>
  </DomainObject.Predmet.ProtustrankaFormatedWithAdress>
  <DomainObject.Predmet.ProtustrankaFormatedWithAdressOIB>
    <izvorni_sadrzaj> A JEDAN INTERVENCIJA d.o.o., OIB 86391735631, Folnegovićeva 10, 10000 Zagreb zastupanog po punomoćniku Željko Lugarić</izvorni_sadrzaj>
    <derivirana_varijabla naziv="DomainObject.Predmet.ProtustrankaFormatedWithAdressOIB_1"> A JEDAN INTERVENCIJA d.o.o., OIB 86391735631, Folnegovićeva 10, 10000 Zagreb zastupanog po punomoćniku Željko Lugarić</derivirana_varijabla>
  </DomainObject.Predmet.ProtustrankaFormatedWithAdressOIB>
  <DomainObject.Predmet.ProtustrankaWithAdress>
    <izvorni_sadrzaj>A JEDAN INTERVENCIJA d.o.o. Folnegovićeva 10, 10000 Zagreb</izvorni_sadrzaj>
    <derivirana_varijabla naziv="DomainObject.Predmet.ProtustrankaWithAdress_1">A JEDAN INTERVENCIJA d.o.o. Folnegovićeva 10, 10000 Zagreb</derivirana_varijabla>
  </DomainObject.Predmet.ProtustrankaWithAdress>
  <DomainObject.Predmet.ProtustrankaWithAdressOIB>
    <izvorni_sadrzaj>A JEDAN INTERVENCIJA d.o.o., OIB 86391735631, Folnegovićeva 10, 10000 Zagreb</izvorni_sadrzaj>
    <derivirana_varijabla naziv="DomainObject.Predmet.ProtustrankaWithAdressOIB_1">A JEDAN INTERVENCIJA d.o.o., OIB 86391735631, Folnegovićeva 10, 10000 Zagreb</derivirana_varijabla>
  </DomainObject.Predmet.ProtustrankaWithAdressOIB>
  <DomainObject.Predmet.ProtustrankaNazivFormated>
    <izvorni_sadrzaj>A JEDAN INTERVENCIJA d.o.o.</izvorni_sadrzaj>
    <derivirana_varijabla naziv="DomainObject.Predmet.ProtustrankaNazivFormated_1">A JEDAN INTERVENCIJA d.o.o.</derivirana_varijabla>
  </DomainObject.Predmet.ProtustrankaNazivFormated>
  <DomainObject.Predmet.ProtustrankaNazivFormatedOIB>
    <izvorni_sadrzaj>A JEDAN INTERVENCIJA d.o.o., OIB 86391735631</izvorni_sadrzaj>
    <derivirana_varijabla naziv="DomainObject.Predmet.ProtustrankaNazivFormatedOIB_1">A JEDAN INTERVENCIJA d.o.o., OIB 86391735631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INTERVENCIJA d.o.o. zastupanog po punomoćniku Željko Lugarić</item>
    </izvorni_sadrzaj>
    <derivirana_varijabla naziv="DomainObject.Predmet.ProtuStrankaListFormated_1">
      <item>A JEDAN INTERVENCIJA d.o.o. zastupanog po punomoćniku Željko Lugarić</item>
    </derivirana_varijabla>
  </DomainObject.Predmet.ProtuStrankaListFormated>
  <DomainObject.Predmet.ProtuStrankaListFormatedOIB>
    <izvorni_sadrzaj>
      <item>A JEDAN INTERVENCIJA d.o.o., OIB 86391735631 zastupanog po punomoćniku Željko Lugarić</item>
    </izvorni_sadrzaj>
    <derivirana_varijabla naziv="DomainObject.Predmet.ProtuStrankaListFormatedOIB_1">
      <item>A JEDAN INTERVENCIJA d.o.o., OIB 86391735631 zastupanog po punomoćniku Željko Lugarić</item>
    </derivirana_varijabla>
  </DomainObject.Predmet.ProtuStrankaListFormatedOIB>
  <DomainObject.Predmet.ProtuStrankaListFormatedWithAdress>
    <izvorni_sadrzaj>
      <item>A JEDAN INTERVENCIJA d.o.o., Folnegovićeva 10, 10000 Zagreb zastupanog po punomoćniku Željko Lugarić</item>
    </izvorni_sadrzaj>
    <derivirana_varijabla naziv="DomainObject.Predmet.ProtuStrankaListFormatedWithAdress_1">
      <item>A JEDAN INTERVENCIJA d.o.o., Folnegovićeva 10, 10000 Zagreb zastupanog po punomoćniku Željko Lugarić</item>
    </derivirana_varijabla>
  </DomainObject.Predmet.ProtuStrankaListFormatedWithAdress>
  <DomainObject.Predmet.ProtuStrankaListFormatedWithAdressOIB>
    <izvorni_sadrzaj>
      <item>A JEDAN INTERVENCIJA d.o.o., OIB 86391735631, Folnegovićeva 10, 10000 Zagreb zastupanog po punomoćniku Željko Lugarić</item>
    </izvorni_sadrzaj>
    <derivirana_varijabla naziv="DomainObject.Predmet.ProtuStrankaListFormatedWithAdressOIB_1">
      <item>A JEDAN INTERVENCIJA d.o.o., OIB 86391735631, Folnegovićeva 10, 10000 Zagreb zastupanog po punomoćniku Željko Lugarić</item>
    </derivirana_varijabla>
  </DomainObject.Predmet.ProtuStrankaListFormatedWithAdressOIB>
  <DomainObject.Predmet.ProtuStrankaListNazivFormated>
    <izvorni_sadrzaj>
      <item>A JEDAN INTERVENCIJA d.o.o.</item>
    </izvorni_sadrzaj>
    <derivirana_varijabla naziv="DomainObject.Predmet.ProtuStrankaListNazivFormated_1">
      <item>A JEDAN INTERVENCIJA d.o.o.</item>
    </derivirana_varijabla>
  </DomainObject.Predmet.ProtuStrankaListNazivFormated>
  <DomainObject.Predmet.ProtuStrankaListNazivFormatedOIB>
    <izvorni_sadrzaj>
      <item>A JEDAN INTERVENCIJA d.o.o., OIB 86391735631</item>
    </izvorni_sadrzaj>
    <derivirana_varijabla naziv="DomainObject.Predmet.ProtuStrankaListNazivFormatedOIB_1">
      <item>A JEDAN INTERVENCIJA d.o.o., OIB 86391735631</item>
    </derivirana_varijabla>
  </DomainObject.Predmet.ProtuStrankaListNazivFormatedOIB>
  <DomainObject.Predmet.OstaliListFormated>
    <izvorni_sadrzaj>
      <item>Željko Lugarić punomoćnik sudionika u postupku A JEDAN INTERVENCIJA d.o.o.</item>
    </izvorni_sadrzaj>
    <derivirana_varijabla naziv="DomainObject.Predmet.OstaliListFormated_1">
      <item>Željko Lugarić punomoćnik sudionika u postupku A JEDAN INTERVENCIJA d.o.o.</item>
    </derivirana_varijabla>
  </DomainObject.Predmet.OstaliListFormated>
  <DomainObject.Predmet.OstaliListFormatedOIB>
    <izvorni_sadrzaj>
      <item>Željko Lugarić, OIB 43193919450 punomoćnik sudionika u postupku A JEDAN INTERVENCIJA d.o.o.</item>
    </izvorni_sadrzaj>
    <derivirana_varijabla naziv="DomainObject.Predmet.OstaliListFormatedOIB_1">
      <item>Željko Lugarić, OIB 43193919450 punomoćnik sudionika u postupku A JEDAN INTERVENCIJA d.o.o.</item>
    </derivirana_varijabla>
  </DomainObject.Predmet.OstaliListFormatedOIB>
  <DomainObject.Predmet.OstaliListFormatedWithAdress>
    <izvorni_sadrzaj>
      <item>Željko Lugarić, Kačićeva 16, 10000 Zagreb punomoćnik sudionika u postupku A JEDAN INTERVENCIJA d.o.o.</item>
    </izvorni_sadrzaj>
    <derivirana_varijabla naziv="DomainObject.Predmet.OstaliListFormatedWithAdress_1">
      <item>Željko Lugarić, Kačićeva 16, 10000 Zagreb punomoćnik sudionika u postupku A JEDAN INTERVENCIJA d.o.o.</item>
    </derivirana_varijabla>
  </DomainObject.Predmet.OstaliListFormatedWithAdress>
  <DomainObject.Predmet.OstaliListFormatedWithAdressOIB>
    <izvorni_sadrzaj>
      <item>Željko Lugarić, OIB 43193919450, Kačićeva 16, 10000 Zagreb punomoćnik sudionika u postupku A JEDAN INTERVENCIJA d.o.o.</item>
    </izvorni_sadrzaj>
    <derivirana_varijabla naziv="DomainObject.Predmet.OstaliListFormatedWithAdressOIB_1">
      <item>Željko Lugarić, OIB 43193919450, Kačićeva 16, 10000 Zagreb punomoćnik sudionika u postupku A JEDAN INTERVENCIJA d.o.o.</item>
    </derivirana_varijabla>
  </DomainObject.Predmet.OstaliListFormatedWithAdressOIB>
  <DomainObject.Predmet.OstaliListNazivFormated>
    <izvorni_sadrzaj>
      <item>Željko Lugarić</item>
    </izvorni_sadrzaj>
    <derivirana_varijabla naziv="DomainObject.Predmet.OstaliListNazivFormated_1">
      <item>Željko Lugarić</item>
    </derivirana_varijabla>
  </DomainObject.Predmet.OstaliListNazivFormated>
  <DomainObject.Predmet.OstaliListNazivFormatedOIB>
    <izvorni_sadrzaj>
      <item>Željko Lugarić, OIB 43193919450</item>
    </izvorni_sadrzaj>
    <derivirana_varijabla naziv="DomainObject.Predmet.OstaliListNazivFormatedOIB_1">
      <item>Željko Lugarić, OIB 43193919450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INTERVENCIJA d.o.o.</izvorni_sadrzaj>
    <derivirana_varijabla naziv="DomainObject.Predmet.ProtustrankaIDrugi_1">A JEDAN INTERVENCIJA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 JEDAN INTERVENCIJA d.o.o., OIB 86391735631, Folnegovićeva 10, 10000 Zagreb</izvorni_sadrzaj>
    <derivirana_varijabla naziv="DomainObject.Predmet.ProtustrankaIDrugiAdressOIB_1">A JEDAN INTERVENCIJA d.o.o., OIB 86391735631,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INTERVENCIJA d.o.o.</item>
      <item>Željko Lugarić</item>
    </izvorni_sadrzaj>
    <derivirana_varijabla naziv="DomainObject.Predmet.SudioniciListNaziv_1">
      <item>FINA Regionalni centar Zagreb</item>
      <item>A JEDAN INTERVENCIJA d.o.o.</item>
      <item>Željko Lugarić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 JEDAN INTERVENCIJA d.o.o., OIB 86391735631, Folnegovićeva 10,10000 Zagreb</item>
      <item>Željko Lugarić, OIB 43193919450, Kačićeva 16,10000 Zagreb</item>
    </izvorni_sadrzaj>
    <derivirana_varijabla naziv="DomainObject.Predmet.SudioniciListAdressOIB_1">
      <item>FINA Regionalni centar Zagreb, OIB 85821130368, Trg svibanjskih žrtava 1995. br. 1,10000 Zagreb</item>
      <item>A JEDAN INTERVENCIJA d.o.o., OIB 86391735631, Folnegovićeva 10,10000 Zagreb</item>
      <item>Željko Lugarić, OIB 43193919450, Kačićeva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86391735631</item>
      <item>, OIB 43193919450</item>
    </izvorni_sadrzaj>
    <derivirana_varijabla naziv="DomainObject.Predmet.SudioniciListNazivOIB_1">
      <item>, OIB 85821130368</item>
      <item>, OIB 86391735631</item>
      <item>, OIB 43193919450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St-3386/2017-19</izvorni_sadrzaj>
    <derivirana_varijabla naziv="DomainObject.PredzadnjaOdlukaIzPredmeta.Oznaka_1">St-3386/2017-19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2FFCC-A2E6-4626-8FEC-9E2C98C23CD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719</properties:Words>
  <properties:Characters>3850</properties:Characters>
  <properties:Lines>121</properties:Lines>
  <properties:Paragraphs>43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2019-08-30T07:42:00Z</dcterms:created>
  <dc:creator>Korisnik</dc:creator>
  <cp:lastModifiedBy>Draženka Prpić</cp:lastModifiedBy>
  <cp:lastPrinted>2019-08-30T07:43:00Z</cp:lastPrinted>
  <dcterms:modified xmlns:xsi="http://www.w3.org/2001/XMLSchema-instance" xsi:type="dcterms:W3CDTF">2019-08-30T07:43:00Z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-A1 INTERVENCIJA-St-3386-17.docx)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