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8ab0" w14:paraId="4298ab0" w:rsidRDefault="00AB4602" w:rsidP="00255E86" w:rsidR="00255E86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5E86">
        <w:t>GEO GRADNJA 2010 d.o.o. u stečaju</w:t>
      </w:r>
    </w:p>
    <w:p w:rsidRDefault="00255E86" w:rsidP="00255E86" w:rsidR="00255E86">
      <w:pPr>
        <w:ind w:right="-426"/>
      </w:pPr>
      <w:proofErr w:type="spellStart"/>
      <w:r>
        <w:t>Kajfešov</w:t>
      </w:r>
      <w:proofErr w:type="spellEnd"/>
      <w:r>
        <w:t xml:space="preserve"> brijeg 4</w:t>
      </w:r>
    </w:p>
    <w:p w:rsidRDefault="00255E86" w:rsidP="00255E86" w:rsidR="00255E86">
      <w:pPr>
        <w:ind w:right="-426"/>
      </w:pPr>
      <w:r>
        <w:t>Zagreb</w:t>
      </w:r>
    </w:p>
    <w:p w:rsidRDefault="00255E86" w:rsidP="00255E86" w:rsidR="00255E86">
      <w:pPr>
        <w:ind w:right="-426"/>
      </w:pPr>
      <w:r>
        <w:t>Virovitica, 07.09.2018.</w:t>
      </w:r>
    </w:p>
    <w:p w:rsidRDefault="00255E86" w:rsidP="00255E86" w:rsidR="00255E86">
      <w:pPr>
        <w:ind w:right="-426"/>
        <w:jc w:val="center"/>
      </w:pPr>
      <w:r>
        <w:t xml:space="preserve">                                                                 TRGOVAČKI SUD U BJELOVARU</w:t>
      </w:r>
    </w:p>
    <w:p w:rsidRDefault="00255E86" w:rsidP="00255E86" w:rsidR="00255E86">
      <w:pPr>
        <w:ind w:right="-426"/>
      </w:pPr>
      <w:r>
        <w:t xml:space="preserve">                                                                                      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55E86" w:rsidP="00255E86" w:rsidR="00255E86">
      <w:pPr>
        <w:ind w:right="-426"/>
      </w:pPr>
      <w:r>
        <w:t xml:space="preserve">                                                                                       43000 Bjelovar</w:t>
      </w:r>
    </w:p>
    <w:p w:rsidRDefault="00255E86" w:rsidP="00255E86" w:rsidR="00255E86">
      <w:pPr>
        <w:ind w:right="-426"/>
      </w:pPr>
      <w:r>
        <w:t>Na broj: St-1369/2016</w:t>
      </w:r>
    </w:p>
    <w:p w:rsidRDefault="00255E86" w:rsidP="00255E86" w:rsidR="00255E86">
      <w:pPr>
        <w:ind w:right="-426"/>
      </w:pPr>
    </w:p>
    <w:p w:rsidRDefault="00255E86" w:rsidP="00255E86" w:rsidR="00255E86">
      <w:pPr>
        <w:ind w:right="-426"/>
      </w:pPr>
      <w:r>
        <w:t xml:space="preserve">Predmet: Ispravak prijedloga diobe </w:t>
      </w:r>
      <w:proofErr w:type="spellStart"/>
      <w:r>
        <w:t>kupovnina</w:t>
      </w:r>
      <w:proofErr w:type="spellEnd"/>
    </w:p>
    <w:p w:rsidRDefault="00255E86" w:rsidP="00255E86" w:rsidR="00255E86">
      <w:pPr>
        <w:ind w:right="-426"/>
      </w:pPr>
    </w:p>
    <w:p w:rsidRDefault="00255E86" w:rsidP="00255E86" w:rsidR="00255E86">
      <w:pPr>
        <w:ind w:right="-426"/>
      </w:pPr>
      <w:r>
        <w:t xml:space="preserve">Dana 20.07.2018. godine stečajni upravitelj dostavio je sudu prijedlog diobe </w:t>
      </w:r>
      <w:proofErr w:type="spellStart"/>
      <w:r>
        <w:t>kupovnina</w:t>
      </w:r>
      <w:proofErr w:type="spellEnd"/>
      <w:r>
        <w:t xml:space="preserve"> ostvarenih</w:t>
      </w:r>
    </w:p>
    <w:p w:rsidRDefault="00255E86" w:rsidP="00255E86" w:rsidR="00255E86">
      <w:pPr>
        <w:ind w:right="-426"/>
      </w:pPr>
      <w:r>
        <w:t xml:space="preserve">prodajom dužnikovih nekretnina upisanih u z.k.ul.br. 3598 k.o. Bale (zajedno s pripadajućim pokretninama) i upisanih u z.k.ul.br. 1405 i 1225 k.o. </w:t>
      </w:r>
      <w:proofErr w:type="spellStart"/>
      <w:r>
        <w:t>Mrgani</w:t>
      </w:r>
      <w:proofErr w:type="spellEnd"/>
      <w:r>
        <w:t>.</w:t>
      </w:r>
    </w:p>
    <w:p w:rsidRDefault="00255E86" w:rsidP="00255E86" w:rsidR="00255E86">
      <w:pPr>
        <w:ind w:right="-426"/>
      </w:pPr>
      <w:r>
        <w:t xml:space="preserve">Obzirom da je kod ovog suda dana 05.09.2018. godine održano ročište za diobu </w:t>
      </w:r>
      <w:proofErr w:type="spellStart"/>
      <w:r>
        <w:t>kupovnina</w:t>
      </w:r>
      <w:proofErr w:type="spellEnd"/>
      <w:r>
        <w:t xml:space="preserve"> ostvarenih</w:t>
      </w:r>
    </w:p>
    <w:p w:rsidRDefault="00255E86" w:rsidP="00255E86" w:rsidR="00255E86">
      <w:pPr>
        <w:ind w:right="-426"/>
      </w:pPr>
      <w:r>
        <w:t xml:space="preserve">prodajom dužnikovih nekretnina upisanih u z.k.ul.br. 804 k.o. </w:t>
      </w:r>
      <w:proofErr w:type="spellStart"/>
      <w:r>
        <w:t>Buzin</w:t>
      </w:r>
      <w:proofErr w:type="spellEnd"/>
      <w:r>
        <w:t xml:space="preserve"> (zajedno s pokretninama) i </w:t>
      </w:r>
    </w:p>
    <w:p w:rsidRDefault="00255E86" w:rsidP="00255E86" w:rsidR="00255E86">
      <w:pPr>
        <w:ind w:right="-426"/>
      </w:pPr>
      <w:r>
        <w:t xml:space="preserve">upisanim u z.k.ul.br. 161 k.o. </w:t>
      </w:r>
      <w:proofErr w:type="spellStart"/>
      <w:r>
        <w:t>Mrgani</w:t>
      </w:r>
      <w:proofErr w:type="spellEnd"/>
      <w:r>
        <w:t xml:space="preserve">, namirenje </w:t>
      </w:r>
      <w:proofErr w:type="spellStart"/>
      <w:r>
        <w:t>razlučnih</w:t>
      </w:r>
      <w:proofErr w:type="spellEnd"/>
      <w:r>
        <w:t xml:space="preserve"> vjerovnika na naprijed navedenom ročištu</w:t>
      </w:r>
    </w:p>
    <w:p w:rsidRDefault="00255E86" w:rsidP="00255E86" w:rsidR="00255E86">
      <w:pPr>
        <w:ind w:right="-426"/>
      </w:pPr>
      <w:r>
        <w:t xml:space="preserve">mijenja način namirenja </w:t>
      </w:r>
      <w:proofErr w:type="spellStart"/>
      <w:r>
        <w:t>razlučnih</w:t>
      </w:r>
      <w:proofErr w:type="spellEnd"/>
      <w:r>
        <w:t xml:space="preserve"> vjerovnika na ročištu zakazanom za dan 18.09.2018. godine radi</w:t>
      </w:r>
    </w:p>
    <w:p w:rsidRDefault="00255E86" w:rsidP="00255E86" w:rsidR="00255E86">
      <w:pPr>
        <w:ind w:right="-426"/>
      </w:pPr>
      <w:r>
        <w:t xml:space="preserve">diobe </w:t>
      </w:r>
      <w:proofErr w:type="spellStart"/>
      <w:r>
        <w:t>kupovnina</w:t>
      </w:r>
      <w:proofErr w:type="spellEnd"/>
      <w:r>
        <w:t xml:space="preserve"> ostvarenih prodajom sljedećih dužnikovih nekretnina i pokretnina:</w:t>
      </w:r>
    </w:p>
    <w:p w:rsidRDefault="00255E86" w:rsidP="00255E86" w:rsidR="00255E86">
      <w:pPr>
        <w:ind w:right="-426"/>
      </w:pPr>
      <w:r>
        <w:t xml:space="preserve">a ) Suvlasnički dio 1/2 dijela nekretnina upisanih u z.k.ul.br. 3598 k.o. Bale, i to </w:t>
      </w:r>
      <w:proofErr w:type="spellStart"/>
      <w:r>
        <w:t>čkbr</w:t>
      </w:r>
      <w:proofErr w:type="spellEnd"/>
      <w:r>
        <w:t>. 361/3 Z  kuća,</w:t>
      </w:r>
    </w:p>
    <w:p w:rsidRDefault="00255E86" w:rsidP="00255E86" w:rsidR="00255E86">
      <w:pPr>
        <w:ind w:right="-426"/>
      </w:pPr>
      <w:r>
        <w:t xml:space="preserve">    </w:t>
      </w:r>
      <w:proofErr w:type="spellStart"/>
      <w:r>
        <w:t>čkbr</w:t>
      </w:r>
      <w:proofErr w:type="spellEnd"/>
      <w:r>
        <w:t xml:space="preserve">. 543/Z štala i </w:t>
      </w:r>
      <w:proofErr w:type="spellStart"/>
      <w:r>
        <w:t>čkbr</w:t>
      </w:r>
      <w:proofErr w:type="spellEnd"/>
      <w:r>
        <w:t>. 2496/3 dvorište površine 236 m2, zajedno s pokretninama pojedinačno</w:t>
      </w:r>
    </w:p>
    <w:p w:rsidRDefault="00255E86" w:rsidP="00255E86" w:rsidR="00255E86">
      <w:pPr>
        <w:ind w:right="-426"/>
      </w:pPr>
      <w:r>
        <w:t xml:space="preserve">    navedenim u Procjeni tržišne vrijednosti strojeva, uređaja i opreme GEO GRADNJA 2010 d.o.o.</w:t>
      </w:r>
    </w:p>
    <w:p w:rsidRDefault="00255E86" w:rsidP="00255E86" w:rsidR="00255E86">
      <w:pPr>
        <w:ind w:right="-426"/>
      </w:pPr>
      <w:r>
        <w:t xml:space="preserve">    u stečaju Zagreb (na lokaciji </w:t>
      </w:r>
      <w:proofErr w:type="spellStart"/>
      <w:r>
        <w:t>Krmed</w:t>
      </w:r>
      <w:proofErr w:type="spellEnd"/>
      <w:r>
        <w:t xml:space="preserve">, </w:t>
      </w:r>
      <w:proofErr w:type="spellStart"/>
      <w:r>
        <w:t>Krmed</w:t>
      </w:r>
      <w:proofErr w:type="spellEnd"/>
      <w:r>
        <w:t xml:space="preserve"> </w:t>
      </w:r>
      <w:proofErr w:type="spellStart"/>
      <w:r>
        <w:t>bb</w:t>
      </w:r>
      <w:proofErr w:type="spellEnd"/>
      <w:r>
        <w:t>), izrađenoj od strane sudskog vještaka Zlatka</w:t>
      </w:r>
    </w:p>
    <w:p w:rsidRDefault="00255E86" w:rsidP="00255E86" w:rsidR="00255E86">
      <w:pPr>
        <w:ind w:right="-426"/>
      </w:pPr>
      <w:r>
        <w:t xml:space="preserve">    Mlinarića iz </w:t>
      </w:r>
      <w:proofErr w:type="spellStart"/>
      <w:r>
        <w:t>Čemernice</w:t>
      </w:r>
      <w:proofErr w:type="spellEnd"/>
      <w:r>
        <w:t>, dana 06.04.2017. godine.</w:t>
      </w:r>
    </w:p>
    <w:p w:rsidRDefault="00255E86" w:rsidP="00255E86" w:rsidR="00255E86">
      <w:pPr>
        <w:ind w:right="-426"/>
      </w:pPr>
      <w:r>
        <w:lastRenderedPageBreak/>
        <w:t xml:space="preserve">    Ostvarena </w:t>
      </w:r>
      <w:proofErr w:type="spellStart"/>
      <w:r>
        <w:t>kupovnina</w:t>
      </w:r>
      <w:proofErr w:type="spellEnd"/>
      <w:r>
        <w:t xml:space="preserve"> za naprijed navedene nekretnine iz z.k.ul.br. 3598 k.o. Bale iznosi </w:t>
      </w:r>
    </w:p>
    <w:p w:rsidRDefault="00255E86" w:rsidP="00255E86" w:rsidR="00255E86">
      <w:pPr>
        <w:ind w:right="-426"/>
      </w:pPr>
      <w:r>
        <w:t xml:space="preserve">    259.488,80 kuna (PDV u iznosu od 51.897,76 kuna sadržan u </w:t>
      </w:r>
      <w:proofErr w:type="spellStart"/>
      <w:r>
        <w:t>kupovnini</w:t>
      </w:r>
      <w:proofErr w:type="spellEnd"/>
      <w:r>
        <w:t xml:space="preserve">), dok  ostvarena </w:t>
      </w:r>
    </w:p>
    <w:p w:rsidRDefault="00255E86" w:rsidP="00255E86" w:rsidR="00255E86">
      <w:pPr>
        <w:ind w:right="-426"/>
      </w:pPr>
      <w:r>
        <w:t xml:space="preserve">    </w:t>
      </w:r>
      <w:proofErr w:type="spellStart"/>
      <w:r>
        <w:t>kupovnina</w:t>
      </w:r>
      <w:proofErr w:type="spellEnd"/>
      <w:r>
        <w:t xml:space="preserve"> za naprijed navedene pokretnine iznosi 27.810,58 kuna (PDV u iznosu od 5.562,12</w:t>
      </w:r>
    </w:p>
    <w:p w:rsidRDefault="00255E86" w:rsidP="00255E86" w:rsidR="00255E86">
      <w:pPr>
        <w:ind w:right="-426"/>
      </w:pPr>
      <w:r>
        <w:t xml:space="preserve">    kuna sadržan u </w:t>
      </w:r>
      <w:proofErr w:type="spellStart"/>
      <w:r>
        <w:t>kupovnini</w:t>
      </w:r>
      <w:proofErr w:type="spellEnd"/>
      <w:r>
        <w:t xml:space="preserve">), odnosno ukupno ostvarena </w:t>
      </w:r>
      <w:proofErr w:type="spellStart"/>
      <w:r>
        <w:t>kupovnina</w:t>
      </w:r>
      <w:proofErr w:type="spellEnd"/>
      <w:r>
        <w:t xml:space="preserve"> za nekretnine i pokretnine</w:t>
      </w:r>
    </w:p>
    <w:p w:rsidRDefault="00255E86" w:rsidP="00255E86" w:rsidR="00255E86">
      <w:pPr>
        <w:ind w:right="-426"/>
      </w:pPr>
      <w:r>
        <w:t xml:space="preserve">    iznosi 287.299,38 kuna. </w:t>
      </w:r>
    </w:p>
    <w:p w:rsidRDefault="00255E86" w:rsidP="00255E86" w:rsidR="00255E86">
      <w:pPr>
        <w:ind w:right="-426"/>
      </w:pPr>
      <w:r>
        <w:t xml:space="preserve">    Iznos ostvarene </w:t>
      </w:r>
      <w:proofErr w:type="spellStart"/>
      <w:r>
        <w:t>kupovnine</w:t>
      </w:r>
      <w:proofErr w:type="spellEnd"/>
      <w:r>
        <w:t xml:space="preserve"> za nekretnine i pokretnine proizlazi iz njihova odnosa u ukupno </w:t>
      </w:r>
    </w:p>
    <w:p w:rsidRDefault="00255E86" w:rsidP="00255E86" w:rsidR="00255E86">
      <w:pPr>
        <w:ind w:right="-426"/>
      </w:pPr>
      <w:r>
        <w:t xml:space="preserve">    utvrđenoj početnoj vrijednosti od 568.598,77 kuna (u čemu nekretnine sudjeluju s 90,32 % </w:t>
      </w:r>
    </w:p>
    <w:p w:rsidRDefault="00255E86" w:rsidP="00255E86" w:rsidR="00255E86">
      <w:pPr>
        <w:ind w:right="-426"/>
      </w:pPr>
      <w:r>
        <w:t xml:space="preserve">    vrijednosti, a pokretnine s 9,68% vrijednosti).</w:t>
      </w:r>
    </w:p>
    <w:p w:rsidRDefault="00255E86" w:rsidP="00255E86" w:rsidR="00255E86">
      <w:pPr>
        <w:ind w:right="-426"/>
      </w:pPr>
      <w:r>
        <w:t xml:space="preserve">b) Nekretnina upisanih u zk.ul.br. 1405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1522/1 oranica, </w:t>
      </w:r>
      <w:proofErr w:type="spellStart"/>
      <w:r>
        <w:t>čkbr</w:t>
      </w:r>
      <w:proofErr w:type="spellEnd"/>
      <w:r>
        <w:t>. 1523/1 oranica</w:t>
      </w:r>
    </w:p>
    <w:p w:rsidRDefault="00255E86" w:rsidP="00255E86" w:rsidR="00255E86">
      <w:pPr>
        <w:ind w:right="-426"/>
      </w:pPr>
      <w:r>
        <w:t xml:space="preserve">     i </w:t>
      </w:r>
      <w:proofErr w:type="spellStart"/>
      <w:r>
        <w:t>čkbr</w:t>
      </w:r>
      <w:proofErr w:type="spellEnd"/>
      <w:r>
        <w:t xml:space="preserve">. 1524/1 oranica, za ostvarenu </w:t>
      </w:r>
      <w:proofErr w:type="spellStart"/>
      <w:r>
        <w:t>kupovninu</w:t>
      </w:r>
      <w:proofErr w:type="spellEnd"/>
      <w:r>
        <w:t xml:space="preserve"> u iznosu od 587.055,00 kuna.</w:t>
      </w:r>
    </w:p>
    <w:p w:rsidRDefault="00255E86" w:rsidP="00255E86" w:rsidR="00255E86">
      <w:pPr>
        <w:ind w:right="-426"/>
      </w:pPr>
      <w:r>
        <w:t xml:space="preserve">c) Nekretnina upisanih u z.k.ul.br. 1225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1533 pašnjak, za ostvarenu </w:t>
      </w:r>
    </w:p>
    <w:p w:rsidRDefault="00255E86" w:rsidP="00255E86" w:rsidR="00255E86">
      <w:pPr>
        <w:ind w:right="-426"/>
      </w:pPr>
      <w:r>
        <w:t xml:space="preserve">    </w:t>
      </w:r>
      <w:proofErr w:type="spellStart"/>
      <w:r>
        <w:t>kupovninu</w:t>
      </w:r>
      <w:proofErr w:type="spellEnd"/>
      <w:r>
        <w:t xml:space="preserve"> u iznosu od 457.680,00 kuna.</w:t>
      </w:r>
    </w:p>
    <w:p w:rsidRDefault="00255E86" w:rsidP="00255E86" w:rsidR="00255E86">
      <w:pPr>
        <w:ind w:right="-426"/>
      </w:pPr>
      <w:r>
        <w:t xml:space="preserve">Sukladno naprijed navedenom sveukupno ostvarena </w:t>
      </w:r>
      <w:proofErr w:type="spellStart"/>
      <w:r>
        <w:t>kupovnina</w:t>
      </w:r>
      <w:proofErr w:type="spellEnd"/>
      <w:r>
        <w:t xml:space="preserve"> za prodane naprijed navedene </w:t>
      </w:r>
    </w:p>
    <w:p w:rsidRDefault="00255E86" w:rsidP="00255E86" w:rsidR="00255E86">
      <w:pPr>
        <w:ind w:right="-426"/>
      </w:pPr>
      <w:r>
        <w:t>nekretnine i pokretnine iznosi 1.332.034,38 kuna (neto iznos od 1.274.574,50 i PDV u iznosu od 57.459,88 kuna), te stečajni upravitelj predlaže da sud provede diobu sukladno čl. 248 SZ-a, i to na sljedeći način:</w:t>
      </w:r>
    </w:p>
    <w:p w:rsidRDefault="00255E86" w:rsidP="00255E86" w:rsidR="00255E86">
      <w:pPr>
        <w:ind w:right="-426"/>
      </w:pPr>
      <w:r>
        <w:t xml:space="preserve">1.) Dioba </w:t>
      </w:r>
      <w:proofErr w:type="spellStart"/>
      <w:r>
        <w:t>kupovnine</w:t>
      </w:r>
      <w:proofErr w:type="spellEnd"/>
      <w:r>
        <w:t xml:space="preserve"> u iznosu od 287.299,38 kuna, ostvarene prodajom dužnikove imovine navedene</w:t>
      </w:r>
    </w:p>
    <w:p w:rsidRDefault="00255E86" w:rsidP="00255E86" w:rsidR="00255E86">
      <w:pPr>
        <w:ind w:right="-426"/>
      </w:pPr>
      <w:r>
        <w:t>pod a) (</w:t>
      </w:r>
      <w:proofErr w:type="spellStart"/>
      <w:r>
        <w:t>kupovnina</w:t>
      </w:r>
      <w:proofErr w:type="spellEnd"/>
      <w:r>
        <w:t xml:space="preserve"> za nekretnine u iznosu od 259.488,80 kuna i za neopterećene pokretnine u iznosu</w:t>
      </w:r>
    </w:p>
    <w:p w:rsidRDefault="00255E86" w:rsidP="00255E86" w:rsidR="00255E86">
      <w:pPr>
        <w:ind w:right="-426"/>
      </w:pPr>
      <w:r>
        <w:t>od 27.810,58 kuna):</w:t>
      </w:r>
    </w:p>
    <w:p w:rsidRDefault="00255E86" w:rsidP="00255E86" w:rsidR="00255E86">
      <w:pPr>
        <w:ind w:right="-426"/>
      </w:pPr>
    </w:p>
    <w:p w:rsidRDefault="00255E86" w:rsidP="00255E86" w:rsidR="00255E86">
      <w:pPr>
        <w:ind w:right="-426"/>
      </w:pPr>
      <w:r>
        <w:t>- namirenje troška s osnove plaćanja PDV-a (čl. 254. st. 3 SZ-a) u iznosu od 57.459,88 kuna</w:t>
      </w:r>
    </w:p>
    <w:p w:rsidRDefault="00255E86" w:rsidP="00255E86" w:rsidR="00255E86">
      <w:pPr>
        <w:ind w:right="-426"/>
      </w:pPr>
      <w:r>
        <w:t xml:space="preserve">  (PDV na nekretnine iznosi 51.897,76 kuna, a na pokretnine 5.562,12 kuna)</w:t>
      </w:r>
    </w:p>
    <w:p w:rsidRDefault="00255E86" w:rsidP="00255E86" w:rsidR="00255E86">
      <w:pPr>
        <w:ind w:right="-426"/>
      </w:pPr>
      <w:r>
        <w:t>- namirenje troška s osnove nagrade stečajnog upravitelja (sukladno čl. 254. st. 3. SZ-a i Uredbi o</w:t>
      </w:r>
    </w:p>
    <w:p w:rsidRDefault="00255E86" w:rsidP="00255E86" w:rsidR="00255E86">
      <w:pPr>
        <w:ind w:right="-426"/>
      </w:pPr>
      <w:r>
        <w:t xml:space="preserve">  kriterijima i načinu obračuna i plaćanja nagrade stečajnim upraviteljima, N. N. 105/2015) u bruto</w:t>
      </w:r>
    </w:p>
    <w:p w:rsidRDefault="00255E86" w:rsidP="00255E86" w:rsidR="00255E86">
      <w:pPr>
        <w:ind w:right="-426"/>
      </w:pPr>
      <w:r>
        <w:t xml:space="preserve">  iznosu od 18.164,00 kuna (uzevši u obzir nagradu st. upravitelja određenu  </w:t>
      </w:r>
      <w:proofErr w:type="spellStart"/>
      <w:r>
        <w:t>rj</w:t>
      </w:r>
      <w:proofErr w:type="spellEnd"/>
      <w:r>
        <w:t>. TS u Bjelovaru broj</w:t>
      </w:r>
    </w:p>
    <w:p w:rsidRDefault="00255E86" w:rsidP="00255E86" w:rsidR="00255E86">
      <w:pPr>
        <w:ind w:right="-426"/>
      </w:pPr>
      <w:r>
        <w:lastRenderedPageBreak/>
        <w:t xml:space="preserve">  St-1369/2016-89 od 06. rujna 2018. godine).</w:t>
      </w:r>
    </w:p>
    <w:p w:rsidRDefault="00255E86" w:rsidP="00255E86" w:rsidR="00255E86">
      <w:pPr>
        <w:ind w:right="-426"/>
      </w:pPr>
    </w:p>
    <w:p w:rsidRDefault="00255E86" w:rsidP="00255E86" w:rsidR="00255E86">
      <w:pPr>
        <w:ind w:right="-426"/>
      </w:pPr>
      <w:r>
        <w:t xml:space="preserve">    Vrijednost unovčene st. mase, 259.488,80 kn                             Nagrada (bruto)</w:t>
      </w:r>
    </w:p>
    <w:p w:rsidRDefault="00255E86" w:rsidP="00255E86" w:rsidR="00255E86">
      <w:pPr>
        <w:ind w:right="-426"/>
      </w:pPr>
      <w:r>
        <w:t xml:space="preserve">                                                                                                      %                            kn</w:t>
      </w:r>
    </w:p>
    <w:p w:rsidRDefault="00255E86" w:rsidP="00255E86" w:rsidR="00255E86">
      <w:pPr>
        <w:ind w:right="-426"/>
      </w:pPr>
      <w:r>
        <w:t xml:space="preserve">     razlika od 4.009.261,10 do 4.268.749,90                             7,00                    18.164,00</w:t>
      </w:r>
    </w:p>
    <w:p w:rsidRDefault="00255E86" w:rsidP="00255E86" w:rsidR="00255E86">
      <w:pPr>
        <w:ind w:right="-426"/>
      </w:pPr>
      <w:r>
        <w:t xml:space="preserve">                 </w:t>
      </w:r>
    </w:p>
    <w:p w:rsidRDefault="00255E86" w:rsidP="00255E86" w:rsidR="00255E86">
      <w:pPr>
        <w:ind w:right="-426"/>
      </w:pPr>
      <w:r>
        <w:t xml:space="preserve">  - </w:t>
      </w:r>
      <w:proofErr w:type="spellStart"/>
      <w:r>
        <w:t>kupovninu</w:t>
      </w:r>
      <w:proofErr w:type="spellEnd"/>
      <w:r>
        <w:t xml:space="preserve"> ostvarenu prodajom neopterećenih pokretnina u iznosu od 22.248,46 kuna doznačiti</w:t>
      </w:r>
    </w:p>
    <w:p w:rsidRDefault="00255E86" w:rsidP="00255E86" w:rsidR="00255E86">
      <w:pPr>
        <w:ind w:right="-426"/>
      </w:pPr>
      <w:r>
        <w:t xml:space="preserve">    u st. masu</w:t>
      </w:r>
    </w:p>
    <w:p w:rsidRDefault="00255E86" w:rsidP="00255E86" w:rsidR="00255E86">
      <w:pPr>
        <w:ind w:right="-426"/>
      </w:pPr>
      <w:r>
        <w:t xml:space="preserve">  - preostalim dijelom </w:t>
      </w:r>
      <w:proofErr w:type="spellStart"/>
      <w:r>
        <w:t>kupovnine</w:t>
      </w:r>
      <w:proofErr w:type="spellEnd"/>
      <w:r>
        <w:t xml:space="preserve"> za prodane nekretnine (1/2 dijela nekretnina iz  z.k.ul.br. 3598</w:t>
      </w:r>
    </w:p>
    <w:p w:rsidRDefault="00255E86" w:rsidP="00255E86" w:rsidR="00255E86">
      <w:pPr>
        <w:ind w:right="-426"/>
      </w:pPr>
      <w:r>
        <w:t xml:space="preserve">    k.o. Bale) u iznosu od 189.427,04 kuna (259.488,80 kn - 51.897,76 kn (PDV) – 18.164,00 kn</w:t>
      </w:r>
    </w:p>
    <w:p w:rsidRDefault="00255E86" w:rsidP="00255E86" w:rsidR="00255E86">
      <w:pPr>
        <w:ind w:right="-426"/>
      </w:pPr>
      <w:r>
        <w:t xml:space="preserve">    (nagrada </w:t>
      </w:r>
      <w:proofErr w:type="spellStart"/>
      <w:r>
        <w:t>st.up</w:t>
      </w:r>
      <w:proofErr w:type="spellEnd"/>
      <w:r>
        <w:t xml:space="preserve">.) = 189.427,04 kn) djelomično namiriti potraživanje prvog </w:t>
      </w:r>
      <w:proofErr w:type="spellStart"/>
      <w:r>
        <w:t>razlučnog</w:t>
      </w:r>
      <w:proofErr w:type="spellEnd"/>
      <w:r>
        <w:t xml:space="preserve"> vjerovnika </w:t>
      </w:r>
    </w:p>
    <w:p w:rsidRDefault="00255E86" w:rsidP="00255E86" w:rsidR="00255E86">
      <w:pPr>
        <w:ind w:right="-426"/>
      </w:pPr>
      <w:r>
        <w:t xml:space="preserve">    B2 KAPITAL d.o.o. Zagreb, Radnička cesta 41, OIB: 57509775367, žiro račun broj IBAN:</w:t>
      </w:r>
    </w:p>
    <w:p w:rsidRDefault="00255E86" w:rsidP="00255E86" w:rsidR="00255E86">
      <w:pPr>
        <w:ind w:right="-426"/>
      </w:pPr>
      <w:r>
        <w:t xml:space="preserve">    HR92225000091101401685, temeljem </w:t>
      </w:r>
      <w:proofErr w:type="spellStart"/>
      <w:r>
        <w:t>razlučnog</w:t>
      </w:r>
      <w:proofErr w:type="spellEnd"/>
      <w:r>
        <w:t xml:space="preserve"> prava s osnova Ugovora o okvirnom iznosu </w:t>
      </w:r>
    </w:p>
    <w:p w:rsidRDefault="00255E86" w:rsidP="00255E86" w:rsidR="00255E86">
      <w:pPr>
        <w:ind w:right="-426"/>
      </w:pPr>
      <w:r>
        <w:t xml:space="preserve">    zaduženja i osiguranja br. ES 160/10-1 od 07. lipnja 2010. godine (</w:t>
      </w:r>
      <w:proofErr w:type="spellStart"/>
      <w:r>
        <w:t>razlučno</w:t>
      </w:r>
      <w:proofErr w:type="spellEnd"/>
      <w:r>
        <w:t xml:space="preserve"> pravo stečeno </w:t>
      </w:r>
    </w:p>
    <w:p w:rsidRDefault="00255E86" w:rsidP="00255E86" w:rsidR="00255E86">
      <w:pPr>
        <w:ind w:right="-426"/>
      </w:pPr>
      <w:r>
        <w:t xml:space="preserve">    temeljem Ugovora o prijenosu s prijašnjeg vjerovnika ERSTE&amp;STEIERMARKISCHE BANK </w:t>
      </w:r>
    </w:p>
    <w:p w:rsidRDefault="00255E86" w:rsidP="00255E86" w:rsidR="00255E86">
      <w:pPr>
        <w:ind w:right="-426" w:left="-142"/>
      </w:pPr>
      <w:r>
        <w:t xml:space="preserve">      d.d. Rijeka)</w:t>
      </w:r>
    </w:p>
    <w:p w:rsidRDefault="00255E86" w:rsidP="00255E86" w:rsidR="00255E86">
      <w:pPr>
        <w:ind w:right="-426" w:left="-142"/>
      </w:pPr>
      <w:r>
        <w:t xml:space="preserve">2.)  Dioba </w:t>
      </w:r>
      <w:proofErr w:type="spellStart"/>
      <w:r>
        <w:t>kupovnine</w:t>
      </w:r>
      <w:proofErr w:type="spellEnd"/>
      <w:r>
        <w:t xml:space="preserve"> u iznosu od 1.044.735,00 kuna ostvarene prodajom nekretnina stečajnog</w:t>
      </w:r>
    </w:p>
    <w:p w:rsidRDefault="00255E86" w:rsidP="00255E86" w:rsidR="00255E86">
      <w:pPr>
        <w:ind w:right="-426" w:left="-142"/>
      </w:pPr>
      <w:r>
        <w:t xml:space="preserve">      dužnika navedenih pod oznakama b) i c):</w:t>
      </w:r>
    </w:p>
    <w:p w:rsidRDefault="00255E86" w:rsidP="00255E86" w:rsidR="00255E86">
      <w:pPr>
        <w:ind w:right="-426" w:left="-142"/>
      </w:pPr>
      <w:r>
        <w:t xml:space="preserve">      - namirenje troška s osnove nagrade stečajnog upravitelja (sukladno čl. 254. st. 3. SZ-a i Uredbi</w:t>
      </w:r>
    </w:p>
    <w:p w:rsidRDefault="00255E86" w:rsidP="00255E86" w:rsidR="00255E86">
      <w:pPr>
        <w:ind w:right="-426" w:left="-142"/>
      </w:pPr>
      <w:r>
        <w:t xml:space="preserve">        o kriterijima i načinu obračuna i plaćanja nagrade stečajnim upraviteljima, </w:t>
      </w:r>
      <w:proofErr w:type="spellStart"/>
      <w:r>
        <w:t>N.N</w:t>
      </w:r>
      <w:proofErr w:type="spellEnd"/>
      <w:r>
        <w:t xml:space="preserve">. 105/2015) u </w:t>
      </w:r>
    </w:p>
    <w:p w:rsidRDefault="00255E86" w:rsidP="00255E86" w:rsidR="00255E86">
      <w:pPr>
        <w:ind w:right="-426" w:left="-142"/>
      </w:pPr>
      <w:r>
        <w:t xml:space="preserve">        bruto iznosu od 69.996,00 kuna</w:t>
      </w:r>
    </w:p>
    <w:p w:rsidRDefault="00255E86" w:rsidP="00255E86" w:rsidR="00255E86">
      <w:pPr>
        <w:ind w:right="-426" w:left="-142"/>
      </w:pPr>
    </w:p>
    <w:p w:rsidRDefault="00255E86" w:rsidP="00255E86" w:rsidR="00255E86">
      <w:pPr>
        <w:ind w:right="-567"/>
      </w:pPr>
      <w:r>
        <w:t xml:space="preserve">    Vrijednost unovčene st. mase, 1.044.735,00 kn                                  Nagrada (bruto)</w:t>
      </w:r>
    </w:p>
    <w:p w:rsidRDefault="00255E86" w:rsidP="00255E86" w:rsidR="00255E86">
      <w:pPr>
        <w:ind w:right="-567"/>
      </w:pPr>
      <w:r>
        <w:t xml:space="preserve">                                                                                                              %                         kuna</w:t>
      </w:r>
    </w:p>
    <w:p w:rsidRDefault="00255E86" w:rsidP="00255E86" w:rsidR="00255E86">
      <w:pPr>
        <w:ind w:right="-567"/>
      </w:pPr>
      <w:r>
        <w:t xml:space="preserve">    razlika od   4.268.749,91   do   5.000.000,00                                  7,00                 51.187,00</w:t>
      </w:r>
    </w:p>
    <w:p w:rsidRDefault="00255E86" w:rsidP="00255E86" w:rsidR="00255E86">
      <w:pPr>
        <w:ind w:right="-567"/>
      </w:pPr>
      <w:r>
        <w:t xml:space="preserve">    razlika od   5.000.000,01   do   5.313.484,91                                  6,00                 18.809,00</w:t>
      </w:r>
    </w:p>
    <w:p w:rsidRDefault="00255E86" w:rsidP="00255E86" w:rsidR="00255E86">
      <w:pPr>
        <w:ind w:right="-567"/>
      </w:pPr>
    </w:p>
    <w:p w:rsidRDefault="00255E86" w:rsidP="00255E86" w:rsidR="00255E86">
      <w:pPr>
        <w:ind w:right="-567"/>
      </w:pPr>
      <w:r>
        <w:t xml:space="preserve">                       UKUPNO:                                                                                             69.996,00            </w:t>
      </w:r>
    </w:p>
    <w:p w:rsidRDefault="00255E86" w:rsidP="00255E86" w:rsidR="00255E86">
      <w:pPr>
        <w:ind w:right="-567"/>
      </w:pPr>
      <w:r>
        <w:t xml:space="preserve">                                                                    </w:t>
      </w:r>
    </w:p>
    <w:p w:rsidRDefault="00255E86" w:rsidP="00255E86" w:rsidR="00255E86">
      <w:pPr>
        <w:ind w:right="-567"/>
      </w:pPr>
      <w:r>
        <w:t xml:space="preserve">    - preostalim dijelom </w:t>
      </w:r>
      <w:proofErr w:type="spellStart"/>
      <w:r>
        <w:t>kupovnine</w:t>
      </w:r>
      <w:proofErr w:type="spellEnd"/>
      <w:r>
        <w:t xml:space="preserve"> za prodane nekretnine (upisane u z.k.ul.br. 1405 i z.k.ul.br.</w:t>
      </w:r>
    </w:p>
    <w:p w:rsidRDefault="00255E86" w:rsidP="00255E86" w:rsidR="00255E86">
      <w:pPr>
        <w:ind w:right="-567"/>
      </w:pPr>
      <w:r>
        <w:t xml:space="preserve">      1225 k.o. </w:t>
      </w:r>
      <w:proofErr w:type="spellStart"/>
      <w:r>
        <w:t>Mrgani</w:t>
      </w:r>
      <w:proofErr w:type="spellEnd"/>
      <w:r>
        <w:t>) u iznosu od 974.739,00 kuna (1.044.735,00 kn - 69.996,00 kn</w:t>
      </w:r>
    </w:p>
    <w:p w:rsidRDefault="00255E86" w:rsidP="00255E86" w:rsidR="00255E86">
      <w:pPr>
        <w:ind w:right="-567"/>
      </w:pPr>
      <w:r>
        <w:t xml:space="preserve">      (nagrada </w:t>
      </w:r>
      <w:proofErr w:type="spellStart"/>
      <w:r>
        <w:t>st.up</w:t>
      </w:r>
      <w:proofErr w:type="spellEnd"/>
      <w:r>
        <w:t xml:space="preserve">.) = 974.739,00 kn) djelomično namiriti potraživanje prvog </w:t>
      </w:r>
      <w:proofErr w:type="spellStart"/>
      <w:r>
        <w:t>razlučnog</w:t>
      </w:r>
      <w:proofErr w:type="spellEnd"/>
      <w:r>
        <w:t xml:space="preserve"> vjerovnika</w:t>
      </w:r>
    </w:p>
    <w:p w:rsidRDefault="00255E86" w:rsidP="00255E86" w:rsidR="00255E86">
      <w:pPr>
        <w:ind w:right="-426"/>
      </w:pPr>
      <w:r>
        <w:t xml:space="preserve">      B2 KAPITAL d.o.o. Zagreb, Radnička cesta 41, OIB: 57509775367, žiro račun broj IBAN:</w:t>
      </w:r>
    </w:p>
    <w:p w:rsidRDefault="00255E86" w:rsidP="00255E86" w:rsidR="00255E86">
      <w:pPr>
        <w:ind w:right="-426"/>
      </w:pPr>
      <w:r>
        <w:t xml:space="preserve">      HR92225000091101401685, temeljem </w:t>
      </w:r>
      <w:proofErr w:type="spellStart"/>
      <w:r>
        <w:t>razlučnog</w:t>
      </w:r>
      <w:proofErr w:type="spellEnd"/>
      <w:r>
        <w:t xml:space="preserve"> prava s osnova Ugovora o okvirnom iznosu </w:t>
      </w:r>
    </w:p>
    <w:p w:rsidRDefault="00255E86" w:rsidP="00255E86" w:rsidR="00255E86">
      <w:pPr>
        <w:ind w:right="-426"/>
      </w:pPr>
      <w:r>
        <w:t xml:space="preserve">      zaduženja i osiguranja br. ES 421/10-1 od 20. prosinca 2010. godine (</w:t>
      </w:r>
      <w:proofErr w:type="spellStart"/>
      <w:r>
        <w:t>razlučno</w:t>
      </w:r>
      <w:proofErr w:type="spellEnd"/>
      <w:r>
        <w:t xml:space="preserve"> pravo stečeno </w:t>
      </w:r>
    </w:p>
    <w:p w:rsidRDefault="00255E86" w:rsidP="00255E86" w:rsidR="00255E86">
      <w:pPr>
        <w:ind w:right="-426"/>
      </w:pPr>
      <w:r>
        <w:t xml:space="preserve">      temeljem Ugovora o prijenosu s prijašnjeg vjerovnika ERSTE&amp;STEIERMARKISCHE BANK </w:t>
      </w:r>
    </w:p>
    <w:p w:rsidRDefault="00255E86" w:rsidP="00255E86" w:rsidR="00255E86">
      <w:pPr>
        <w:ind w:right="-426" w:left="-142"/>
      </w:pPr>
      <w:r>
        <w:t xml:space="preserve">        d.d. Rijeka)</w:t>
      </w:r>
    </w:p>
    <w:p w:rsidRDefault="00255E86" w:rsidP="00255E86" w:rsidR="00255E86">
      <w:pPr>
        <w:ind w:right="-426" w:left="-142"/>
      </w:pPr>
    </w:p>
    <w:p w:rsidRDefault="00255E86" w:rsidP="00255E86" w:rsidR="00255E86">
      <w:pPr>
        <w:ind w:right="-426" w:left="-142"/>
      </w:pPr>
      <w:r>
        <w:t xml:space="preserve"> Sukladno svemu naprijed navedenom stečajni upravitelj predlaže sudu da iz ostvarenih </w:t>
      </w:r>
      <w:proofErr w:type="spellStart"/>
      <w:r>
        <w:t>kupovnina</w:t>
      </w:r>
      <w:proofErr w:type="spellEnd"/>
      <w:r>
        <w:t xml:space="preserve"> </w:t>
      </w:r>
    </w:p>
    <w:p w:rsidRDefault="00255E86" w:rsidP="00255E86" w:rsidR="00255E86">
      <w:pPr>
        <w:ind w:right="-426" w:left="-142"/>
      </w:pPr>
      <w:r>
        <w:t xml:space="preserve"> u  iznosu od 1.332.034,38 kuna, na dužnikov  žiro račun broj: IBAN: HR6324020061100814646  </w:t>
      </w:r>
    </w:p>
    <w:p w:rsidRDefault="00255E86" w:rsidP="00255E86" w:rsidR="00255E86">
      <w:pPr>
        <w:ind w:right="-426" w:left="-142"/>
      </w:pPr>
      <w:r>
        <w:t xml:space="preserve"> doznači iznos od 167.868,34 kuna (od čega se iznos od 57.459,88 kuna odnosi na trošak PDV-a,</w:t>
      </w:r>
    </w:p>
    <w:p w:rsidRDefault="00255E86" w:rsidP="00255E86" w:rsidR="00255E86">
      <w:pPr>
        <w:ind w:right="-426" w:left="-142"/>
      </w:pPr>
      <w:r>
        <w:t xml:space="preserve"> iznos od 88.160,00 kuna odnosi se na bruto nagradu st. upravitelja i iznos od 22.248,46 kuna   </w:t>
      </w:r>
    </w:p>
    <w:p w:rsidRDefault="00255E86" w:rsidP="00255E86" w:rsidR="00255E86">
      <w:pPr>
        <w:ind w:right="-426" w:left="-142"/>
      </w:pPr>
      <w:r>
        <w:t xml:space="preserve"> odnosi se na </w:t>
      </w:r>
      <w:proofErr w:type="spellStart"/>
      <w:r>
        <w:t>kupovninu</w:t>
      </w:r>
      <w:proofErr w:type="spellEnd"/>
      <w:r>
        <w:t xml:space="preserve"> od prodaje dužnikovih neopterećenih pokretnina), te da preostalim iznosom</w:t>
      </w:r>
    </w:p>
    <w:p w:rsidRDefault="00255E86" w:rsidP="00255E86" w:rsidR="00255E86">
      <w:pPr>
        <w:ind w:right="-426" w:left="-142"/>
      </w:pPr>
      <w:r>
        <w:t xml:space="preserve"> </w:t>
      </w:r>
      <w:proofErr w:type="spellStart"/>
      <w:r>
        <w:t>kupovnina</w:t>
      </w:r>
      <w:proofErr w:type="spellEnd"/>
      <w:r>
        <w:t xml:space="preserve"> od 1.164.166,04 kuna djelomično namiri potraživanja prvog </w:t>
      </w:r>
      <w:proofErr w:type="spellStart"/>
      <w:r>
        <w:t>razlučnog</w:t>
      </w:r>
      <w:proofErr w:type="spellEnd"/>
      <w:r>
        <w:t xml:space="preserve"> vjerovnika,</w:t>
      </w:r>
    </w:p>
    <w:p w:rsidRDefault="00255E86" w:rsidP="00255E86" w:rsidR="00255E86">
      <w:pPr>
        <w:ind w:right="-426" w:left="-142"/>
      </w:pPr>
      <w:r>
        <w:t xml:space="preserve"> B2 KAPITAL  d.o.o. Zagreb, OIB: 57509775367.</w:t>
      </w:r>
      <w:bookmarkStart w:name="_GoBack" w:id="0"/>
      <w:bookmarkEnd w:id="0"/>
    </w:p>
    <w:p w:rsidRDefault="00255E86" w:rsidP="00255E86" w:rsidR="00255E86">
      <w:pPr>
        <w:ind w:right="-426" w:left="-142"/>
      </w:pPr>
    </w:p>
    <w:p w:rsidRDefault="00255E86" w:rsidP="00255E86" w:rsidR="00255E86">
      <w:pPr>
        <w:ind w:right="-426" w:left="-142"/>
      </w:pPr>
    </w:p>
    <w:p w:rsidRDefault="00255E86" w:rsidP="00255E86" w:rsidR="00255E86">
      <w:pPr>
        <w:ind w:right="-426" w:left="-142"/>
      </w:pPr>
    </w:p>
    <w:p w:rsidRDefault="00255E86" w:rsidP="00255E86" w:rsidR="00255E86">
      <w:pPr>
        <w:ind w:right="-426" w:left="-142"/>
      </w:pPr>
    </w:p>
    <w:p w:rsidRDefault="00255E86" w:rsidP="00255E86" w:rsidR="00255E86">
      <w:pPr>
        <w:ind w:right="-426" w:left="-142"/>
      </w:pPr>
      <w:r>
        <w:t xml:space="preserve">                                                                                                                       Stečajni upravitelj</w:t>
      </w:r>
    </w:p>
    <w:p w:rsidRDefault="00255E86" w:rsidP="00255E86" w:rsidR="00255E86">
      <w:pPr>
        <w:ind w:right="-567"/>
      </w:pPr>
      <w:r>
        <w:t xml:space="preserve">                                                                                                                      Branko Valentić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E86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St-1369/2016-93</izvorni_sadrzaj>
    <derivirana_varijabla naziv="DomainObject.Oznaka_1">St-1369/2016-93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St-1369/2016-93</izvorni_sadrzaj>
    <derivirana_varijabla naziv="DomainObject.PoslovniBrojDokumenta_1">St-1369/2016-93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287DB-2A0C-46D4-A2E1-3FD3F5EE2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857</properties:Words>
  <properties:Characters>5105</properties:Characters>
  <properties:Lines>110</properties:Lines>
  <properties:Paragraphs>84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2018-09-17T11:20:00Z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St-1369/2016-93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