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53df" w14:paraId="a5e53df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BD69D3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BD69D3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BD69D3" w:rsidP="00BD69D3" w:rsidR="00BD69D3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A6058C" w:rsidRPr="00A6058C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A6058C">
        <w:t xml:space="preserve">dužnikom </w:t>
      </w:r>
      <w:r w:rsidR="00A6058C" w:rsidRPr="00A6058C">
        <w:t>ASIA j.d.o.o. Pula, Radićeva 10, OIB: 15312805256</w:t>
      </w:r>
      <w:r w:rsidR="00BB7B8C">
        <w:t xml:space="preserve">,  </w:t>
      </w:r>
      <w:r w:rsidR="00D17DEB">
        <w:t>1</w:t>
      </w:r>
      <w:r w:rsidR="00A6058C">
        <w:t>4</w:t>
      </w:r>
      <w:r w:rsidR="003C3C71" w:rsidRPr="00EF0007">
        <w:t xml:space="preserve">. </w:t>
      </w:r>
      <w:r w:rsidR="00D17DEB">
        <w:t>lipnja</w:t>
      </w:r>
      <w:r w:rsidR="003C3C71" w:rsidRPr="00EF0007">
        <w:t xml:space="preserve"> 2017.</w:t>
      </w:r>
    </w:p>
    <w:p w:rsidRDefault="00BD69D3" w:rsidP="00F36301" w:rsidR="00BD69D3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A6058C" w:rsidRPr="00A6058C">
        <w:t>ASIA j.d.o.o. Pula, Radićeva 10, OIB: 15312805256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20463" w:rsidP="00A6058C" w:rsidR="00A6058C">
      <w:pPr>
        <w:jc w:val="both"/>
      </w:pPr>
      <w:r w:rsidRPr="00EF0007">
        <w:t>II</w:t>
      </w:r>
      <w:r w:rsidRPr="00EF0007">
        <w:tab/>
      </w:r>
      <w:r w:rsidR="00A54889" w:rsidRPr="00EF0007">
        <w:t xml:space="preserve">Za stečajnog upravitelja imenuje se </w:t>
      </w:r>
      <w:r w:rsidR="00A6058C" w:rsidRPr="003C3C71">
        <w:t>Igor Lukačić iz Zagreba, VII. Požarinje 2 A, OIB 30664221643.</w:t>
      </w:r>
    </w:p>
    <w:p w:rsidRDefault="00EF0007" w:rsidP="00020463" w:rsidR="00EF0007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A6058C" w:rsidRPr="00A6058C">
        <w:t>ASIA j.d.o.o. Pula, Radićeva 10, OIB: 15312805256</w:t>
      </w:r>
      <w:r w:rsidRPr="00EF0007">
        <w:t>.</w:t>
      </w:r>
    </w:p>
    <w:p w:rsidRDefault="00BD69D3" w:rsidP="00020463" w:rsidR="00BD69D3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A6058C" w:rsidP="00A6058C" w:rsidR="00A6058C">
      <w:pPr>
        <w:ind w:firstLine="708"/>
        <w:jc w:val="both"/>
      </w:pPr>
      <w:r>
        <w:t>Rješenjem ovog suda posl.br. St-161/17-4 od 22. ožujka 2017. odlučeno je:</w:t>
      </w:r>
    </w:p>
    <w:p w:rsidRDefault="00A6058C" w:rsidP="00A6058C" w:rsidR="00A6058C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ASIA j.d.o.o. Pula, Radićeva 10, OIB: 15312805256, te se određuje ročište radi očitovanja o prijedlogu za otvaranje stečajnoga postupka (čl. 123. SZ-a) i radi rasprave o pretpostavkama za otvaranje stečajnoga postupka (čl. 128. st. 1. SZ-a) za dan </w:t>
      </w:r>
    </w:p>
    <w:p w:rsidRDefault="00A6058C" w:rsidP="00A6058C" w:rsidR="00A6058C">
      <w:pPr>
        <w:ind w:firstLine="708"/>
        <w:jc w:val="both"/>
      </w:pPr>
      <w:r>
        <w:tab/>
        <w:t>16. svibnja 2017. u 12:30 sati, u Trgovačkom sudu u Pazinu, Dršćevka 1, sudnica 1,</w:t>
      </w:r>
    </w:p>
    <w:p w:rsidRDefault="00A6058C" w:rsidP="00A6058C" w:rsidR="00A6058C">
      <w:pPr>
        <w:ind w:firstLine="708"/>
        <w:jc w:val="both"/>
      </w:pPr>
      <w:r>
        <w:t>na koje se pozivaju:</w:t>
      </w:r>
    </w:p>
    <w:p w:rsidRDefault="00A6058C" w:rsidP="00A6058C" w:rsidR="00A6058C">
      <w:pPr>
        <w:ind w:firstLine="708"/>
        <w:jc w:val="both"/>
      </w:pPr>
      <w:r>
        <w:tab/>
      </w:r>
      <w:r>
        <w:tab/>
        <w:t>-  predlagatelj,</w:t>
      </w:r>
    </w:p>
    <w:p w:rsidRDefault="00A6058C" w:rsidP="00A6058C" w:rsidR="00A6058C">
      <w:pPr>
        <w:ind w:firstLine="708"/>
        <w:jc w:val="both"/>
      </w:pPr>
      <w:r>
        <w:tab/>
      </w:r>
      <w:r>
        <w:tab/>
        <w:t xml:space="preserve">-  dužnik, </w:t>
      </w:r>
    </w:p>
    <w:p w:rsidRDefault="00A6058C" w:rsidP="00A6058C" w:rsidR="00A6058C">
      <w:pPr>
        <w:ind w:firstLine="708"/>
        <w:jc w:val="both"/>
      </w:pPr>
      <w:r>
        <w:tab/>
      </w:r>
      <w:r>
        <w:tab/>
        <w:t>- zakonski zastupnik dužnika Arsena Balje iz Pule, Radićeva ulica 10.</w:t>
      </w:r>
    </w:p>
    <w:p w:rsidRDefault="00A6058C" w:rsidP="00A6058C" w:rsidR="00A6058C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A6058C" w:rsidP="00A6058C" w:rsidR="00A6058C">
      <w:pPr>
        <w:ind w:firstLine="708"/>
        <w:jc w:val="both"/>
      </w:pPr>
    </w:p>
    <w:p w:rsidRDefault="00A6058C" w:rsidP="00A6058C" w:rsidR="00A6058C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A6058C" w:rsidP="00A6058C" w:rsidR="00A6058C">
      <w:pPr>
        <w:ind w:firstLine="708"/>
        <w:jc w:val="both"/>
      </w:pPr>
      <w:r>
        <w:t xml:space="preserve">To je rješenje objavljeno na mrežnoj stranici e-oglasna ploča sudova 22. ožujka 2017., te se dostava smatra obavljenom istekom osmog dana od dana objave, sukladno čl. 12. st. 1. Stečajnog zakona. </w:t>
      </w:r>
    </w:p>
    <w:p w:rsidRDefault="00A6058C" w:rsidP="00A6058C" w:rsidR="00A6058C">
      <w:pPr>
        <w:ind w:firstLine="708"/>
        <w:jc w:val="both"/>
      </w:pPr>
      <w:r>
        <w:tab/>
        <w:t>Na ročište od 16. svibnja 2017. nitko nije pristupio.</w:t>
      </w:r>
    </w:p>
    <w:p w:rsidRDefault="00A6058C" w:rsidP="00A6058C" w:rsidR="00A6058C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A6058C" w:rsidP="00A6058C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>
        <w:t>161</w:t>
      </w:r>
      <w:r w:rsidR="003C3C71" w:rsidRPr="00EF0007">
        <w:t>/17-</w:t>
      </w:r>
      <w:r w:rsidR="00BB7B8C">
        <w:t>9</w:t>
      </w:r>
      <w:r w:rsidR="00AF2216" w:rsidRPr="00EF0007">
        <w:t xml:space="preserve"> </w:t>
      </w:r>
      <w:r w:rsidR="00B11E72" w:rsidRPr="00EF0007">
        <w:t xml:space="preserve">od </w:t>
      </w:r>
      <w:r>
        <w:t>16</w:t>
      </w:r>
      <w:r w:rsidR="003C3C71" w:rsidRPr="00EF0007">
        <w:t xml:space="preserve">. </w:t>
      </w:r>
      <w:r w:rsidR="00D17DEB">
        <w:t>svibnja</w:t>
      </w:r>
      <w:r w:rsidR="003C3C71" w:rsidRPr="00EF0007">
        <w:t xml:space="preserve"> 2017.</w:t>
      </w:r>
      <w:r w:rsidR="00B11E72" w:rsidRPr="00EF0007">
        <w:t xml:space="preserve">odlučeno je kako slijedi: </w:t>
      </w:r>
    </w:p>
    <w:p w:rsidRDefault="00691054" w:rsidP="00A6058C" w:rsidR="00A6058C">
      <w:pPr>
        <w:jc w:val="both"/>
      </w:pPr>
      <w:r w:rsidRPr="00EF0007">
        <w:tab/>
      </w:r>
      <w:r w:rsidR="00B11E72" w:rsidRPr="00EF0007">
        <w:t>„</w:t>
      </w:r>
      <w:r w:rsidR="00A6058C">
        <w:t>I</w:t>
      </w:r>
      <w:r w:rsidR="00A6058C">
        <w:tab/>
        <w:t>Pozivaju se osobe koje imaju pravni interes za provedbom stečajnog postupka nad ASIA j.d.o.o. Pula, Radićeva 10, OIB: 15312805256, da u roku od 15 dana uplate predujam za namirenje troškova prethodnoga i otvorenoga stečajnog postupka iznos od 10.000,00 kuna za pokriće troškova prethodnog postupka te stečajnog postupka, na depozit ovog suda broj: HR43 2390001 1300029763, poziv na broj 020-161-17, te da o tome dostave dokaz u spis ovog predmeta.</w:t>
      </w:r>
    </w:p>
    <w:p w:rsidRDefault="00A6058C" w:rsidP="00A6058C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A6058C">
        <w:t>16</w:t>
      </w:r>
      <w:r w:rsidR="00845C3A" w:rsidRPr="00EF0007">
        <w:t xml:space="preserve">. </w:t>
      </w:r>
      <w:r w:rsidR="00D17DEB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A6058C">
        <w:t>14</w:t>
      </w:r>
      <w:r w:rsidR="00FE408C" w:rsidRPr="00EF0007">
        <w:t xml:space="preserve">. </w:t>
      </w:r>
      <w:r w:rsidR="00D17DEB">
        <w:t>lip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B74145">
        <w:t>, v.r.</w:t>
      </w:r>
    </w:p>
    <w:p w:rsidRDefault="00206C1C" w:rsidP="00CC5545" w:rsidR="00206C1C" w:rsidRPr="00EF0007">
      <w:pPr>
        <w:jc w:val="both"/>
      </w:pPr>
    </w:p>
    <w:p w:rsidRDefault="00AC66E8" w:rsidP="00CC5545" w:rsidR="00AC66E8">
      <w:pPr>
        <w:jc w:val="both"/>
      </w:pPr>
    </w:p>
    <w:p w:rsidRDefault="00491FD9" w:rsidP="00CC5545" w:rsidR="00491FD9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2A3483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5F4" w:rsidR="00D615F4">
      <w:r>
        <w:separator/>
      </w:r>
    </w:p>
  </w:endnote>
  <w:endnote w:id="0" w:type="continuationSeparator">
    <w:p w:rsidRDefault="00D615F4" w:rsidR="00D61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5F4" w:rsidR="00D615F4">
      <w:r>
        <w:separator/>
      </w:r>
    </w:p>
  </w:footnote>
  <w:footnote w:id="0" w:type="continuationSeparator">
    <w:p w:rsidRDefault="00D615F4" w:rsidR="00D61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414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A6058C" w:rsidRPr="00A6058C">
      <w:t>Posl. br. 10 St-161/17-11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A6058C">
      <w:t>161</w:t>
    </w:r>
    <w:r w:rsidRPr="003C3C71">
      <w:t>/1</w:t>
    </w:r>
    <w:r w:rsidR="00F504CF" w:rsidRPr="003C3C71">
      <w:t>7</w:t>
    </w:r>
    <w:r w:rsidRPr="003C3C71">
      <w:t>-</w:t>
    </w:r>
    <w:r w:rsidR="00D1629B">
      <w:t>1</w:t>
    </w:r>
    <w:r w:rsidR="00A6058C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C3C71"/>
    <w:rsid w:val="003F1E0F"/>
    <w:rsid w:val="003F3DA0"/>
    <w:rsid w:val="004112D6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74145"/>
    <w:rsid w:val="00B907AF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D69D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15F4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4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1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1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1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1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4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1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1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1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1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ASIA j.d.o.o. PULA</izvorni_sadrzaj>
    <derivirana_varijabla naziv="DomainObject.Predmet.ProtustrankaFormated_1">  ASIA j.d.o.o. PULA</derivirana_varijabla>
  </DomainObject.Predmet.ProtustrankaFormated>
  <DomainObject.Predmet.ProtustrankaFormatedOIB>
    <izvorni_sadrzaj>  ASIA j.d.o.o. PULA, OIB 15312805256</izvorni_sadrzaj>
    <derivirana_varijabla naziv="DomainObject.Predmet.ProtustrankaFormatedOIB_1">  ASIA j.d.o.o. PULA, OIB 15312805256</derivirana_varijabla>
  </DomainObject.Predmet.ProtustrankaFormatedOIB>
  <DomainObject.Predmet.ProtustrankaFormatedWithAdress>
    <izvorni_sadrzaj> ASIA j.d.o.o. PULA, Radićeva 10, 52100 Pula</izvorni_sadrzaj>
    <derivirana_varijabla naziv="DomainObject.Predmet.ProtustrankaFormatedWithAdress_1"> ASIA j.d.o.o. PULA, Radićeva 10, 52100 Pula</derivirana_varijabla>
  </DomainObject.Predmet.ProtustrankaFormatedWithAdress>
  <DomainObject.Predmet.ProtustrankaFormatedWithAdressOIB>
    <izvorni_sadrzaj> ASIA j.d.o.o. PULA, OIB 15312805256, Radićeva 10, 52100 Pula</izvorni_sadrzaj>
    <derivirana_varijabla naziv="DomainObject.Predmet.ProtustrankaFormatedWithAdressOIB_1"> ASIA j.d.o.o. PULA, OIB 15312805256, Radićeva 10, 52100 Pula</derivirana_varijabla>
  </DomainObject.Predmet.ProtustrankaFormatedWithAdressOIB>
  <DomainObject.Predmet.ProtustrankaWithAdress>
    <izvorni_sadrzaj>ASIA j.d.o.o. PULA Radićeva 10, 52100 Pula</izvorni_sadrzaj>
    <derivirana_varijabla naziv="DomainObject.Predmet.ProtustrankaWithAdress_1">ASIA j.d.o.o. PULA Radićeva 10, 52100 Pula</derivirana_varijabla>
  </DomainObject.Predmet.ProtustrankaWithAdress>
  <DomainObject.Predmet.ProtustrankaWithAdressOIB>
    <izvorni_sadrzaj>ASIA j.d.o.o. PULA, OIB 15312805256, Radićeva 10, 52100 Pula</izvorni_sadrzaj>
    <derivirana_varijabla naziv="DomainObject.Predmet.ProtustrankaWithAdressOIB_1">ASIA j.d.o.o. PULA, OIB 15312805256, Radićeva 10, 52100 Pula</derivirana_varijabla>
  </DomainObject.Predmet.ProtustrankaWithAdressOIB>
  <DomainObject.Predmet.ProtustrankaNazivFormated>
    <izvorni_sadrzaj>ASIA j.d.o.o. PULA</izvorni_sadrzaj>
    <derivirana_varijabla naziv="DomainObject.Predmet.ProtustrankaNazivFormated_1">ASIA j.d.o.o. PULA</derivirana_varijabla>
  </DomainObject.Predmet.ProtustrankaNazivFormated>
  <DomainObject.Predmet.ProtustrankaNazivFormatedOIB>
    <izvorni_sadrzaj>ASIA j.d.o.o. PULA, OIB 15312805256</izvorni_sadrzaj>
    <derivirana_varijabla naziv="DomainObject.Predmet.ProtustrankaNazivFormatedOIB_1">ASIA j.d.o.o. PULA, OIB 15312805256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6642.61</izvorni_sadrzaj>
    <derivirana_varijabla naziv="DomainObject.Predmet.TrenutnaVrijednost_1">6642.61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ASIA j.d.o.o. PULA</item>
    </izvorni_sadrzaj>
    <derivirana_varijabla naziv="DomainObject.Predmet.ProtuStrankaListFormated_1">
      <item>ASIA j.d.o.o. PULA</item>
    </derivirana_varijabla>
  </DomainObject.Predmet.ProtuStrankaListFormated>
  <DomainObject.Predmet.ProtuStrankaListFormatedOIB>
    <izvorni_sadrzaj>
      <item>ASIA j.d.o.o. PULA, OIB 15312805256</item>
    </izvorni_sadrzaj>
    <derivirana_varijabla naziv="DomainObject.Predmet.ProtuStrankaListFormatedOIB_1">
      <item>ASIA j.d.o.o. PULA, OIB 15312805256</item>
    </derivirana_varijabla>
  </DomainObject.Predmet.ProtuStrankaListFormatedOIB>
  <DomainObject.Predmet.ProtuStrankaListFormatedWithAdress>
    <izvorni_sadrzaj>
      <item>ASIA j.d.o.o. PULA, Radićeva 10, 52100 Pula</item>
    </izvorni_sadrzaj>
    <derivirana_varijabla naziv="DomainObject.Predmet.ProtuStrankaListFormatedWithAdress_1">
      <item>ASIA j.d.o.o. PULA, Radićeva 10, 52100 Pula</item>
    </derivirana_varijabla>
  </DomainObject.Predmet.ProtuStrankaListFormatedWithAdress>
  <DomainObject.Predmet.ProtuStrankaListFormatedWithAdressOIB>
    <izvorni_sadrzaj>
      <item>ASIA j.d.o.o. PULA, OIB 15312805256, Radićeva 10, 52100 Pula</item>
    </izvorni_sadrzaj>
    <derivirana_varijabla naziv="DomainObject.Predmet.ProtuStrankaListFormatedWithAdressOIB_1">
      <item>ASIA j.d.o.o. PULA, OIB 15312805256, Radićeva 10, 52100 Pula</item>
    </derivirana_varijabla>
  </DomainObject.Predmet.ProtuStrankaListFormatedWithAdressOIB>
  <DomainObject.Predmet.ProtuStrankaListNazivFormated>
    <izvorni_sadrzaj>
      <item>ASIA j.d.o.o. PULA</item>
    </izvorni_sadrzaj>
    <derivirana_varijabla naziv="DomainObject.Predmet.ProtuStrankaListNazivFormated_1">
      <item>ASIA j.d.o.o. PULA</item>
    </derivirana_varijabla>
  </DomainObject.Predmet.ProtuStrankaListNazivFormated>
  <DomainObject.Predmet.ProtuStrankaListNazivFormatedOIB>
    <izvorni_sadrzaj>
      <item>ASIA j.d.o.o. PULA, OIB 15312805256</item>
    </izvorni_sadrzaj>
    <derivirana_varijabla naziv="DomainObject.Predmet.ProtuStrankaListNazivFormatedOIB_1">
      <item>ASIA j.d.o.o. PULA, OIB 15312805256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ASIA j.d.o.o. PULA</izvorni_sadrzaj>
    <derivirana_varijabla naziv="DomainObject.Predmet.ProtustrankaIDrugi_1">ASIA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ASIA j.d.o.o. PULA, OIB 15312805256, Radićeva 10, 52100 Pula</izvorni_sadrzaj>
    <derivirana_varijabla naziv="DomainObject.Predmet.ProtustrankaIDrugiAdressOIB_1">ASIA j.d.o.o. PULA, OIB 15312805256, Radićeva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ASIA j.d.o.o. PULA</item>
    </izvorni_sadrzaj>
    <derivirana_varijabla naziv="DomainObject.Predmet.SudioniciListNaziv_1">
      <item>FINANCIJSKA AGENCIJA, RC RIJEKA, PODRUŽNICA PULA, PULA</item>
      <item>ASIA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ASIA j.d.o.o. PULA, OIB 15312805256, Radićeva 10,52100 Pula</item>
    </izvorni_sadrzaj>
    <derivirana_varijabla naziv="DomainObject.Predmet.SudioniciListAdressOIB_1">
      <item>FINANCIJSKA AGENCIJA, RC RIJEKA, PODRUŽNICA PULA, PULA, OIB 85821130368, Ulica grada Vukovara 70,10000 Zagreb</item>
      <item>ASIA j.d.o.o. PULA, OIB 15312805256, Radićeva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15312805256</item>
    </izvorni_sadrzaj>
    <derivirana_varijabla naziv="DomainObject.Predmet.SudioniciListNazivOIB_1">
      <item>, OIB 85821130368</item>
      <item>, OIB 15312805256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946EE-CAA5-4538-9D48-C31034A82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786</properties:Words>
  <properties:Characters>4160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2017-06-14T07:51:00Z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2017-06-14T07:53:00Z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