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a0f479" w14:paraId="1a0f479" w:rsidRDefault="00546DC2" w:rsidP="00910611" w:rsidR="00546DC2">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546DC2" w:rsidP="00910611" w:rsidR="00546DC2">
      <w:r>
        <w:rPr>
          <w:rFonts w:eastAsia="MS Mincho"/>
        </w:rPr>
        <w:t>REPUBLIKA HRVATSKA</w:t>
      </w:r>
    </w:p>
    <w:p w:rsidRDefault="00546DC2" w:rsidP="00910611" w:rsidR="00546DC2">
      <w:r>
        <w:rPr>
          <w:rFonts w:eastAsia="MS Mincho"/>
        </w:rPr>
        <w:t>TRGOVAČKI SUD U RIJECI</w:t>
      </w:r>
    </w:p>
    <w:p w:rsidRDefault="00546DC2" w:rsidR="00546DC2" w:rsidRPr="00910611">
      <w:pPr>
        <w:rPr>
          <w:rFonts w:eastAsia="MS Mincho"/>
        </w:rPr>
      </w:pPr>
      <w:r>
        <w:rPr>
          <w:rFonts w:eastAsia="MS Mincho"/>
        </w:rPr>
        <w:t xml:space="preserve">      Rijeka, Zadarska 1 i 3</w:t>
      </w:r>
    </w:p>
    <w:p w:rsidRDefault="00AC31E5" w:rsidR="00AC31E5" w:rsidRPr="002105F8">
      <w:pPr>
        <w:jc w:val="center"/>
        <w:rPr>
          <w:rFonts w:hAnsi="Times New Roman" w:ascii="Times New Roman"/>
          <w:b w:val="false"/>
          <w:bCs/>
        </w:rPr>
      </w:pPr>
      <w:r w:rsidRPr="002105F8">
        <w:rPr>
          <w:rFonts w:hAnsi="Times New Roman" w:ascii="Times New Roman"/>
          <w:b w:val="false"/>
          <w:bCs/>
        </w:rPr>
        <w:t>R</w:t>
      </w:r>
      <w:r w:rsidR="00281BF0" w:rsidRPr="002105F8">
        <w:rPr>
          <w:rFonts w:hAnsi="Times New Roman" w:ascii="Times New Roman"/>
          <w:b w:val="false"/>
          <w:bCs/>
        </w:rPr>
        <w:t xml:space="preserve"> </w:t>
      </w:r>
      <w:r w:rsidRPr="002105F8">
        <w:rPr>
          <w:rFonts w:hAnsi="Times New Roman" w:ascii="Times New Roman"/>
          <w:b w:val="false"/>
          <w:bCs/>
        </w:rPr>
        <w:t>E</w:t>
      </w:r>
      <w:r w:rsidR="00281BF0" w:rsidRPr="002105F8">
        <w:rPr>
          <w:rFonts w:hAnsi="Times New Roman" w:ascii="Times New Roman"/>
          <w:b w:val="false"/>
          <w:bCs/>
        </w:rPr>
        <w:t xml:space="preserve"> </w:t>
      </w:r>
      <w:r w:rsidRPr="002105F8">
        <w:rPr>
          <w:rFonts w:hAnsi="Times New Roman" w:ascii="Times New Roman"/>
          <w:b w:val="false"/>
          <w:bCs/>
        </w:rPr>
        <w:t>P</w:t>
      </w:r>
      <w:r w:rsidR="00281BF0" w:rsidRPr="002105F8">
        <w:rPr>
          <w:rFonts w:hAnsi="Times New Roman" w:ascii="Times New Roman"/>
          <w:b w:val="false"/>
          <w:bCs/>
        </w:rPr>
        <w:t xml:space="preserve"> </w:t>
      </w:r>
      <w:r w:rsidRPr="002105F8">
        <w:rPr>
          <w:rFonts w:hAnsi="Times New Roman" w:ascii="Times New Roman"/>
          <w:b w:val="false"/>
          <w:bCs/>
        </w:rPr>
        <w:t>U</w:t>
      </w:r>
      <w:r w:rsidR="00281BF0" w:rsidRPr="002105F8">
        <w:rPr>
          <w:rFonts w:hAnsi="Times New Roman" w:ascii="Times New Roman"/>
          <w:b w:val="false"/>
          <w:bCs/>
        </w:rPr>
        <w:t xml:space="preserve"> </w:t>
      </w:r>
      <w:r w:rsidRPr="002105F8">
        <w:rPr>
          <w:rFonts w:hAnsi="Times New Roman" w:ascii="Times New Roman"/>
          <w:b w:val="false"/>
          <w:bCs/>
        </w:rPr>
        <w:t>B</w:t>
      </w:r>
      <w:r w:rsidR="00281BF0" w:rsidRPr="002105F8">
        <w:rPr>
          <w:rFonts w:hAnsi="Times New Roman" w:ascii="Times New Roman"/>
          <w:b w:val="false"/>
          <w:bCs/>
        </w:rPr>
        <w:t xml:space="preserve"> </w:t>
      </w:r>
      <w:r w:rsidRPr="002105F8">
        <w:rPr>
          <w:rFonts w:hAnsi="Times New Roman" w:ascii="Times New Roman"/>
          <w:b w:val="false"/>
          <w:bCs/>
        </w:rPr>
        <w:t>L</w:t>
      </w:r>
      <w:r w:rsidR="00281BF0" w:rsidRPr="002105F8">
        <w:rPr>
          <w:rFonts w:hAnsi="Times New Roman" w:ascii="Times New Roman"/>
          <w:b w:val="false"/>
          <w:bCs/>
        </w:rPr>
        <w:t xml:space="preserve"> </w:t>
      </w:r>
      <w:r w:rsidRPr="002105F8">
        <w:rPr>
          <w:rFonts w:hAnsi="Times New Roman" w:ascii="Times New Roman"/>
          <w:b w:val="false"/>
          <w:bCs/>
        </w:rPr>
        <w:t>I</w:t>
      </w:r>
      <w:r w:rsidR="00281BF0" w:rsidRPr="002105F8">
        <w:rPr>
          <w:rFonts w:hAnsi="Times New Roman" w:ascii="Times New Roman"/>
          <w:b w:val="false"/>
          <w:bCs/>
        </w:rPr>
        <w:t xml:space="preserve"> </w:t>
      </w:r>
      <w:r w:rsidRPr="002105F8">
        <w:rPr>
          <w:rFonts w:hAnsi="Times New Roman" w:ascii="Times New Roman"/>
          <w:b w:val="false"/>
          <w:bCs/>
        </w:rPr>
        <w:t>K</w:t>
      </w:r>
      <w:r w:rsidR="00281BF0" w:rsidRPr="002105F8">
        <w:rPr>
          <w:rFonts w:hAnsi="Times New Roman" w:ascii="Times New Roman"/>
          <w:b w:val="false"/>
          <w:bCs/>
        </w:rPr>
        <w:t xml:space="preserve"> </w:t>
      </w:r>
      <w:r w:rsidRPr="002105F8">
        <w:rPr>
          <w:rFonts w:hAnsi="Times New Roman" w:ascii="Times New Roman"/>
          <w:b w:val="false"/>
          <w:bCs/>
        </w:rPr>
        <w:t xml:space="preserve">A </w:t>
      </w:r>
      <w:r w:rsidR="00281BF0" w:rsidRPr="002105F8">
        <w:rPr>
          <w:rFonts w:hAnsi="Times New Roman" w:ascii="Times New Roman"/>
          <w:b w:val="false"/>
          <w:bCs/>
        </w:rPr>
        <w:t xml:space="preserve">   </w:t>
      </w:r>
      <w:r w:rsidRPr="002105F8">
        <w:rPr>
          <w:rFonts w:hAnsi="Times New Roman" w:ascii="Times New Roman"/>
          <w:b w:val="false"/>
          <w:bCs/>
        </w:rPr>
        <w:t>H</w:t>
      </w:r>
      <w:r w:rsidR="00281BF0" w:rsidRPr="002105F8">
        <w:rPr>
          <w:rFonts w:hAnsi="Times New Roman" w:ascii="Times New Roman"/>
          <w:b w:val="false"/>
          <w:bCs/>
        </w:rPr>
        <w:t xml:space="preserve"> </w:t>
      </w:r>
      <w:r w:rsidRPr="002105F8">
        <w:rPr>
          <w:rFonts w:hAnsi="Times New Roman" w:ascii="Times New Roman"/>
          <w:b w:val="false"/>
          <w:bCs/>
        </w:rPr>
        <w:t>R</w:t>
      </w:r>
      <w:r w:rsidR="00281BF0" w:rsidRPr="002105F8">
        <w:rPr>
          <w:rFonts w:hAnsi="Times New Roman" w:ascii="Times New Roman"/>
          <w:b w:val="false"/>
          <w:bCs/>
        </w:rPr>
        <w:t xml:space="preserve"> </w:t>
      </w:r>
      <w:r w:rsidRPr="002105F8">
        <w:rPr>
          <w:rFonts w:hAnsi="Times New Roman" w:ascii="Times New Roman"/>
          <w:b w:val="false"/>
          <w:bCs/>
        </w:rPr>
        <w:t>V</w:t>
      </w:r>
      <w:r w:rsidR="00281BF0" w:rsidRPr="002105F8">
        <w:rPr>
          <w:rFonts w:hAnsi="Times New Roman" w:ascii="Times New Roman"/>
          <w:b w:val="false"/>
          <w:bCs/>
        </w:rPr>
        <w:t xml:space="preserve"> </w:t>
      </w:r>
      <w:r w:rsidRPr="002105F8">
        <w:rPr>
          <w:rFonts w:hAnsi="Times New Roman" w:ascii="Times New Roman"/>
          <w:b w:val="false"/>
          <w:bCs/>
        </w:rPr>
        <w:t>A</w:t>
      </w:r>
      <w:r w:rsidR="00281BF0" w:rsidRPr="002105F8">
        <w:rPr>
          <w:rFonts w:hAnsi="Times New Roman" w:ascii="Times New Roman"/>
          <w:b w:val="false"/>
          <w:bCs/>
        </w:rPr>
        <w:t xml:space="preserve"> </w:t>
      </w:r>
      <w:r w:rsidRPr="002105F8">
        <w:rPr>
          <w:rFonts w:hAnsi="Times New Roman" w:ascii="Times New Roman"/>
          <w:b w:val="false"/>
          <w:bCs/>
        </w:rPr>
        <w:t>T</w:t>
      </w:r>
      <w:r w:rsidR="00281BF0" w:rsidRPr="002105F8">
        <w:rPr>
          <w:rFonts w:hAnsi="Times New Roman" w:ascii="Times New Roman"/>
          <w:b w:val="false"/>
          <w:bCs/>
        </w:rPr>
        <w:t xml:space="preserve"> </w:t>
      </w:r>
      <w:r w:rsidRPr="002105F8">
        <w:rPr>
          <w:rFonts w:hAnsi="Times New Roman" w:ascii="Times New Roman"/>
          <w:b w:val="false"/>
          <w:bCs/>
        </w:rPr>
        <w:t>S</w:t>
      </w:r>
      <w:r w:rsidR="00281BF0" w:rsidRPr="002105F8">
        <w:rPr>
          <w:rFonts w:hAnsi="Times New Roman" w:ascii="Times New Roman"/>
          <w:b w:val="false"/>
          <w:bCs/>
        </w:rPr>
        <w:t xml:space="preserve"> </w:t>
      </w:r>
      <w:r w:rsidRPr="002105F8">
        <w:rPr>
          <w:rFonts w:hAnsi="Times New Roman" w:ascii="Times New Roman"/>
          <w:b w:val="false"/>
          <w:bCs/>
        </w:rPr>
        <w:t>K</w:t>
      </w:r>
      <w:r w:rsidR="00281BF0" w:rsidRPr="002105F8">
        <w:rPr>
          <w:rFonts w:hAnsi="Times New Roman" w:ascii="Times New Roman"/>
          <w:b w:val="false"/>
          <w:bCs/>
        </w:rPr>
        <w:t xml:space="preserve"> </w:t>
      </w:r>
      <w:r w:rsidRPr="002105F8">
        <w:rPr>
          <w:rFonts w:hAnsi="Times New Roman" w:ascii="Times New Roman"/>
          <w:b w:val="false"/>
          <w:bCs/>
        </w:rPr>
        <w:t>A</w:t>
      </w:r>
    </w:p>
    <w:p w:rsidRDefault="00F222D9" w:rsidR="00F222D9" w:rsidRPr="002105F8">
      <w:pPr>
        <w:jc w:val="center"/>
        <w:rPr>
          <w:rFonts w:hAnsi="Times New Roman" w:ascii="Times New Roman"/>
          <w:b w:val="false"/>
          <w:bCs/>
        </w:rPr>
      </w:pPr>
      <w:r w:rsidRPr="002105F8">
        <w:rPr>
          <w:rFonts w:hAnsi="Times New Roman" w:ascii="Times New Roman"/>
          <w:b w:val="false"/>
          <w:bCs/>
        </w:rPr>
        <w:t>R J E Š E N J E</w:t>
      </w:r>
    </w:p>
    <w:p w:rsidRDefault="00F222D9" w:rsidR="00F222D9" w:rsidRPr="002105F8">
      <w:pPr>
        <w:jc w:val="both"/>
        <w:rPr>
          <w:rFonts w:hAnsi="Times New Roman" w:ascii="Times New Roman"/>
          <w:b w:val="false"/>
        </w:rPr>
      </w:pPr>
    </w:p>
    <w:p w:rsidRDefault="002105F8" w:rsidP="002105F8" w:rsidR="002105F8" w:rsidRPr="002105F8">
      <w:pPr>
        <w:jc w:val="both"/>
        <w:rPr>
          <w:rFonts w:hAnsi="Times New Roman" w:ascii="Times New Roman"/>
          <w:b w:val="false"/>
        </w:rPr>
      </w:pPr>
      <w:r w:rsidRPr="002105F8">
        <w:rPr>
          <w:rFonts w:hAnsi="Times New Roman" w:ascii="Times New Roman"/>
          <w:b w:val="false"/>
        </w:rPr>
        <w:tab/>
        <w:t xml:space="preserve">Trgovački sud u Rijeci, po sucu Veri Jelenović, u stečajnom predmetu povodom zahtjeva Financijske agencije, Zagreb, Ulica grada Vukovara 70, OIB: 85821130368, Regionalni centar Rijeka, Podružnica Rijeka, F. Kurelca 8, Rijeka, za provedbu skraćenog stečajnog postupka nad dužnikom DI-DOM poslovanje nekretninama d. o. o. Rijeka, Slaviše Vajnera Čiče 14, OIB: 97572457966,odlučujući o prijedlogu vjerovnika ERSTE &amp; STEIERMÄRKISCHE BANK d.d. Rijeka, Jadranski trg 3a, OIB: 23057039320, za otvaranje stečajnog postupka nad dužnikom </w:t>
      </w:r>
      <w:r w:rsidR="00BD675E" w:rsidRPr="00BD675E">
        <w:rPr>
          <w:rFonts w:hAnsi="Times New Roman" w:ascii="Times New Roman"/>
          <w:b w:val="false"/>
        </w:rPr>
        <w:t xml:space="preserve">ATLAS STANDARD d. o. o. za trgovinu i usluge Otočac (Grad Otočac), Zagrebačka 2, </w:t>
      </w:r>
      <w:r w:rsidR="00BD675E" w:rsidRPr="00BD675E">
        <w:rPr>
          <w:rFonts w:eastAsiaTheme="minorHAnsi" w:hAnsi="Times New Roman" w:ascii="Times New Roman"/>
          <w:b w:val="false"/>
          <w:bCs/>
        </w:rPr>
        <w:t xml:space="preserve">MBS: </w:t>
      </w:r>
      <w:r w:rsidR="00BD675E" w:rsidRPr="00BD675E">
        <w:rPr>
          <w:rFonts w:hAnsi="Times New Roman" w:ascii="Times New Roman"/>
          <w:b w:val="false"/>
        </w:rPr>
        <w:t xml:space="preserve">020041981, </w:t>
      </w:r>
      <w:r w:rsidR="00BD675E" w:rsidRPr="00BD675E">
        <w:rPr>
          <w:rFonts w:eastAsiaTheme="minorHAnsi" w:hAnsi="Times New Roman" w:ascii="Times New Roman"/>
          <w:b w:val="false"/>
          <w:bCs/>
        </w:rPr>
        <w:t xml:space="preserve">OIB : </w:t>
      </w:r>
      <w:r w:rsidR="00BD675E" w:rsidRPr="00BD675E">
        <w:rPr>
          <w:rFonts w:hAnsi="Times New Roman" w:ascii="Times New Roman"/>
          <w:b w:val="false"/>
        </w:rPr>
        <w:t>41673977707</w:t>
      </w:r>
      <w:r w:rsidRPr="002105F8">
        <w:rPr>
          <w:rFonts w:hAnsi="Times New Roman" w:ascii="Times New Roman"/>
          <w:b w:val="false"/>
          <w:bCs/>
        </w:rPr>
        <w:t>,</w:t>
      </w:r>
      <w:r w:rsidRPr="002105F8">
        <w:rPr>
          <w:rFonts w:hAnsi="Times New Roman" w:ascii="Times New Roman"/>
          <w:b w:val="false"/>
        </w:rPr>
        <w:t xml:space="preserve"> dana 1</w:t>
      </w:r>
      <w:r>
        <w:rPr>
          <w:rFonts w:hAnsi="Times New Roman" w:ascii="Times New Roman"/>
          <w:b w:val="false"/>
        </w:rPr>
        <w:t>8</w:t>
      </w:r>
      <w:r w:rsidRPr="002105F8">
        <w:rPr>
          <w:rFonts w:hAnsi="Times New Roman" w:ascii="Times New Roman"/>
          <w:b w:val="false"/>
        </w:rPr>
        <w:t>. srpnja 2017. godine</w:t>
      </w:r>
    </w:p>
    <w:p w:rsidRDefault="008F581A" w:rsidP="008F581A" w:rsidR="008F581A" w:rsidRPr="002105F8">
      <w:pPr>
        <w:jc w:val="both"/>
        <w:rPr>
          <w:rFonts w:hAnsi="Times New Roman" w:ascii="Times New Roman"/>
          <w:b w:val="false"/>
        </w:rPr>
      </w:pPr>
    </w:p>
    <w:p w:rsidRDefault="00F222D9" w:rsidR="00F222D9" w:rsidRPr="002105F8">
      <w:pPr>
        <w:jc w:val="center"/>
        <w:rPr>
          <w:rFonts w:hAnsi="Times New Roman" w:ascii="Times New Roman"/>
          <w:b w:val="false"/>
          <w:bCs/>
        </w:rPr>
      </w:pPr>
      <w:r w:rsidRPr="002105F8">
        <w:rPr>
          <w:rFonts w:hAnsi="Times New Roman" w:ascii="Times New Roman"/>
          <w:b w:val="false"/>
          <w:bCs/>
        </w:rPr>
        <w:t>r</w:t>
      </w:r>
      <w:r w:rsidR="00DC39D8" w:rsidRPr="002105F8">
        <w:rPr>
          <w:rFonts w:hAnsi="Times New Roman" w:ascii="Times New Roman"/>
          <w:b w:val="false"/>
          <w:bCs/>
        </w:rPr>
        <w:t xml:space="preserve"> </w:t>
      </w:r>
      <w:r w:rsidRPr="002105F8">
        <w:rPr>
          <w:rFonts w:hAnsi="Times New Roman" w:ascii="Times New Roman"/>
          <w:b w:val="false"/>
          <w:bCs/>
        </w:rPr>
        <w:t>i</w:t>
      </w:r>
      <w:r w:rsidR="00DC39D8" w:rsidRPr="002105F8">
        <w:rPr>
          <w:rFonts w:hAnsi="Times New Roman" w:ascii="Times New Roman"/>
          <w:b w:val="false"/>
          <w:bCs/>
        </w:rPr>
        <w:t xml:space="preserve"> </w:t>
      </w:r>
      <w:r w:rsidRPr="002105F8">
        <w:rPr>
          <w:rFonts w:hAnsi="Times New Roman" w:ascii="Times New Roman"/>
          <w:b w:val="false"/>
          <w:bCs/>
        </w:rPr>
        <w:t>j</w:t>
      </w:r>
      <w:r w:rsidR="00DC39D8" w:rsidRPr="002105F8">
        <w:rPr>
          <w:rFonts w:hAnsi="Times New Roman" w:ascii="Times New Roman"/>
          <w:b w:val="false"/>
          <w:bCs/>
        </w:rPr>
        <w:t xml:space="preserve"> </w:t>
      </w:r>
      <w:r w:rsidRPr="002105F8">
        <w:rPr>
          <w:rFonts w:hAnsi="Times New Roman" w:ascii="Times New Roman"/>
          <w:b w:val="false"/>
          <w:bCs/>
        </w:rPr>
        <w:t>e</w:t>
      </w:r>
      <w:r w:rsidR="00DC39D8" w:rsidRPr="002105F8">
        <w:rPr>
          <w:rFonts w:hAnsi="Times New Roman" w:ascii="Times New Roman"/>
          <w:b w:val="false"/>
          <w:bCs/>
        </w:rPr>
        <w:t xml:space="preserve"> </w:t>
      </w:r>
      <w:r w:rsidRPr="002105F8">
        <w:rPr>
          <w:rFonts w:hAnsi="Times New Roman" w:ascii="Times New Roman"/>
          <w:b w:val="false"/>
          <w:bCs/>
        </w:rPr>
        <w:t>š</w:t>
      </w:r>
      <w:r w:rsidR="00DC39D8" w:rsidRPr="002105F8">
        <w:rPr>
          <w:rFonts w:hAnsi="Times New Roman" w:ascii="Times New Roman"/>
          <w:b w:val="false"/>
          <w:bCs/>
        </w:rPr>
        <w:t xml:space="preserve"> </w:t>
      </w:r>
      <w:r w:rsidRPr="002105F8">
        <w:rPr>
          <w:rFonts w:hAnsi="Times New Roman" w:ascii="Times New Roman"/>
          <w:b w:val="false"/>
          <w:bCs/>
        </w:rPr>
        <w:t>i</w:t>
      </w:r>
      <w:r w:rsidR="00DC39D8" w:rsidRPr="002105F8">
        <w:rPr>
          <w:rFonts w:hAnsi="Times New Roman" w:ascii="Times New Roman"/>
          <w:b w:val="false"/>
          <w:bCs/>
        </w:rPr>
        <w:t xml:space="preserve"> </w:t>
      </w:r>
      <w:r w:rsidRPr="002105F8">
        <w:rPr>
          <w:rFonts w:hAnsi="Times New Roman" w:ascii="Times New Roman"/>
          <w:b w:val="false"/>
          <w:bCs/>
        </w:rPr>
        <w:t>o</w:t>
      </w:r>
      <w:r w:rsidR="00DC39D8" w:rsidRPr="002105F8">
        <w:rPr>
          <w:rFonts w:hAnsi="Times New Roman" w:ascii="Times New Roman"/>
          <w:b w:val="false"/>
          <w:bCs/>
        </w:rPr>
        <w:t xml:space="preserve">    </w:t>
      </w:r>
      <w:r w:rsidRPr="002105F8">
        <w:rPr>
          <w:rFonts w:hAnsi="Times New Roman" w:ascii="Times New Roman"/>
          <w:b w:val="false"/>
          <w:bCs/>
        </w:rPr>
        <w:t xml:space="preserve"> j</w:t>
      </w:r>
      <w:r w:rsidR="00DC39D8" w:rsidRPr="002105F8">
        <w:rPr>
          <w:rFonts w:hAnsi="Times New Roman" w:ascii="Times New Roman"/>
          <w:b w:val="false"/>
          <w:bCs/>
        </w:rPr>
        <w:t xml:space="preserve"> </w:t>
      </w:r>
      <w:r w:rsidRPr="002105F8">
        <w:rPr>
          <w:rFonts w:hAnsi="Times New Roman" w:ascii="Times New Roman"/>
          <w:b w:val="false"/>
          <w:bCs/>
        </w:rPr>
        <w:t>e</w:t>
      </w:r>
    </w:p>
    <w:p w:rsidRDefault="00F222D9" w:rsidP="00AB23B6" w:rsidR="00F222D9" w:rsidRPr="002105F8">
      <w:pPr>
        <w:jc w:val="both"/>
        <w:rPr>
          <w:rFonts w:hAnsi="Times New Roman" w:ascii="Times New Roman"/>
          <w:b w:val="false"/>
        </w:rPr>
      </w:pPr>
    </w:p>
    <w:p w:rsidRDefault="00AB23B6" w:rsidP="00AB23B6" w:rsidR="00AB23B6" w:rsidRPr="002105F8">
      <w:pPr>
        <w:ind w:firstLine="1440"/>
        <w:jc w:val="both"/>
        <w:rPr>
          <w:rFonts w:hAnsi="Times New Roman" w:ascii="Times New Roman"/>
          <w:b w:val="false"/>
        </w:rPr>
      </w:pPr>
      <w:r w:rsidRPr="002105F8">
        <w:rPr>
          <w:rFonts w:hAnsi="Times New Roman" w:ascii="Times New Roman"/>
          <w:b w:val="false"/>
        </w:rPr>
        <w:t xml:space="preserve">I. </w:t>
      </w:r>
      <w:r w:rsidR="00F222D9" w:rsidRPr="002105F8">
        <w:rPr>
          <w:rFonts w:hAnsi="Times New Roman" w:ascii="Times New Roman"/>
          <w:b w:val="false"/>
        </w:rPr>
        <w:t>Pokreće se prethodni postupak radi utvrđivanja uvjeta za otvaranje stečajnog postupka nad dužnikom</w:t>
      </w:r>
      <w:r w:rsidR="00534EA2" w:rsidRPr="002105F8">
        <w:rPr>
          <w:rFonts w:hAnsi="Times New Roman" w:ascii="Times New Roman"/>
          <w:b w:val="false"/>
        </w:rPr>
        <w:t xml:space="preserve"> </w:t>
      </w:r>
      <w:r w:rsidR="00BD675E" w:rsidRPr="00BD675E">
        <w:rPr>
          <w:rFonts w:hAnsi="Times New Roman" w:ascii="Times New Roman"/>
          <w:b w:val="false"/>
        </w:rPr>
        <w:t xml:space="preserve">ATLAS STANDARD d. o. o. za trgovinu i usluge Otočac (Grad Otočac), Zagrebačka 2, </w:t>
      </w:r>
      <w:r w:rsidR="00BD675E" w:rsidRPr="00BD675E">
        <w:rPr>
          <w:rFonts w:eastAsiaTheme="minorHAnsi" w:hAnsi="Times New Roman" w:ascii="Times New Roman"/>
          <w:b w:val="false"/>
          <w:bCs/>
        </w:rPr>
        <w:t xml:space="preserve">MBS: </w:t>
      </w:r>
      <w:r w:rsidR="00BD675E" w:rsidRPr="00BD675E">
        <w:rPr>
          <w:rFonts w:hAnsi="Times New Roman" w:ascii="Times New Roman"/>
          <w:b w:val="false"/>
        </w:rPr>
        <w:t xml:space="preserve">020041981, </w:t>
      </w:r>
      <w:r w:rsidR="00BD675E" w:rsidRPr="00BD675E">
        <w:rPr>
          <w:rFonts w:eastAsiaTheme="minorHAnsi" w:hAnsi="Times New Roman" w:ascii="Times New Roman"/>
          <w:b w:val="false"/>
          <w:bCs/>
        </w:rPr>
        <w:t xml:space="preserve">OIB : </w:t>
      </w:r>
      <w:r w:rsidR="00BD675E" w:rsidRPr="00BD675E">
        <w:rPr>
          <w:rFonts w:hAnsi="Times New Roman" w:ascii="Times New Roman"/>
          <w:b w:val="false"/>
        </w:rPr>
        <w:t>41673977707</w:t>
      </w:r>
      <w:r w:rsidRPr="002105F8">
        <w:rPr>
          <w:rFonts w:hAnsi="Times New Roman" w:ascii="Times New Roman"/>
          <w:b w:val="false"/>
        </w:rPr>
        <w:t>.</w:t>
      </w:r>
    </w:p>
    <w:p w:rsidRDefault="00F222D9" w:rsidP="00FE1070" w:rsidR="00F222D9" w:rsidRPr="002105F8">
      <w:pPr>
        <w:jc w:val="both"/>
        <w:rPr>
          <w:rFonts w:hAnsi="Times New Roman" w:ascii="Times New Roman"/>
          <w:b w:val="false"/>
        </w:rPr>
      </w:pPr>
      <w:r w:rsidRPr="002105F8">
        <w:rPr>
          <w:rFonts w:hAnsi="Times New Roman" w:ascii="Times New Roman"/>
          <w:b w:val="false"/>
        </w:rPr>
        <w:tab/>
        <w:t xml:space="preserve"> </w:t>
      </w:r>
      <w:r w:rsidR="00AB23B6" w:rsidRPr="002105F8">
        <w:rPr>
          <w:rFonts w:hAnsi="Times New Roman" w:ascii="Times New Roman"/>
          <w:b w:val="false"/>
        </w:rPr>
        <w:t xml:space="preserve">          </w:t>
      </w:r>
      <w:r w:rsidR="003A109B" w:rsidRPr="002105F8">
        <w:rPr>
          <w:rFonts w:hAnsi="Times New Roman" w:ascii="Times New Roman"/>
          <w:b w:val="false"/>
        </w:rPr>
        <w:t>II</w:t>
      </w:r>
      <w:r w:rsidRPr="002105F8">
        <w:rPr>
          <w:rFonts w:hAnsi="Times New Roman" w:ascii="Times New Roman"/>
          <w:b w:val="false"/>
        </w:rPr>
        <w:t>. Pozivaju se dužnikovi dužnici da svoje obveze ispunjavaju vodeći računa o ovom objavljenom rješenju.</w:t>
      </w:r>
    </w:p>
    <w:p w:rsidRDefault="00FE1070" w:rsidP="00FE1070" w:rsidR="00FE1070" w:rsidRPr="002105F8">
      <w:pPr>
        <w:ind w:firstLine="1418"/>
        <w:jc w:val="both"/>
        <w:rPr>
          <w:rFonts w:hAnsi="Times New Roman" w:ascii="Times New Roman"/>
          <w:b w:val="false"/>
        </w:rPr>
      </w:pPr>
      <w:r w:rsidRPr="002105F8">
        <w:rPr>
          <w:rFonts w:hAnsi="Times New Roman" w:ascii="Times New Roman"/>
          <w:b w:val="false"/>
        </w:rPr>
        <w:t>II. Za privremenog stečajnog upravitelja imenuje se Nada Barišić, OIB: 73310761038, M. Jengića 33, Rijeka.</w:t>
      </w:r>
    </w:p>
    <w:p w:rsidRDefault="00FE1070" w:rsidP="00FE1070" w:rsidR="00FE1070" w:rsidRPr="002105F8">
      <w:pPr>
        <w:ind w:firstLine="1418"/>
        <w:jc w:val="both"/>
        <w:rPr>
          <w:rFonts w:hAnsi="Times New Roman" w:ascii="Times New Roman"/>
          <w:b w:val="false"/>
        </w:rPr>
      </w:pPr>
      <w:r w:rsidRPr="002105F8">
        <w:rPr>
          <w:rFonts w:hAnsi="Times New Roman" w:ascii="Times New Roman"/>
          <w:b w:val="false"/>
        </w:rPr>
        <w:t xml:space="preserve">III. Privremeni stečajni upravitelj izvršit će pregled dužnikovog poslovnog prostora, te uvid u knjige i poslovnu dokumentaciju dužnika i nakon toga podnijeti izvješće u kojem će iznijeti svoje stručno mišljenje o tome postoji li razlog za otvaranje stečajnog postupka, a posebno da li se imovinom dužnika mogu pokriti troškovi postupka. (čl. 119. st. 3.  Stečajnog zakona).  </w:t>
      </w:r>
    </w:p>
    <w:p w:rsidRDefault="00FE1070" w:rsidP="00FE1070" w:rsidR="00FE1070" w:rsidRPr="002105F8">
      <w:pPr>
        <w:ind w:firstLine="1418"/>
        <w:jc w:val="both"/>
        <w:rPr>
          <w:rFonts w:hAnsi="Times New Roman" w:ascii="Times New Roman"/>
          <w:b w:val="false"/>
        </w:rPr>
      </w:pPr>
      <w:r w:rsidRPr="002105F8">
        <w:rPr>
          <w:rFonts w:hAnsi="Times New Roman" w:ascii="Times New Roman"/>
          <w:b w:val="false"/>
        </w:rPr>
        <w:t>IV. Pisano izvješće privremeni stečajni upravitelj dužan je predati sudu najkasnije do 1</w:t>
      </w:r>
      <w:r w:rsidR="002105F8" w:rsidRPr="002105F8">
        <w:rPr>
          <w:rFonts w:hAnsi="Times New Roman" w:ascii="Times New Roman"/>
          <w:b w:val="false"/>
        </w:rPr>
        <w:t>5</w:t>
      </w:r>
      <w:r w:rsidRPr="002105F8">
        <w:rPr>
          <w:rFonts w:hAnsi="Times New Roman" w:ascii="Times New Roman"/>
          <w:b w:val="false"/>
        </w:rPr>
        <w:t xml:space="preserve">. </w:t>
      </w:r>
      <w:r w:rsidR="002105F8" w:rsidRPr="002105F8">
        <w:rPr>
          <w:rFonts w:hAnsi="Times New Roman" w:ascii="Times New Roman"/>
          <w:b w:val="false"/>
        </w:rPr>
        <w:t>listopad</w:t>
      </w:r>
      <w:r w:rsidRPr="002105F8">
        <w:rPr>
          <w:rFonts w:hAnsi="Times New Roman" w:ascii="Times New Roman"/>
          <w:b w:val="false"/>
        </w:rPr>
        <w:t>a 2017. godine.</w:t>
      </w:r>
    </w:p>
    <w:p w:rsidRDefault="00FE1070" w:rsidP="00FE1070" w:rsidR="00FE1070" w:rsidRPr="002105F8">
      <w:pPr>
        <w:ind w:firstLine="1418"/>
        <w:jc w:val="both"/>
        <w:rPr>
          <w:rFonts w:hAnsi="Times New Roman" w:ascii="Times New Roman"/>
          <w:b w:val="false"/>
        </w:rPr>
      </w:pPr>
    </w:p>
    <w:p w:rsidRDefault="00FE1070" w:rsidP="00FE1070" w:rsidR="00FE1070" w:rsidRPr="002105F8">
      <w:pPr>
        <w:jc w:val="center"/>
        <w:rPr>
          <w:rFonts w:hAnsi="Times New Roman" w:ascii="Times New Roman"/>
          <w:b w:val="false"/>
          <w:bCs/>
        </w:rPr>
      </w:pPr>
      <w:r w:rsidRPr="002105F8">
        <w:rPr>
          <w:rFonts w:hAnsi="Times New Roman" w:ascii="Times New Roman"/>
          <w:b w:val="false"/>
          <w:bCs/>
        </w:rPr>
        <w:t>z a k l j u č i o    j e</w:t>
      </w:r>
    </w:p>
    <w:p w:rsidRDefault="00FE1070" w:rsidP="00FE1070" w:rsidR="00FE1070" w:rsidRPr="002105F8">
      <w:pPr>
        <w:jc w:val="both"/>
        <w:rPr>
          <w:rFonts w:hAnsi="Times New Roman" w:ascii="Times New Roman"/>
          <w:b w:val="false"/>
        </w:rPr>
      </w:pPr>
    </w:p>
    <w:p w:rsidRDefault="00FE1070" w:rsidP="00FE1070" w:rsidR="00FE1070" w:rsidRPr="002105F8">
      <w:pPr>
        <w:pStyle w:val="Odlomakpopisa"/>
        <w:numPr>
          <w:ilvl w:val="0"/>
          <w:numId w:val="2"/>
        </w:numPr>
        <w:ind w:firstLine="1418" w:left="0"/>
        <w:jc w:val="both"/>
      </w:pPr>
      <w:r w:rsidRPr="00BD675E">
        <w:t xml:space="preserve">Naređuje se osobi ovlaštenoj za zastupanje dužnika </w:t>
      </w:r>
      <w:r w:rsidR="00BD675E" w:rsidRPr="00BD675E">
        <w:t xml:space="preserve">PREDRAG NOVAK, OIB: 53821383807, Orehovica, ULICA VLADIMIRA NAZORA 10  </w:t>
      </w:r>
      <w:r w:rsidRPr="00BD675E">
        <w:t xml:space="preserve">u roku od osam dana preda </w:t>
      </w:r>
      <w:r w:rsidRPr="002105F8">
        <w:t xml:space="preserve">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FE1070" w:rsidP="00FE1070" w:rsidR="00FE1070" w:rsidRPr="002105F8">
      <w:pPr>
        <w:numPr>
          <w:ilvl w:val="0"/>
          <w:numId w:val="2"/>
        </w:numPr>
        <w:tabs>
          <w:tab w:pos="1080" w:val="num"/>
        </w:tabs>
        <w:ind w:firstLine="1418" w:left="0"/>
        <w:jc w:val="both"/>
        <w:rPr>
          <w:rFonts w:hAnsi="Times New Roman" w:ascii="Times New Roman"/>
          <w:b w:val="false"/>
        </w:rPr>
      </w:pPr>
      <w:r w:rsidRPr="002105F8">
        <w:rPr>
          <w:rFonts w:hAnsi="Times New Roman" w:ascii="Times New Roman"/>
          <w:b w:val="false"/>
        </w:rPr>
        <w:lastRenderedPageBreak/>
        <w:t xml:space="preserve">Ako osoba ovlaštena za zastupanje dužnika u dodijeljenom roku ne dostavi pisano izviješće o financijsko – gospodarskom stanju dužnika ili dostavi netočno ili nepotpuno izviješće odgovara vjerovnicima za štetu koja im je time prouzročena (čl.117. st.3. Stečajnog zakona). </w:t>
      </w:r>
    </w:p>
    <w:p w:rsidRDefault="00FE1070" w:rsidP="00FE1070" w:rsidR="00FE1070" w:rsidRPr="002105F8">
      <w:pPr>
        <w:pStyle w:val="Odlomakpopisa"/>
        <w:ind w:firstLine="1418" w:left="0"/>
      </w:pPr>
    </w:p>
    <w:p w:rsidRDefault="00FE1070" w:rsidP="00FE1070" w:rsidR="00FE1070" w:rsidRPr="002105F8">
      <w:pPr>
        <w:numPr>
          <w:ilvl w:val="0"/>
          <w:numId w:val="2"/>
        </w:numPr>
        <w:tabs>
          <w:tab w:pos="1080" w:val="num"/>
        </w:tabs>
        <w:ind w:firstLine="1418" w:left="0"/>
        <w:jc w:val="both"/>
        <w:rPr>
          <w:rFonts w:hAnsi="Times New Roman" w:ascii="Times New Roman"/>
          <w:b w:val="false"/>
        </w:rPr>
      </w:pPr>
      <w:r w:rsidRPr="002105F8">
        <w:rPr>
          <w:rFonts w:hAnsi="Times New Roman" w:ascii="Times New Roman"/>
          <w:b w:val="false"/>
        </w:rPr>
        <w:t>Osobe ovlaštene za zastupanje dužnika odgovaraju kazneno za davanje netočnih ili nepotpunih podataka, obavijesti i izviješća kao za davanje lažnog iskaza u postupku pred sudom (čl.117. st.4. Stečajnog zakona).</w:t>
      </w:r>
    </w:p>
    <w:p w:rsidRDefault="00FE1070" w:rsidP="00FE1070" w:rsidR="00FE1070" w:rsidRPr="002105F8">
      <w:pPr>
        <w:numPr>
          <w:ilvl w:val="0"/>
          <w:numId w:val="2"/>
        </w:numPr>
        <w:tabs>
          <w:tab w:pos="1080" w:val="num"/>
        </w:tabs>
        <w:ind w:firstLine="1418" w:left="0"/>
        <w:jc w:val="both"/>
        <w:rPr>
          <w:rFonts w:hAnsi="Times New Roman" w:ascii="Times New Roman"/>
          <w:b w:val="false"/>
        </w:rPr>
      </w:pPr>
      <w:r w:rsidRPr="002105F8">
        <w:rPr>
          <w:rFonts w:hAnsi="Times New Roman" w:ascii="Times New Roman"/>
          <w:b w:val="false"/>
        </w:rPr>
        <w:t xml:space="preserve">Određuje se ročište radi očitovanja o prijedlogu za otvaranje stečajnog postupka nad dužnikom i raspravi o pretpostavkama za otvaranje stečajnoga postupka za dan </w:t>
      </w:r>
    </w:p>
    <w:p w:rsidRDefault="002105F8" w:rsidP="00FE1070" w:rsidR="00FE1070" w:rsidRPr="002105F8">
      <w:pPr>
        <w:jc w:val="center"/>
        <w:rPr>
          <w:rFonts w:hAnsi="Times New Roman" w:ascii="Times New Roman"/>
          <w:b w:val="false"/>
          <w:bCs/>
        </w:rPr>
      </w:pPr>
      <w:r w:rsidRPr="002105F8">
        <w:rPr>
          <w:rFonts w:hAnsi="Times New Roman" w:ascii="Times New Roman"/>
          <w:b w:val="false"/>
          <w:bCs/>
        </w:rPr>
        <w:t>7. studenoga</w:t>
      </w:r>
      <w:r w:rsidR="00FE1070" w:rsidRPr="002105F8">
        <w:rPr>
          <w:rFonts w:hAnsi="Times New Roman" w:ascii="Times New Roman"/>
          <w:b w:val="false"/>
          <w:bCs/>
        </w:rPr>
        <w:t xml:space="preserve"> 2017. godine u </w:t>
      </w:r>
      <w:r w:rsidR="00BD675E">
        <w:rPr>
          <w:rFonts w:hAnsi="Times New Roman" w:ascii="Times New Roman"/>
          <w:b w:val="false"/>
          <w:bCs/>
        </w:rPr>
        <w:t>10</w:t>
      </w:r>
      <w:r w:rsidR="00FE1070" w:rsidRPr="002105F8">
        <w:rPr>
          <w:rFonts w:hAnsi="Times New Roman" w:ascii="Times New Roman"/>
          <w:b w:val="false"/>
          <w:bCs/>
        </w:rPr>
        <w:t>:</w:t>
      </w:r>
      <w:r w:rsidR="00BD675E">
        <w:rPr>
          <w:rFonts w:hAnsi="Times New Roman" w:ascii="Times New Roman"/>
          <w:b w:val="false"/>
          <w:bCs/>
        </w:rPr>
        <w:t>0</w:t>
      </w:r>
      <w:r w:rsidR="00FE1070" w:rsidRPr="002105F8">
        <w:rPr>
          <w:rFonts w:hAnsi="Times New Roman" w:ascii="Times New Roman"/>
          <w:b w:val="false"/>
          <w:bCs/>
        </w:rPr>
        <w:t>0 sati</w:t>
      </w:r>
    </w:p>
    <w:p w:rsidRDefault="00FE1070" w:rsidP="00FE1070" w:rsidR="00FE1070" w:rsidRPr="002105F8">
      <w:pPr>
        <w:jc w:val="center"/>
        <w:rPr>
          <w:rFonts w:hAnsi="Times New Roman" w:ascii="Times New Roman"/>
          <w:b w:val="false"/>
        </w:rPr>
      </w:pPr>
      <w:r w:rsidRPr="002105F8">
        <w:rPr>
          <w:rFonts w:hAnsi="Times New Roman" w:ascii="Times New Roman"/>
          <w:b w:val="false"/>
        </w:rPr>
        <w:t xml:space="preserve">kod Trgovačkog suda u Rijeci, </w:t>
      </w:r>
    </w:p>
    <w:p w:rsidRDefault="00FE1070" w:rsidP="00FE1070" w:rsidR="00FE1070" w:rsidRPr="002105F8">
      <w:pPr>
        <w:jc w:val="center"/>
        <w:rPr>
          <w:rFonts w:hAnsi="Times New Roman" w:ascii="Times New Roman"/>
          <w:b w:val="false"/>
        </w:rPr>
      </w:pPr>
      <w:r w:rsidRPr="002105F8">
        <w:rPr>
          <w:rFonts w:hAnsi="Times New Roman" w:ascii="Times New Roman"/>
          <w:b w:val="false"/>
        </w:rPr>
        <w:t>Zadarska ulica 1 i 3,</w:t>
      </w:r>
    </w:p>
    <w:p w:rsidRDefault="00FE1070" w:rsidP="00FE1070" w:rsidR="00FE1070" w:rsidRPr="002105F8">
      <w:pPr>
        <w:jc w:val="center"/>
        <w:rPr>
          <w:rFonts w:hAnsi="Times New Roman" w:ascii="Times New Roman"/>
          <w:b w:val="false"/>
        </w:rPr>
      </w:pPr>
      <w:r w:rsidRPr="002105F8">
        <w:rPr>
          <w:rFonts w:hAnsi="Times New Roman" w:ascii="Times New Roman"/>
          <w:b w:val="false"/>
        </w:rPr>
        <w:t>I. kat, sudnica broj 2</w:t>
      </w:r>
    </w:p>
    <w:p w:rsidRDefault="00FE1070" w:rsidP="00FE1070" w:rsidR="00FE1070" w:rsidRPr="002105F8">
      <w:pPr>
        <w:jc w:val="both"/>
        <w:rPr>
          <w:rFonts w:hAnsi="Times New Roman" w:ascii="Times New Roman"/>
          <w:b w:val="false"/>
        </w:rPr>
      </w:pPr>
      <w:r w:rsidRPr="002105F8">
        <w:rPr>
          <w:rFonts w:hAnsi="Times New Roman" w:ascii="Times New Roman"/>
          <w:b w:val="false"/>
        </w:rPr>
        <w:t>na koje se ročište se dostavom ovoga zaključka pozivaju:</w:t>
      </w:r>
    </w:p>
    <w:p w:rsidRDefault="00FE1070" w:rsidP="00FE1070" w:rsidR="00FE1070" w:rsidRPr="002105F8">
      <w:pPr>
        <w:jc w:val="both"/>
        <w:rPr>
          <w:rFonts w:hAnsi="Times New Roman" w:ascii="Times New Roman"/>
          <w:b w:val="false"/>
        </w:rPr>
      </w:pPr>
      <w:r w:rsidRPr="002105F8">
        <w:rPr>
          <w:rFonts w:hAnsi="Times New Roman" w:ascii="Times New Roman"/>
          <w:b w:val="false"/>
        </w:rPr>
        <w:t>- osobe ovlaštene za zastupanje dužnika po zakonu</w:t>
      </w:r>
    </w:p>
    <w:p w:rsidRDefault="00FE1070" w:rsidP="00FE1070" w:rsidR="00FE1070" w:rsidRPr="002105F8">
      <w:pPr>
        <w:jc w:val="both"/>
        <w:rPr>
          <w:rFonts w:hAnsi="Times New Roman" w:ascii="Times New Roman"/>
          <w:b w:val="false"/>
        </w:rPr>
      </w:pPr>
      <w:r w:rsidRPr="002105F8">
        <w:rPr>
          <w:rFonts w:hAnsi="Times New Roman" w:ascii="Times New Roman"/>
          <w:b w:val="false"/>
        </w:rPr>
        <w:t>- podnositelj prijedloga,</w:t>
      </w:r>
    </w:p>
    <w:p w:rsidRDefault="00FE1070" w:rsidP="00FE1070" w:rsidR="00FE1070" w:rsidRPr="002105F8">
      <w:pPr>
        <w:jc w:val="both"/>
        <w:rPr>
          <w:rFonts w:hAnsi="Times New Roman" w:ascii="Times New Roman"/>
          <w:b w:val="false"/>
        </w:rPr>
      </w:pPr>
      <w:r w:rsidRPr="002105F8">
        <w:rPr>
          <w:rFonts w:hAnsi="Times New Roman" w:ascii="Times New Roman"/>
          <w:b w:val="false"/>
        </w:rPr>
        <w:t>- pravne osobe koje za dužnika obavljaju poslove platnog prometa.</w:t>
      </w:r>
    </w:p>
    <w:p w:rsidRDefault="00FE1070" w:rsidP="00AE197F" w:rsidR="00FE1070" w:rsidRPr="002105F8">
      <w:pPr>
        <w:pStyle w:val="Odlomakpopisa"/>
        <w:numPr>
          <w:ilvl w:val="0"/>
          <w:numId w:val="2"/>
        </w:numPr>
        <w:ind w:firstLine="1418" w:left="0"/>
        <w:jc w:val="both"/>
      </w:pPr>
      <w:r w:rsidRPr="002105F8">
        <w:t>Na ročištu iz točke IV. izreke pozvane osobe očitovat će se o prijedlogu za otvaranje stečajnog postupka. One se o prijedlogu mogu očitovati i pisano (čl.123. st.2. Stečajnog zakona).</w:t>
      </w:r>
    </w:p>
    <w:p w:rsidRDefault="009608AF" w:rsidR="009608AF" w:rsidRPr="002105F8">
      <w:pPr>
        <w:rPr>
          <w:rFonts w:hAnsi="Times New Roman" w:ascii="Times New Roman"/>
          <w:b w:val="false"/>
        </w:rPr>
      </w:pPr>
    </w:p>
    <w:p w:rsidRDefault="00F222D9" w:rsidR="00F222D9" w:rsidRPr="002105F8">
      <w:pPr>
        <w:pStyle w:val="Naslov2"/>
        <w:rPr>
          <w:bCs/>
          <w:sz w:val="24"/>
        </w:rPr>
      </w:pPr>
      <w:r w:rsidRPr="002105F8">
        <w:rPr>
          <w:bCs/>
          <w:sz w:val="24"/>
        </w:rPr>
        <w:t>Obrazloženje</w:t>
      </w:r>
    </w:p>
    <w:p w:rsidRDefault="00F222D9" w:rsidR="00F222D9" w:rsidRPr="002105F8">
      <w:pPr>
        <w:jc w:val="both"/>
        <w:rPr>
          <w:rFonts w:hAnsi="Times New Roman" w:ascii="Times New Roman"/>
          <w:b w:val="false"/>
        </w:rPr>
      </w:pPr>
      <w:r w:rsidRPr="002105F8">
        <w:rPr>
          <w:rFonts w:hAnsi="Times New Roman" w:ascii="Times New Roman"/>
          <w:b w:val="false"/>
        </w:rPr>
        <w:tab/>
      </w:r>
      <w:r w:rsidRPr="002105F8">
        <w:rPr>
          <w:rFonts w:hAnsi="Times New Roman" w:ascii="Times New Roman"/>
          <w:b w:val="false"/>
        </w:rPr>
        <w:tab/>
        <w:t xml:space="preserve">Predlagatelj </w:t>
      </w:r>
      <w:r w:rsidR="00FE1070" w:rsidRPr="002105F8">
        <w:rPr>
          <w:rFonts w:hAnsi="Times New Roman" w:ascii="Times New Roman"/>
          <w:b w:val="false"/>
        </w:rPr>
        <w:t xml:space="preserve">Financijska agencija </w:t>
      </w:r>
      <w:r w:rsidRPr="002105F8">
        <w:rPr>
          <w:rFonts w:hAnsi="Times New Roman" w:ascii="Times New Roman"/>
          <w:b w:val="false"/>
        </w:rPr>
        <w:t xml:space="preserve">je podnio sudu prijedlog za </w:t>
      </w:r>
      <w:r w:rsidR="004F3423" w:rsidRPr="002105F8">
        <w:rPr>
          <w:rFonts w:hAnsi="Times New Roman" w:ascii="Times New Roman"/>
          <w:b w:val="false"/>
        </w:rPr>
        <w:t>pokretanje skraćenog</w:t>
      </w:r>
      <w:r w:rsidRPr="002105F8">
        <w:rPr>
          <w:rFonts w:hAnsi="Times New Roman" w:ascii="Times New Roman"/>
          <w:b w:val="false"/>
        </w:rPr>
        <w:t xml:space="preserve"> stečajnog postupka nad dužnikom</w:t>
      </w:r>
      <w:r w:rsidR="004E7334" w:rsidRPr="002105F8">
        <w:rPr>
          <w:rFonts w:hAnsi="Times New Roman" w:ascii="Times New Roman"/>
          <w:b w:val="false"/>
        </w:rPr>
        <w:t xml:space="preserve"> </w:t>
      </w:r>
      <w:r w:rsidR="00BD675E" w:rsidRPr="00BD675E">
        <w:rPr>
          <w:rFonts w:hAnsi="Times New Roman" w:ascii="Times New Roman"/>
          <w:b w:val="false"/>
        </w:rPr>
        <w:t xml:space="preserve">ATLAS STANDARD d. o. o. za trgovinu i usluge Otočac (Grad Otočac), Zagrebačka 2, </w:t>
      </w:r>
      <w:r w:rsidR="00BD675E" w:rsidRPr="00BD675E">
        <w:rPr>
          <w:rFonts w:eastAsiaTheme="minorHAnsi" w:hAnsi="Times New Roman" w:ascii="Times New Roman"/>
          <w:b w:val="false"/>
          <w:bCs/>
        </w:rPr>
        <w:t xml:space="preserve">MBS: </w:t>
      </w:r>
      <w:r w:rsidR="00BD675E" w:rsidRPr="00BD675E">
        <w:rPr>
          <w:rFonts w:hAnsi="Times New Roman" w:ascii="Times New Roman"/>
          <w:b w:val="false"/>
        </w:rPr>
        <w:t xml:space="preserve">020041981, </w:t>
      </w:r>
      <w:r w:rsidR="00BD675E" w:rsidRPr="00BD675E">
        <w:rPr>
          <w:rFonts w:eastAsiaTheme="minorHAnsi" w:hAnsi="Times New Roman" w:ascii="Times New Roman"/>
          <w:b w:val="false"/>
          <w:bCs/>
        </w:rPr>
        <w:t xml:space="preserve">OIB : </w:t>
      </w:r>
      <w:r w:rsidR="00BD675E" w:rsidRPr="00BD675E">
        <w:rPr>
          <w:rFonts w:hAnsi="Times New Roman" w:ascii="Times New Roman"/>
          <w:b w:val="false"/>
        </w:rPr>
        <w:t>41673977707</w:t>
      </w:r>
      <w:r w:rsidR="004E7334" w:rsidRPr="002105F8">
        <w:rPr>
          <w:rFonts w:hAnsi="Times New Roman" w:ascii="Times New Roman"/>
          <w:b w:val="false"/>
        </w:rPr>
        <w:t>.</w:t>
      </w:r>
    </w:p>
    <w:p w:rsidRDefault="00F222D9" w:rsidR="00F222D9" w:rsidRPr="002105F8">
      <w:pPr>
        <w:jc w:val="both"/>
        <w:rPr>
          <w:rFonts w:hAnsi="Times New Roman" w:ascii="Times New Roman"/>
          <w:b w:val="false"/>
        </w:rPr>
      </w:pPr>
      <w:r w:rsidRPr="002105F8">
        <w:rPr>
          <w:rFonts w:hAnsi="Times New Roman" w:ascii="Times New Roman"/>
          <w:b w:val="false"/>
        </w:rPr>
        <w:tab/>
      </w:r>
      <w:r w:rsidRPr="002105F8">
        <w:rPr>
          <w:rFonts w:hAnsi="Times New Roman" w:ascii="Times New Roman"/>
          <w:b w:val="false"/>
        </w:rPr>
        <w:tab/>
      </w:r>
      <w:r w:rsidR="004F3423" w:rsidRPr="002105F8">
        <w:rPr>
          <w:rFonts w:hAnsi="Times New Roman" w:ascii="Times New Roman"/>
          <w:b w:val="false"/>
        </w:rPr>
        <w:t xml:space="preserve">U skraćenom stečajnom postupku </w:t>
      </w:r>
      <w:r w:rsidR="002B22CD" w:rsidRPr="002105F8">
        <w:rPr>
          <w:rFonts w:hAnsi="Times New Roman" w:ascii="Times New Roman"/>
          <w:b w:val="false"/>
        </w:rPr>
        <w:t>nisu se ispunili uvjeti za istovremeno otvaranje i zaključenje stečajnog postupka nad dužnikom,</w:t>
      </w:r>
      <w:r w:rsidR="005F3CFB" w:rsidRPr="002105F8">
        <w:rPr>
          <w:rFonts w:hAnsi="Times New Roman" w:ascii="Times New Roman"/>
          <w:b w:val="false"/>
        </w:rPr>
        <w:t xml:space="preserve"> </w:t>
      </w:r>
      <w:r w:rsidR="002B22CD" w:rsidRPr="002105F8">
        <w:rPr>
          <w:rFonts w:hAnsi="Times New Roman" w:ascii="Times New Roman"/>
          <w:b w:val="false"/>
        </w:rPr>
        <w:t>te je sud obustavio skraćeni steč</w:t>
      </w:r>
      <w:r w:rsidR="005F3CFB" w:rsidRPr="002105F8">
        <w:rPr>
          <w:rFonts w:hAnsi="Times New Roman" w:ascii="Times New Roman"/>
          <w:b w:val="false"/>
        </w:rPr>
        <w:t>a</w:t>
      </w:r>
      <w:r w:rsidR="002B22CD" w:rsidRPr="002105F8">
        <w:rPr>
          <w:rFonts w:hAnsi="Times New Roman" w:ascii="Times New Roman"/>
          <w:b w:val="false"/>
        </w:rPr>
        <w:t xml:space="preserve">jni postupak i donio ovo rješenje o pokretanju prethodnog postupka u skladu sa člankom </w:t>
      </w:r>
      <w:r w:rsidR="00FE1070" w:rsidRPr="002105F8">
        <w:rPr>
          <w:rFonts w:hAnsi="Times New Roman" w:ascii="Times New Roman"/>
          <w:b w:val="false"/>
        </w:rPr>
        <w:t>433.</w:t>
      </w:r>
      <w:r w:rsidR="002B22CD" w:rsidRPr="002105F8">
        <w:rPr>
          <w:rFonts w:hAnsi="Times New Roman" w:ascii="Times New Roman"/>
          <w:b w:val="false"/>
        </w:rPr>
        <w:t xml:space="preserve"> Stečajnog zakona </w:t>
      </w:r>
      <w:r w:rsidR="002B22CD" w:rsidRPr="002105F8">
        <w:rPr>
          <w:rFonts w:hAnsi="Times New Roman" w:ascii="Times New Roman"/>
          <w:b w:val="false"/>
          <w:bCs/>
        </w:rPr>
        <w:t>(</w:t>
      </w:r>
      <w:r w:rsidR="00FE1070" w:rsidRPr="002105F8">
        <w:rPr>
          <w:rFonts w:hAnsi="Times New Roman" w:ascii="Times New Roman"/>
          <w:b w:val="false"/>
          <w:bCs/>
        </w:rPr>
        <w:t>NN 71/15</w:t>
      </w:r>
      <w:r w:rsidR="002B22CD" w:rsidRPr="002105F8">
        <w:rPr>
          <w:rFonts w:hAnsi="Times New Roman" w:ascii="Times New Roman"/>
          <w:b w:val="false"/>
          <w:bCs/>
        </w:rPr>
        <w:t>)</w:t>
      </w:r>
      <w:r w:rsidRPr="002105F8">
        <w:rPr>
          <w:rFonts w:hAnsi="Times New Roman" w:ascii="Times New Roman"/>
          <w:b w:val="false"/>
        </w:rPr>
        <w:t xml:space="preserve">.   </w:t>
      </w:r>
    </w:p>
    <w:p w:rsidRDefault="0064762A" w:rsidR="0064762A" w:rsidRPr="002105F8">
      <w:pPr>
        <w:jc w:val="both"/>
        <w:rPr>
          <w:rFonts w:hAnsi="Times New Roman" w:ascii="Times New Roman"/>
          <w:b w:val="false"/>
        </w:rPr>
      </w:pPr>
      <w:r w:rsidRPr="002105F8">
        <w:rPr>
          <w:rFonts w:hAnsi="Times New Roman" w:ascii="Times New Roman"/>
          <w:b w:val="false"/>
        </w:rPr>
        <w:tab/>
      </w:r>
      <w:r w:rsidRPr="002105F8">
        <w:rPr>
          <w:rFonts w:hAnsi="Times New Roman" w:ascii="Times New Roman"/>
          <w:b w:val="false"/>
        </w:rPr>
        <w:tab/>
        <w:t>U skladu s odredbom članka 118. Stečajnog zakona sud je imenovao privremenog stečajnog upravitelja, a u skladu s odredbom članka 117. stavak 2. i 3. Stečajnog zakona odlučeno je kao u točki I. do III. ovog zaključka.</w:t>
      </w:r>
    </w:p>
    <w:p w:rsidRDefault="00F222D9" w:rsidR="00F222D9" w:rsidRPr="002105F8">
      <w:pPr>
        <w:tabs>
          <w:tab w:pos="448" w:val="left"/>
        </w:tabs>
        <w:jc w:val="center"/>
        <w:rPr>
          <w:rFonts w:hAnsi="Times New Roman" w:ascii="Times New Roman"/>
          <w:b w:val="false"/>
        </w:rPr>
      </w:pPr>
      <w:r w:rsidRPr="002105F8">
        <w:rPr>
          <w:rFonts w:hAnsi="Times New Roman" w:ascii="Times New Roman"/>
          <w:b w:val="false"/>
        </w:rPr>
        <w:t xml:space="preserve">Rijeka, </w:t>
      </w:r>
      <w:r w:rsidR="002105F8" w:rsidRPr="002105F8">
        <w:rPr>
          <w:rFonts w:hAnsi="Times New Roman" w:ascii="Times New Roman"/>
          <w:b w:val="false"/>
        </w:rPr>
        <w:t>18. srpnja</w:t>
      </w:r>
      <w:r w:rsidR="00FE1070" w:rsidRPr="002105F8">
        <w:rPr>
          <w:rFonts w:hAnsi="Times New Roman" w:ascii="Times New Roman"/>
          <w:b w:val="false"/>
        </w:rPr>
        <w:t xml:space="preserve"> 2017</w:t>
      </w:r>
      <w:r w:rsidRPr="002105F8">
        <w:rPr>
          <w:rFonts w:hAnsi="Times New Roman" w:ascii="Times New Roman"/>
          <w:b w:val="false"/>
        </w:rPr>
        <w:t>. godine</w:t>
      </w:r>
    </w:p>
    <w:p w:rsidRDefault="00F222D9" w:rsidP="00F222D9" w:rsidR="00F222D9" w:rsidRPr="002105F8">
      <w:pPr>
        <w:jc w:val="center"/>
        <w:rPr>
          <w:rFonts w:hAnsi="Times New Roman" w:ascii="Times New Roman"/>
          <w:b w:val="false"/>
        </w:rPr>
      </w:pPr>
      <w:r w:rsidRPr="002105F8">
        <w:rPr>
          <w:rFonts w:hAnsi="Times New Roman" w:ascii="Times New Roman"/>
          <w:b w:val="false"/>
        </w:rPr>
        <w:t xml:space="preserve">                                                                                         Sudac</w:t>
      </w:r>
    </w:p>
    <w:p w:rsidRDefault="00F222D9" w:rsidR="00F222D9" w:rsidRPr="002105F8">
      <w:pPr>
        <w:jc w:val="both"/>
        <w:rPr>
          <w:rFonts w:hAnsi="Times New Roman" w:ascii="Times New Roman"/>
          <w:b w:val="false"/>
        </w:rPr>
      </w:pPr>
      <w:r w:rsidRPr="002105F8">
        <w:rPr>
          <w:rFonts w:hAnsi="Times New Roman" w:ascii="Times New Roman"/>
          <w:b w:val="false"/>
        </w:rPr>
        <w:t xml:space="preserve">                                                                                         </w:t>
      </w:r>
      <w:r w:rsidR="00313DDB" w:rsidRPr="002105F8">
        <w:rPr>
          <w:rFonts w:hAnsi="Times New Roman" w:ascii="Times New Roman"/>
          <w:b w:val="false"/>
        </w:rPr>
        <w:t xml:space="preserve">   </w:t>
      </w:r>
      <w:r w:rsidR="00AC31E5" w:rsidRPr="002105F8">
        <w:rPr>
          <w:rFonts w:hAnsi="Times New Roman" w:ascii="Times New Roman"/>
          <w:b w:val="false"/>
        </w:rPr>
        <w:t xml:space="preserve">         </w:t>
      </w:r>
      <w:r w:rsidR="00313DDB" w:rsidRPr="002105F8">
        <w:rPr>
          <w:rFonts w:hAnsi="Times New Roman" w:ascii="Times New Roman"/>
          <w:b w:val="false"/>
        </w:rPr>
        <w:t xml:space="preserve">    </w:t>
      </w:r>
      <w:r w:rsidRPr="002105F8">
        <w:rPr>
          <w:rFonts w:hAnsi="Times New Roman" w:ascii="Times New Roman"/>
          <w:b w:val="false"/>
        </w:rPr>
        <w:t xml:space="preserve">Vera Jelenović </w:t>
      </w:r>
    </w:p>
    <w:p w:rsidRDefault="00F222D9" w:rsidR="00F222D9" w:rsidRPr="002105F8">
      <w:pPr>
        <w:jc w:val="both"/>
        <w:rPr>
          <w:rFonts w:hAnsi="Times New Roman" w:ascii="Times New Roman"/>
          <w:b w:val="false"/>
        </w:rPr>
      </w:pPr>
      <w:r w:rsidRPr="002105F8">
        <w:rPr>
          <w:rFonts w:hAnsi="Times New Roman" w:ascii="Times New Roman"/>
          <w:b w:val="false"/>
        </w:rPr>
        <w:tab/>
      </w:r>
      <w:r w:rsidRPr="002105F8">
        <w:rPr>
          <w:rFonts w:hAnsi="Times New Roman" w:ascii="Times New Roman"/>
          <w:b w:val="false"/>
        </w:rPr>
        <w:tab/>
      </w:r>
      <w:r w:rsidRPr="002105F8">
        <w:rPr>
          <w:rFonts w:hAnsi="Times New Roman" w:ascii="Times New Roman"/>
          <w:b w:val="false"/>
        </w:rPr>
        <w:tab/>
      </w:r>
      <w:r w:rsidRPr="002105F8">
        <w:rPr>
          <w:rFonts w:hAnsi="Times New Roman" w:ascii="Times New Roman"/>
          <w:b w:val="false"/>
        </w:rPr>
        <w:tab/>
      </w:r>
      <w:r w:rsidRPr="002105F8">
        <w:rPr>
          <w:rFonts w:hAnsi="Times New Roman" w:ascii="Times New Roman"/>
          <w:b w:val="false"/>
        </w:rPr>
        <w:tab/>
      </w:r>
      <w:r w:rsidRPr="002105F8">
        <w:rPr>
          <w:rFonts w:hAnsi="Times New Roman" w:ascii="Times New Roman"/>
          <w:b w:val="false"/>
        </w:rPr>
        <w:tab/>
      </w:r>
      <w:r w:rsidRPr="002105F8">
        <w:rPr>
          <w:rFonts w:hAnsi="Times New Roman" w:ascii="Times New Roman"/>
          <w:b w:val="false"/>
        </w:rPr>
        <w:tab/>
      </w:r>
    </w:p>
    <w:p w:rsidRDefault="00F222D9" w:rsidR="00F222D9" w:rsidRPr="002105F8">
      <w:pPr>
        <w:rPr>
          <w:rFonts w:hAnsi="Times New Roman" w:ascii="Times New Roman"/>
          <w:b w:val="false"/>
        </w:rPr>
      </w:pPr>
      <w:r w:rsidRPr="002105F8">
        <w:rPr>
          <w:rFonts w:hAnsi="Times New Roman" w:ascii="Times New Roman"/>
          <w:b w:val="false"/>
        </w:rPr>
        <w:t>UPUTA O PRAVNOM LIJEKU:</w:t>
      </w:r>
    </w:p>
    <w:p w:rsidRDefault="00F222D9" w:rsidR="00F222D9" w:rsidRPr="002105F8">
      <w:pPr>
        <w:rPr>
          <w:rFonts w:hAnsi="Times New Roman" w:ascii="Times New Roman"/>
          <w:b w:val="false"/>
        </w:rPr>
      </w:pPr>
      <w:r w:rsidRPr="002105F8">
        <w:rPr>
          <w:rFonts w:hAnsi="Times New Roman" w:ascii="Times New Roman"/>
          <w:b w:val="false"/>
        </w:rPr>
        <w:tab/>
        <w:t xml:space="preserve">Protiv  ovog  rješenja </w:t>
      </w:r>
      <w:r w:rsidR="009608AF" w:rsidRPr="002105F8">
        <w:rPr>
          <w:rFonts w:hAnsi="Times New Roman" w:ascii="Times New Roman"/>
          <w:b w:val="false"/>
        </w:rPr>
        <w:t xml:space="preserve">o pokretanju prethodnog postupka </w:t>
      </w:r>
      <w:r w:rsidRPr="002105F8">
        <w:rPr>
          <w:rFonts w:hAnsi="Times New Roman" w:ascii="Times New Roman"/>
          <w:b w:val="false"/>
        </w:rPr>
        <w:t>žalba nije</w:t>
      </w:r>
      <w:r w:rsidR="00FE1070" w:rsidRPr="002105F8">
        <w:rPr>
          <w:rFonts w:hAnsi="Times New Roman" w:ascii="Times New Roman"/>
          <w:b w:val="false"/>
        </w:rPr>
        <w:t xml:space="preserve"> dopuštena</w:t>
      </w:r>
      <w:r w:rsidRPr="002105F8">
        <w:rPr>
          <w:rFonts w:hAnsi="Times New Roman" w:ascii="Times New Roman"/>
          <w:b w:val="false"/>
        </w:rPr>
        <w:t>.</w:t>
      </w:r>
    </w:p>
    <w:p w:rsidRDefault="0064762A" w:rsidR="0064762A" w:rsidRPr="002105F8">
      <w:pPr>
        <w:rPr>
          <w:rFonts w:hAnsi="Times New Roman" w:ascii="Times New Roman"/>
          <w:b w:val="false"/>
        </w:rPr>
      </w:pPr>
      <w:r w:rsidRPr="002105F8">
        <w:rPr>
          <w:rFonts w:hAnsi="Times New Roman" w:ascii="Times New Roman"/>
          <w:b w:val="false"/>
        </w:rPr>
        <w:tab/>
        <w:t>Protiv zaključka žalba nije dopuštena</w:t>
      </w:r>
      <w:r w:rsidR="00AE197F" w:rsidRPr="002105F8">
        <w:rPr>
          <w:rFonts w:hAnsi="Times New Roman" w:ascii="Times New Roman"/>
          <w:b w:val="false"/>
        </w:rPr>
        <w:t>.</w:t>
      </w:r>
    </w:p>
    <w:p w:rsidRDefault="009608AF" w:rsidP="00603DB5" w:rsidR="009608AF" w:rsidRPr="002105F8">
      <w:pPr>
        <w:ind w:firstLine="720"/>
        <w:jc w:val="both"/>
        <w:rPr>
          <w:rFonts w:hAnsi="Times New Roman" w:ascii="Times New Roman"/>
          <w:b w:val="false"/>
        </w:rPr>
      </w:pPr>
      <w:r w:rsidRPr="002105F8">
        <w:rPr>
          <w:rFonts w:hAnsi="Times New Roman" w:ascii="Times New Roman"/>
          <w:b w:val="false"/>
        </w:rPr>
        <w:t xml:space="preserve">Protiv  odluke iz točke </w:t>
      </w:r>
      <w:r w:rsidR="0064762A" w:rsidRPr="002105F8">
        <w:rPr>
          <w:rFonts w:hAnsi="Times New Roman" w:ascii="Times New Roman"/>
          <w:b w:val="false"/>
        </w:rPr>
        <w:t>II.</w:t>
      </w:r>
      <w:r w:rsidRPr="002105F8">
        <w:rPr>
          <w:rFonts w:hAnsi="Times New Roman" w:ascii="Times New Roman"/>
          <w:b w:val="false"/>
        </w:rPr>
        <w:t xml:space="preserve"> ovog rješenja nezadovoljna stranka može podnijeti žalbu u roku od 8 dana od dana primitka istog. </w:t>
      </w:r>
      <w:r w:rsidR="00AE197F" w:rsidRPr="002105F8">
        <w:rPr>
          <w:rFonts w:hAnsi="Times New Roman" w:ascii="Times New Roman"/>
          <w:b w:val="false"/>
        </w:rPr>
        <w:t xml:space="preserve">Dostava se smatra obavljenom istekom osmoga dana od dana objave pismena na mrežnoj stranici e-Oglasna ploča sudova. </w:t>
      </w:r>
      <w:r w:rsidRPr="002105F8">
        <w:rPr>
          <w:rFonts w:hAnsi="Times New Roman" w:ascii="Times New Roman"/>
          <w:b w:val="false"/>
        </w:rPr>
        <w:t>Žalba se podnosi putem ovog  suda u dva  istovjetna primjerka, a o žalbi odlučuje Visoki trgovački sud  Republike  Hrvatske.</w:t>
      </w:r>
    </w:p>
    <w:p w:rsidRDefault="008535C0" w:rsidR="008535C0" w:rsidRPr="002105F8">
      <w:pPr>
        <w:rPr>
          <w:rFonts w:hAnsi="Times New Roman" w:ascii="Times New Roman"/>
          <w:b w:val="false"/>
        </w:rPr>
      </w:pPr>
    </w:p>
    <w:p w:rsidRDefault="00FE1070" w:rsidR="00FE1070" w:rsidRPr="002105F8">
      <w:pPr>
        <w:rPr>
          <w:rFonts w:hAnsi="Times New Roman" w:ascii="Times New Roman"/>
          <w:b w:val="false"/>
        </w:rPr>
      </w:pPr>
    </w:p>
    <w:p w:rsidRDefault="00FE1070" w:rsidR="00FE1070" w:rsidRPr="002105F8">
      <w:pPr>
        <w:rPr>
          <w:rFonts w:hAnsi="Times New Roman" w:ascii="Times New Roman"/>
          <w:b w:val="false"/>
        </w:rPr>
      </w:pPr>
    </w:p>
    <w:p w:rsidRDefault="00FE1070" w:rsidR="00FE1070" w:rsidRPr="002105F8">
      <w:pPr>
        <w:rPr>
          <w:rFonts w:hAnsi="Times New Roman" w:ascii="Times New Roman"/>
          <w:b w:val="false"/>
        </w:rPr>
      </w:pPr>
    </w:p>
    <w:p w:rsidRDefault="008535C0" w:rsidR="008535C0" w:rsidRPr="002105F8">
      <w:pPr>
        <w:rPr>
          <w:rFonts w:hAnsi="Times New Roman" w:ascii="Times New Roman"/>
          <w:b w:val="false"/>
        </w:rPr>
      </w:pPr>
      <w:r w:rsidRPr="002105F8">
        <w:rPr>
          <w:rFonts w:hAnsi="Times New Roman" w:ascii="Times New Roman"/>
          <w:b w:val="false"/>
        </w:rPr>
        <w:t>DNA</w:t>
      </w:r>
    </w:p>
    <w:p w:rsidRDefault="006B453A" w:rsidP="006B453A" w:rsidR="006B453A" w:rsidRPr="002105F8">
      <w:pPr>
        <w:jc w:val="both"/>
        <w:rPr>
          <w:rFonts w:hAnsi="Times New Roman" w:ascii="Times New Roman"/>
          <w:b w:val="false"/>
        </w:rPr>
      </w:pPr>
      <w:r w:rsidRPr="002105F8">
        <w:rPr>
          <w:rFonts w:hAnsi="Times New Roman" w:ascii="Times New Roman"/>
          <w:b w:val="false"/>
        </w:rPr>
        <w:t xml:space="preserve">- </w:t>
      </w:r>
      <w:r w:rsidR="002105F8">
        <w:rPr>
          <w:rFonts w:hAnsi="Times New Roman" w:ascii="Times New Roman"/>
          <w:b w:val="false"/>
        </w:rPr>
        <w:t>predlagatelju – po pun. odv. Aniti Krizmanić</w:t>
      </w:r>
    </w:p>
    <w:p w:rsidRDefault="006B453A" w:rsidP="006B453A" w:rsidR="006B453A" w:rsidRPr="002105F8">
      <w:pPr>
        <w:autoSpaceDE w:val="false"/>
        <w:autoSpaceDN w:val="false"/>
        <w:adjustRightInd w:val="false"/>
        <w:jc w:val="both"/>
        <w:rPr>
          <w:rFonts w:hAnsi="Times New Roman" w:ascii="Times New Roman"/>
          <w:b w:val="false"/>
          <w:lang w:eastAsia="hr-HR"/>
        </w:rPr>
      </w:pPr>
      <w:r w:rsidRPr="002105F8">
        <w:rPr>
          <w:rFonts w:hAnsi="Times New Roman" w:ascii="Times New Roman"/>
          <w:b w:val="false"/>
        </w:rPr>
        <w:t xml:space="preserve">- </w:t>
      </w:r>
      <w:r w:rsidR="00C331FA" w:rsidRPr="002105F8">
        <w:rPr>
          <w:rFonts w:hAnsi="Times New Roman" w:ascii="Times New Roman"/>
          <w:b w:val="false"/>
        </w:rPr>
        <w:t>dužniku</w:t>
      </w:r>
      <w:r w:rsidRPr="002105F8">
        <w:rPr>
          <w:rFonts w:hAnsi="Times New Roman" w:ascii="Times New Roman"/>
          <w:b w:val="false"/>
        </w:rPr>
        <w:t>,</w:t>
      </w:r>
    </w:p>
    <w:p w:rsidRDefault="00EB3DE3" w:rsidP="008535C0" w:rsidR="006B453A" w:rsidRPr="002105F8">
      <w:pPr>
        <w:jc w:val="both"/>
        <w:rPr>
          <w:rFonts w:hAnsi="Times New Roman" w:ascii="Times New Roman"/>
          <w:b w:val="false"/>
        </w:rPr>
      </w:pPr>
      <w:r w:rsidRPr="002105F8">
        <w:rPr>
          <w:rFonts w:hAnsi="Times New Roman" w:ascii="Times New Roman"/>
          <w:b w:val="false"/>
        </w:rPr>
        <w:t xml:space="preserve">- FINA </w:t>
      </w:r>
      <w:r w:rsidR="002B22CD" w:rsidRPr="002105F8">
        <w:rPr>
          <w:rFonts w:hAnsi="Times New Roman" w:ascii="Times New Roman"/>
          <w:b w:val="false"/>
        </w:rPr>
        <w:t>Rijeka</w:t>
      </w:r>
    </w:p>
    <w:p w:rsidRDefault="008535C0" w:rsidP="008535C0" w:rsidR="008535C0" w:rsidRPr="002105F8">
      <w:pPr>
        <w:jc w:val="both"/>
        <w:rPr>
          <w:rFonts w:hAnsi="Times New Roman" w:ascii="Times New Roman"/>
          <w:b w:val="false"/>
        </w:rPr>
      </w:pPr>
      <w:r w:rsidRPr="002105F8">
        <w:rPr>
          <w:rFonts w:hAnsi="Times New Roman" w:ascii="Times New Roman"/>
          <w:b w:val="false"/>
        </w:rPr>
        <w:t xml:space="preserve">- </w:t>
      </w:r>
      <w:r w:rsidR="00FE1070" w:rsidRPr="002105F8">
        <w:rPr>
          <w:rFonts w:hAnsi="Times New Roman" w:ascii="Times New Roman"/>
          <w:b w:val="false"/>
        </w:rPr>
        <w:t>e-O</w:t>
      </w:r>
      <w:r w:rsidRPr="002105F8">
        <w:rPr>
          <w:rFonts w:hAnsi="Times New Roman" w:ascii="Times New Roman"/>
          <w:b w:val="false"/>
        </w:rPr>
        <w:t>glasna ploča</w:t>
      </w:r>
    </w:p>
    <w:p w:rsidRDefault="009F71C2" w:rsidP="008535C0" w:rsidR="009F71C2" w:rsidRPr="002105F8">
      <w:pPr>
        <w:jc w:val="both"/>
        <w:rPr>
          <w:rFonts w:hAnsi="Times New Roman" w:ascii="Times New Roman"/>
          <w:b w:val="false"/>
        </w:rPr>
      </w:pPr>
      <w:r w:rsidRPr="002105F8">
        <w:rPr>
          <w:rFonts w:hAnsi="Times New Roman" w:ascii="Times New Roman"/>
          <w:b w:val="false"/>
        </w:rPr>
        <w:t>- sudski registar</w:t>
      </w:r>
    </w:p>
    <w:p w:rsidRDefault="00EC5B32" w:rsidR="008535C0" w:rsidRPr="002105F8">
      <w:pPr>
        <w:rPr>
          <w:rFonts w:hAnsi="Times New Roman" w:ascii="Times New Roman"/>
          <w:b w:val="false"/>
        </w:rPr>
      </w:pPr>
      <w:r w:rsidRPr="002105F8">
        <w:rPr>
          <w:rFonts w:hAnsi="Times New Roman" w:ascii="Times New Roman"/>
          <w:b w:val="false"/>
        </w:rPr>
        <w:t xml:space="preserve">Rijeka, </w:t>
      </w:r>
      <w:r w:rsidR="002105F8">
        <w:rPr>
          <w:rFonts w:hAnsi="Times New Roman" w:ascii="Times New Roman"/>
          <w:b w:val="false"/>
        </w:rPr>
        <w:t>18. srpnja</w:t>
      </w:r>
      <w:r w:rsidR="00163EBD" w:rsidRPr="002105F8">
        <w:rPr>
          <w:rFonts w:hAnsi="Times New Roman" w:ascii="Times New Roman"/>
          <w:b w:val="false"/>
        </w:rPr>
        <w:t xml:space="preserve"> 2017</w:t>
      </w:r>
      <w:r w:rsidRPr="002105F8">
        <w:rPr>
          <w:rFonts w:hAnsi="Times New Roman" w:ascii="Times New Roman"/>
          <w:b w:val="false"/>
        </w:rPr>
        <w:t>.g.</w:t>
      </w:r>
    </w:p>
    <w:p w:rsidRDefault="00FE1070" w:rsidP="000C6247" w:rsidR="00FE1070" w:rsidRPr="002105F8">
      <w:pPr>
        <w:jc w:val="both"/>
        <w:rPr>
          <w:rFonts w:hAnsi="Times New Roman" w:ascii="Times New Roman"/>
          <w:b w:val="false"/>
        </w:rPr>
      </w:pPr>
      <w:r w:rsidRPr="002105F8">
        <w:rPr>
          <w:rFonts w:hAnsi="Times New Roman" w:ascii="Times New Roman"/>
          <w:b w:val="false"/>
        </w:rPr>
        <w:tab/>
      </w:r>
      <w:r w:rsidRPr="002105F8">
        <w:rPr>
          <w:rFonts w:hAnsi="Times New Roman" w:ascii="Times New Roman"/>
          <w:b w:val="false"/>
        </w:rPr>
        <w:tab/>
      </w:r>
      <w:r w:rsidRPr="002105F8">
        <w:rPr>
          <w:rFonts w:hAnsi="Times New Roman" w:ascii="Times New Roman"/>
          <w:b w:val="false"/>
        </w:rPr>
        <w:tab/>
      </w:r>
      <w:r w:rsidRPr="002105F8">
        <w:rPr>
          <w:rFonts w:hAnsi="Times New Roman" w:ascii="Times New Roman"/>
          <w:b w:val="false"/>
        </w:rPr>
        <w:tab/>
      </w:r>
      <w:r w:rsidRPr="002105F8">
        <w:rPr>
          <w:rFonts w:hAnsi="Times New Roman" w:ascii="Times New Roman"/>
          <w:b w:val="false"/>
        </w:rPr>
        <w:tab/>
      </w:r>
      <w:r w:rsidRPr="002105F8">
        <w:rPr>
          <w:rFonts w:hAnsi="Times New Roman" w:ascii="Times New Roman"/>
          <w:b w:val="false"/>
        </w:rPr>
        <w:tab/>
      </w:r>
      <w:r w:rsidRPr="002105F8">
        <w:rPr>
          <w:rFonts w:hAnsi="Times New Roman" w:ascii="Times New Roman"/>
          <w:b w:val="false"/>
        </w:rPr>
        <w:tab/>
        <w:t xml:space="preserve">                Sudac</w:t>
      </w:r>
    </w:p>
    <w:p w:rsidRDefault="00FE1070" w:rsidP="000C6247" w:rsidR="00FE1070" w:rsidRPr="002105F8">
      <w:pPr>
        <w:jc w:val="both"/>
        <w:rPr>
          <w:rFonts w:hAnsi="Times New Roman" w:ascii="Times New Roman"/>
          <w:b w:val="false"/>
        </w:rPr>
      </w:pPr>
      <w:r w:rsidRPr="002105F8">
        <w:rPr>
          <w:rFonts w:hAnsi="Times New Roman" w:ascii="Times New Roman"/>
          <w:b w:val="false"/>
        </w:rPr>
        <w:tab/>
      </w:r>
      <w:r w:rsidRPr="002105F8">
        <w:rPr>
          <w:rFonts w:hAnsi="Times New Roman" w:ascii="Times New Roman"/>
          <w:b w:val="false"/>
        </w:rPr>
        <w:tab/>
      </w:r>
      <w:r w:rsidRPr="002105F8">
        <w:rPr>
          <w:rFonts w:hAnsi="Times New Roman" w:ascii="Times New Roman"/>
          <w:b w:val="false"/>
        </w:rPr>
        <w:tab/>
      </w:r>
      <w:r w:rsidRPr="002105F8">
        <w:rPr>
          <w:rFonts w:hAnsi="Times New Roman" w:ascii="Times New Roman"/>
          <w:b w:val="false"/>
        </w:rPr>
        <w:tab/>
      </w:r>
      <w:r w:rsidRPr="002105F8">
        <w:rPr>
          <w:rFonts w:hAnsi="Times New Roman" w:ascii="Times New Roman"/>
          <w:b w:val="false"/>
        </w:rPr>
        <w:tab/>
      </w:r>
      <w:r w:rsidRPr="002105F8">
        <w:rPr>
          <w:rFonts w:hAnsi="Times New Roman" w:ascii="Times New Roman"/>
          <w:b w:val="false"/>
        </w:rPr>
        <w:tab/>
      </w:r>
      <w:r w:rsidRPr="002105F8">
        <w:rPr>
          <w:rFonts w:hAnsi="Times New Roman" w:ascii="Times New Roman"/>
          <w:b w:val="false"/>
        </w:rPr>
        <w:tab/>
        <w:t xml:space="preserve">          Vera Jelenović</w:t>
      </w:r>
    </w:p>
    <w:p w:rsidRDefault="00603DB5" w:rsidP="00603DB5" w:rsidR="00603DB5" w:rsidRPr="002105F8">
      <w:pPr>
        <w:jc w:val="both"/>
        <w:rPr>
          <w:rFonts w:hAnsi="Times New Roman" w:ascii="Times New Roman"/>
          <w:b w:val="false"/>
        </w:rPr>
      </w:pPr>
    </w:p>
    <w:sectPr w:rsidSect="00F222D9" w:rsidR="00603DB5" w:rsidRPr="002105F8">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F1936" w:rsidR="004F1936">
      <w:r>
        <w:separator/>
      </w:r>
    </w:p>
  </w:endnote>
  <w:endnote w:id="0" w:type="continuationSeparator">
    <w:p w:rsidRDefault="004F1936" w:rsidR="004F193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1BF0" w:rsidR="00281BF0">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81BF0" w:rsidR="00281BF0">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1BF0" w:rsidR="00281BF0">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46DC2">
      <w:rPr>
        <w:rStyle w:val="Brojstranice"/>
        <w:noProof/>
      </w:rPr>
      <w:t>3</w:t>
    </w:r>
    <w:r>
      <w:rPr>
        <w:rStyle w:val="Brojstranice"/>
      </w:rPr>
      <w:fldChar w:fldCharType="end"/>
    </w:r>
  </w:p>
  <w:p w:rsidRDefault="00281BF0" w:rsidR="00281BF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F1936" w:rsidR="004F1936">
      <w:r>
        <w:separator/>
      </w:r>
    </w:p>
  </w:footnote>
  <w:footnote w:id="0" w:type="continuationSeparator">
    <w:p w:rsidRDefault="004F1936" w:rsidR="004F193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1BF0" w:rsidP="001F26C6" w:rsidR="00281BF0" w:rsidRPr="001F26C6">
    <w:pPr>
      <w:jc w:val="right"/>
      <w:rPr>
        <w:rFonts w:hAnsi="Times New Roman" w:ascii="Times New Roman"/>
        <w:b w:val="false"/>
      </w:rPr>
    </w:pPr>
    <w:r w:rsidRPr="001F26C6">
      <w:rPr>
        <w:rFonts w:hAnsi="Times New Roman" w:ascii="Times New Roman"/>
        <w:b w:val="false"/>
      </w:rPr>
      <w:t xml:space="preserve">        </w:t>
    </w:r>
    <w:r w:rsidRPr="001F26C6">
      <w:rPr>
        <w:rFonts w:hAnsi="Times New Roman" w:ascii="Times New Roman"/>
        <w:b w:val="false"/>
      </w:rPr>
      <w:tab/>
    </w:r>
    <w:r w:rsidRPr="001F26C6">
      <w:rPr>
        <w:rFonts w:hAnsi="Times New Roman" w:ascii="Times New Roman"/>
        <w:b w:val="false"/>
      </w:rPr>
      <w:tab/>
    </w:r>
    <w:r w:rsidRPr="001F26C6">
      <w:rPr>
        <w:rFonts w:hAnsi="Times New Roman" w:ascii="Times New Roman"/>
        <w:b w:val="false"/>
      </w:rPr>
      <w:tab/>
    </w:r>
    <w:r w:rsidRPr="001F26C6">
      <w:rPr>
        <w:rFonts w:hAnsi="Times New Roman" w:ascii="Times New Roman"/>
        <w:b w:val="false"/>
      </w:rPr>
      <w:tab/>
    </w:r>
    <w:r w:rsidRPr="001F26C6">
      <w:rPr>
        <w:rFonts w:hAnsi="Times New Roman" w:ascii="Times New Roman"/>
        <w:b w:val="false"/>
      </w:rPr>
      <w:tab/>
    </w:r>
    <w:r w:rsidRPr="001F26C6">
      <w:rPr>
        <w:rFonts w:hAnsi="Times New Roman" w:ascii="Times New Roman"/>
        <w:b w:val="false"/>
      </w:rPr>
      <w:tab/>
    </w:r>
    <w:r w:rsidRPr="001F26C6">
      <w:rPr>
        <w:rFonts w:hAnsi="Times New Roman" w:ascii="Times New Roman"/>
        <w:b w:val="false"/>
      </w:rPr>
      <w:tab/>
    </w:r>
    <w:r w:rsidRPr="001F26C6">
      <w:rPr>
        <w:rFonts w:hAnsi="Times New Roman" w:ascii="Times New Roman"/>
        <w:b w:val="false"/>
      </w:rPr>
      <w:tab/>
      <w:t>Posl.br. 14 St-</w:t>
    </w:r>
    <w:r w:rsidR="00163EBD">
      <w:rPr>
        <w:rFonts w:hAnsi="Times New Roman" w:ascii="Times New Roman"/>
        <w:b w:val="false"/>
      </w:rPr>
      <w:t>144</w:t>
    </w:r>
    <w:r w:rsidR="00BD675E">
      <w:rPr>
        <w:rFonts w:hAnsi="Times New Roman" w:ascii="Times New Roman"/>
        <w:b w:val="false"/>
      </w:rPr>
      <w:t>9</w:t>
    </w:r>
    <w:r w:rsidR="00163EBD">
      <w:rPr>
        <w:rFonts w:hAnsi="Times New Roman" w:ascii="Times New Roman"/>
        <w:b w:val="false"/>
      </w:rPr>
      <w:t>/2016</w:t>
    </w:r>
    <w:r w:rsidR="00862083">
      <w:rPr>
        <w:rFonts w:hAnsi="Times New Roman" w:ascii="Times New Roman"/>
        <w:b w:val="false"/>
      </w:rPr>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324AC2"/>
    <w:multiLevelType w:val="hybridMultilevel"/>
    <w:tmpl w:val="71EA91B2"/>
    <w:lvl w:tplc="9606E2DE" w:ilvl="0">
      <w:start w:val="1"/>
      <w:numFmt w:val="upperRoman"/>
      <w:lvlText w:val="%1."/>
      <w:lvlJc w:val="left"/>
      <w:pPr>
        <w:tabs>
          <w:tab w:pos="2160" w:val="num"/>
        </w:tabs>
        <w:ind w:hanging="720" w:left="2160"/>
      </w:pPr>
      <w:rPr>
        <w:rFonts w:hint="default"/>
      </w:rPr>
    </w:lvl>
    <w:lvl w:tentative="true" w:tplc="041A0019" w:ilvl="1">
      <w:start w:val="1"/>
      <w:numFmt w:val="lowerLetter"/>
      <w:lvlText w:val="%2."/>
      <w:lvlJc w:val="left"/>
      <w:pPr>
        <w:tabs>
          <w:tab w:pos="2520" w:val="num"/>
        </w:tabs>
        <w:ind w:hanging="360" w:left="2520"/>
      </w:pPr>
    </w:lvl>
    <w:lvl w:tentative="true" w:tplc="041A001B" w:ilvl="2">
      <w:start w:val="1"/>
      <w:numFmt w:val="lowerRoman"/>
      <w:lvlText w:val="%3."/>
      <w:lvlJc w:val="right"/>
      <w:pPr>
        <w:tabs>
          <w:tab w:pos="3240" w:val="num"/>
        </w:tabs>
        <w:ind w:hanging="180" w:left="3240"/>
      </w:pPr>
    </w:lvl>
    <w:lvl w:tentative="true" w:tplc="041A000F" w:ilvl="3">
      <w:start w:val="1"/>
      <w:numFmt w:val="decimal"/>
      <w:lvlText w:val="%4."/>
      <w:lvlJc w:val="left"/>
      <w:pPr>
        <w:tabs>
          <w:tab w:pos="3960" w:val="num"/>
        </w:tabs>
        <w:ind w:hanging="360" w:left="3960"/>
      </w:pPr>
    </w:lvl>
    <w:lvl w:tentative="true" w:tplc="041A0019" w:ilvl="4">
      <w:start w:val="1"/>
      <w:numFmt w:val="lowerLetter"/>
      <w:lvlText w:val="%5."/>
      <w:lvlJc w:val="left"/>
      <w:pPr>
        <w:tabs>
          <w:tab w:pos="4680" w:val="num"/>
        </w:tabs>
        <w:ind w:hanging="360" w:left="4680"/>
      </w:pPr>
    </w:lvl>
    <w:lvl w:tentative="true" w:tplc="041A001B" w:ilvl="5">
      <w:start w:val="1"/>
      <w:numFmt w:val="lowerRoman"/>
      <w:lvlText w:val="%6."/>
      <w:lvlJc w:val="right"/>
      <w:pPr>
        <w:tabs>
          <w:tab w:pos="5400" w:val="num"/>
        </w:tabs>
        <w:ind w:hanging="180" w:left="5400"/>
      </w:pPr>
    </w:lvl>
    <w:lvl w:tentative="true" w:tplc="041A000F" w:ilvl="6">
      <w:start w:val="1"/>
      <w:numFmt w:val="decimal"/>
      <w:lvlText w:val="%7."/>
      <w:lvlJc w:val="left"/>
      <w:pPr>
        <w:tabs>
          <w:tab w:pos="6120" w:val="num"/>
        </w:tabs>
        <w:ind w:hanging="360" w:left="6120"/>
      </w:pPr>
    </w:lvl>
    <w:lvl w:tentative="true" w:tplc="041A0019" w:ilvl="7">
      <w:start w:val="1"/>
      <w:numFmt w:val="lowerLetter"/>
      <w:lvlText w:val="%8."/>
      <w:lvlJc w:val="left"/>
      <w:pPr>
        <w:tabs>
          <w:tab w:pos="6840" w:val="num"/>
        </w:tabs>
        <w:ind w:hanging="360" w:left="6840"/>
      </w:pPr>
    </w:lvl>
    <w:lvl w:tentative="true" w:tplc="041A001B" w:ilvl="8">
      <w:start w:val="1"/>
      <w:numFmt w:val="lowerRoman"/>
      <w:lvlText w:val="%9."/>
      <w:lvlJc w:val="right"/>
      <w:pPr>
        <w:tabs>
          <w:tab w:pos="7560" w:val="num"/>
        </w:tabs>
        <w:ind w:hanging="180" w:left="7560"/>
      </w:p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D1C"/>
    <w:rsid w:val="00007012"/>
    <w:rsid w:val="000071B0"/>
    <w:rsid w:val="00010D23"/>
    <w:rsid w:val="0001155C"/>
    <w:rsid w:val="000117F8"/>
    <w:rsid w:val="00011D2C"/>
    <w:rsid w:val="00013DEE"/>
    <w:rsid w:val="000167C8"/>
    <w:rsid w:val="00017D8C"/>
    <w:rsid w:val="000219BB"/>
    <w:rsid w:val="00022408"/>
    <w:rsid w:val="00027126"/>
    <w:rsid w:val="000275F6"/>
    <w:rsid w:val="00030CEC"/>
    <w:rsid w:val="00032989"/>
    <w:rsid w:val="000347ED"/>
    <w:rsid w:val="00034AA5"/>
    <w:rsid w:val="00035139"/>
    <w:rsid w:val="0003552D"/>
    <w:rsid w:val="00037E11"/>
    <w:rsid w:val="000401EC"/>
    <w:rsid w:val="00041043"/>
    <w:rsid w:val="00041E49"/>
    <w:rsid w:val="00042A66"/>
    <w:rsid w:val="0004671A"/>
    <w:rsid w:val="0005024F"/>
    <w:rsid w:val="00052D7F"/>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90113"/>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53CE"/>
    <w:rsid w:val="000C5AC2"/>
    <w:rsid w:val="000C6A60"/>
    <w:rsid w:val="000C6E28"/>
    <w:rsid w:val="000C73CD"/>
    <w:rsid w:val="000D34C6"/>
    <w:rsid w:val="000D38C1"/>
    <w:rsid w:val="000D586D"/>
    <w:rsid w:val="000D653A"/>
    <w:rsid w:val="000E42C2"/>
    <w:rsid w:val="000E6BB4"/>
    <w:rsid w:val="000E70A2"/>
    <w:rsid w:val="000F0F79"/>
    <w:rsid w:val="000F3AC5"/>
    <w:rsid w:val="000F4DC1"/>
    <w:rsid w:val="000F7662"/>
    <w:rsid w:val="00100AE8"/>
    <w:rsid w:val="00104721"/>
    <w:rsid w:val="0011023C"/>
    <w:rsid w:val="00110DF7"/>
    <w:rsid w:val="0011126D"/>
    <w:rsid w:val="00113C1D"/>
    <w:rsid w:val="00114063"/>
    <w:rsid w:val="00114AE5"/>
    <w:rsid w:val="00115023"/>
    <w:rsid w:val="0012070E"/>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5D"/>
    <w:rsid w:val="00135F48"/>
    <w:rsid w:val="001409B9"/>
    <w:rsid w:val="00140EA8"/>
    <w:rsid w:val="00141607"/>
    <w:rsid w:val="00142F02"/>
    <w:rsid w:val="00144DAC"/>
    <w:rsid w:val="001473BB"/>
    <w:rsid w:val="001533D5"/>
    <w:rsid w:val="00153660"/>
    <w:rsid w:val="00154F3A"/>
    <w:rsid w:val="00157B24"/>
    <w:rsid w:val="00160EA8"/>
    <w:rsid w:val="00163EBD"/>
    <w:rsid w:val="001651DF"/>
    <w:rsid w:val="00170CA0"/>
    <w:rsid w:val="0017227E"/>
    <w:rsid w:val="00173F82"/>
    <w:rsid w:val="00175232"/>
    <w:rsid w:val="001759C1"/>
    <w:rsid w:val="001763A2"/>
    <w:rsid w:val="00177D92"/>
    <w:rsid w:val="00180CB0"/>
    <w:rsid w:val="00183060"/>
    <w:rsid w:val="00185E59"/>
    <w:rsid w:val="00186DF1"/>
    <w:rsid w:val="00187526"/>
    <w:rsid w:val="00190582"/>
    <w:rsid w:val="00193182"/>
    <w:rsid w:val="00193962"/>
    <w:rsid w:val="00196AC6"/>
    <w:rsid w:val="001974DA"/>
    <w:rsid w:val="001A1D02"/>
    <w:rsid w:val="001A1D78"/>
    <w:rsid w:val="001A24FD"/>
    <w:rsid w:val="001A39E4"/>
    <w:rsid w:val="001A479E"/>
    <w:rsid w:val="001A521A"/>
    <w:rsid w:val="001A7EAB"/>
    <w:rsid w:val="001A7EB1"/>
    <w:rsid w:val="001B09D5"/>
    <w:rsid w:val="001B63CC"/>
    <w:rsid w:val="001C2C82"/>
    <w:rsid w:val="001C2F51"/>
    <w:rsid w:val="001C2F77"/>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26C6"/>
    <w:rsid w:val="001F4907"/>
    <w:rsid w:val="001F6500"/>
    <w:rsid w:val="001F6E48"/>
    <w:rsid w:val="00201715"/>
    <w:rsid w:val="00201E6E"/>
    <w:rsid w:val="002051FF"/>
    <w:rsid w:val="00207F64"/>
    <w:rsid w:val="002105F8"/>
    <w:rsid w:val="00216BBD"/>
    <w:rsid w:val="00221B84"/>
    <w:rsid w:val="002247EB"/>
    <w:rsid w:val="00226D90"/>
    <w:rsid w:val="0022792A"/>
    <w:rsid w:val="00231324"/>
    <w:rsid w:val="00232EB1"/>
    <w:rsid w:val="00233B41"/>
    <w:rsid w:val="0023602B"/>
    <w:rsid w:val="00236311"/>
    <w:rsid w:val="00236C19"/>
    <w:rsid w:val="002406CA"/>
    <w:rsid w:val="002409AC"/>
    <w:rsid w:val="00240E5D"/>
    <w:rsid w:val="00242B1C"/>
    <w:rsid w:val="00242CFF"/>
    <w:rsid w:val="00243A8B"/>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1BF0"/>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D86"/>
    <w:rsid w:val="002B1FFB"/>
    <w:rsid w:val="002B22CD"/>
    <w:rsid w:val="002B4651"/>
    <w:rsid w:val="002B76DC"/>
    <w:rsid w:val="002C093D"/>
    <w:rsid w:val="002C240E"/>
    <w:rsid w:val="002C2434"/>
    <w:rsid w:val="002C404B"/>
    <w:rsid w:val="002D0AB4"/>
    <w:rsid w:val="002D47E7"/>
    <w:rsid w:val="002D59EA"/>
    <w:rsid w:val="002E0234"/>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2468"/>
    <w:rsid w:val="0030601D"/>
    <w:rsid w:val="003060AB"/>
    <w:rsid w:val="00306D29"/>
    <w:rsid w:val="00307C7B"/>
    <w:rsid w:val="00310E88"/>
    <w:rsid w:val="003125C4"/>
    <w:rsid w:val="00312E78"/>
    <w:rsid w:val="00313DDB"/>
    <w:rsid w:val="003158D1"/>
    <w:rsid w:val="0031600D"/>
    <w:rsid w:val="00316605"/>
    <w:rsid w:val="00324177"/>
    <w:rsid w:val="003248FF"/>
    <w:rsid w:val="003271D4"/>
    <w:rsid w:val="00330139"/>
    <w:rsid w:val="003317EC"/>
    <w:rsid w:val="00332A05"/>
    <w:rsid w:val="00334570"/>
    <w:rsid w:val="00334ABD"/>
    <w:rsid w:val="00337AEA"/>
    <w:rsid w:val="00341642"/>
    <w:rsid w:val="003429FC"/>
    <w:rsid w:val="003443CA"/>
    <w:rsid w:val="00350E3D"/>
    <w:rsid w:val="00351350"/>
    <w:rsid w:val="003529DD"/>
    <w:rsid w:val="003540C6"/>
    <w:rsid w:val="003553E9"/>
    <w:rsid w:val="00355EBC"/>
    <w:rsid w:val="003561B9"/>
    <w:rsid w:val="003564EF"/>
    <w:rsid w:val="00357987"/>
    <w:rsid w:val="003605AF"/>
    <w:rsid w:val="00360C05"/>
    <w:rsid w:val="0036677A"/>
    <w:rsid w:val="00366D76"/>
    <w:rsid w:val="0036745E"/>
    <w:rsid w:val="00372961"/>
    <w:rsid w:val="003766B9"/>
    <w:rsid w:val="00376734"/>
    <w:rsid w:val="0037682A"/>
    <w:rsid w:val="00377936"/>
    <w:rsid w:val="003817E1"/>
    <w:rsid w:val="003834C4"/>
    <w:rsid w:val="003851BE"/>
    <w:rsid w:val="003861FC"/>
    <w:rsid w:val="00386A43"/>
    <w:rsid w:val="0039003C"/>
    <w:rsid w:val="003930E9"/>
    <w:rsid w:val="00396724"/>
    <w:rsid w:val="00396B35"/>
    <w:rsid w:val="00396B82"/>
    <w:rsid w:val="00397128"/>
    <w:rsid w:val="003A109B"/>
    <w:rsid w:val="003A2DDD"/>
    <w:rsid w:val="003A3819"/>
    <w:rsid w:val="003A5B74"/>
    <w:rsid w:val="003A6F1A"/>
    <w:rsid w:val="003A758E"/>
    <w:rsid w:val="003B1F63"/>
    <w:rsid w:val="003B421F"/>
    <w:rsid w:val="003B46D0"/>
    <w:rsid w:val="003C0E07"/>
    <w:rsid w:val="003C13BD"/>
    <w:rsid w:val="003C1625"/>
    <w:rsid w:val="003C21CC"/>
    <w:rsid w:val="003C316F"/>
    <w:rsid w:val="003C4BB6"/>
    <w:rsid w:val="003C5486"/>
    <w:rsid w:val="003C60BC"/>
    <w:rsid w:val="003C69FE"/>
    <w:rsid w:val="003D4329"/>
    <w:rsid w:val="003D5BDE"/>
    <w:rsid w:val="003D6A26"/>
    <w:rsid w:val="003E3737"/>
    <w:rsid w:val="003E5377"/>
    <w:rsid w:val="003E6357"/>
    <w:rsid w:val="003F0440"/>
    <w:rsid w:val="003F17A0"/>
    <w:rsid w:val="003F2FF2"/>
    <w:rsid w:val="003F4CC8"/>
    <w:rsid w:val="003F4EF6"/>
    <w:rsid w:val="003F558D"/>
    <w:rsid w:val="003F57EC"/>
    <w:rsid w:val="003F5A1B"/>
    <w:rsid w:val="003F6899"/>
    <w:rsid w:val="003F70F7"/>
    <w:rsid w:val="004001D5"/>
    <w:rsid w:val="00400C49"/>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43F7"/>
    <w:rsid w:val="004348E8"/>
    <w:rsid w:val="00440CF2"/>
    <w:rsid w:val="00443853"/>
    <w:rsid w:val="0044560B"/>
    <w:rsid w:val="00445B6C"/>
    <w:rsid w:val="0044606D"/>
    <w:rsid w:val="00446A59"/>
    <w:rsid w:val="00450087"/>
    <w:rsid w:val="00450575"/>
    <w:rsid w:val="00450FDD"/>
    <w:rsid w:val="004518ED"/>
    <w:rsid w:val="0045300F"/>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58DD"/>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3098"/>
    <w:rsid w:val="004C39AF"/>
    <w:rsid w:val="004D2097"/>
    <w:rsid w:val="004D3466"/>
    <w:rsid w:val="004D3DE7"/>
    <w:rsid w:val="004D653B"/>
    <w:rsid w:val="004E3D47"/>
    <w:rsid w:val="004E6F39"/>
    <w:rsid w:val="004E7334"/>
    <w:rsid w:val="004F1936"/>
    <w:rsid w:val="004F3423"/>
    <w:rsid w:val="004F5280"/>
    <w:rsid w:val="00500335"/>
    <w:rsid w:val="00500ED3"/>
    <w:rsid w:val="00501B90"/>
    <w:rsid w:val="00507AB9"/>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4EA2"/>
    <w:rsid w:val="00535781"/>
    <w:rsid w:val="005418AE"/>
    <w:rsid w:val="00544BCC"/>
    <w:rsid w:val="00546DC2"/>
    <w:rsid w:val="00547D58"/>
    <w:rsid w:val="00551C39"/>
    <w:rsid w:val="00552297"/>
    <w:rsid w:val="00553778"/>
    <w:rsid w:val="00560A8E"/>
    <w:rsid w:val="00560C4B"/>
    <w:rsid w:val="0056239C"/>
    <w:rsid w:val="0056291E"/>
    <w:rsid w:val="00563815"/>
    <w:rsid w:val="005644F6"/>
    <w:rsid w:val="0056475A"/>
    <w:rsid w:val="00564C9C"/>
    <w:rsid w:val="00565492"/>
    <w:rsid w:val="00567310"/>
    <w:rsid w:val="00567D63"/>
    <w:rsid w:val="00572404"/>
    <w:rsid w:val="00572921"/>
    <w:rsid w:val="00573261"/>
    <w:rsid w:val="0057432D"/>
    <w:rsid w:val="00576C00"/>
    <w:rsid w:val="00584FFF"/>
    <w:rsid w:val="00587439"/>
    <w:rsid w:val="00590E59"/>
    <w:rsid w:val="005928A1"/>
    <w:rsid w:val="005A0453"/>
    <w:rsid w:val="005A15D5"/>
    <w:rsid w:val="005A3FD7"/>
    <w:rsid w:val="005A49AC"/>
    <w:rsid w:val="005B236F"/>
    <w:rsid w:val="005B65A4"/>
    <w:rsid w:val="005C06A3"/>
    <w:rsid w:val="005C1F05"/>
    <w:rsid w:val="005C50B5"/>
    <w:rsid w:val="005C5E9A"/>
    <w:rsid w:val="005D05AF"/>
    <w:rsid w:val="005D11B5"/>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3CFB"/>
    <w:rsid w:val="00601454"/>
    <w:rsid w:val="006021E3"/>
    <w:rsid w:val="00602CDA"/>
    <w:rsid w:val="00603DB5"/>
    <w:rsid w:val="006062EF"/>
    <w:rsid w:val="00606DBA"/>
    <w:rsid w:val="0060712E"/>
    <w:rsid w:val="00611300"/>
    <w:rsid w:val="00611D05"/>
    <w:rsid w:val="0061276B"/>
    <w:rsid w:val="006138E0"/>
    <w:rsid w:val="006163BE"/>
    <w:rsid w:val="00616664"/>
    <w:rsid w:val="00616956"/>
    <w:rsid w:val="0062131F"/>
    <w:rsid w:val="00621491"/>
    <w:rsid w:val="00621C66"/>
    <w:rsid w:val="006228AD"/>
    <w:rsid w:val="00624FD4"/>
    <w:rsid w:val="006269DE"/>
    <w:rsid w:val="006275F4"/>
    <w:rsid w:val="00630DDF"/>
    <w:rsid w:val="00631329"/>
    <w:rsid w:val="006315E6"/>
    <w:rsid w:val="006322E6"/>
    <w:rsid w:val="00632417"/>
    <w:rsid w:val="00633344"/>
    <w:rsid w:val="00633D30"/>
    <w:rsid w:val="00635862"/>
    <w:rsid w:val="006372A3"/>
    <w:rsid w:val="00641E82"/>
    <w:rsid w:val="0064637E"/>
    <w:rsid w:val="0064762A"/>
    <w:rsid w:val="00654D4E"/>
    <w:rsid w:val="006556F8"/>
    <w:rsid w:val="00656331"/>
    <w:rsid w:val="00657C00"/>
    <w:rsid w:val="00660B55"/>
    <w:rsid w:val="0066264A"/>
    <w:rsid w:val="00662B31"/>
    <w:rsid w:val="00662BC5"/>
    <w:rsid w:val="00662C33"/>
    <w:rsid w:val="006655CA"/>
    <w:rsid w:val="00665D31"/>
    <w:rsid w:val="00666544"/>
    <w:rsid w:val="00666EC5"/>
    <w:rsid w:val="00670603"/>
    <w:rsid w:val="00672D25"/>
    <w:rsid w:val="00673195"/>
    <w:rsid w:val="00676E46"/>
    <w:rsid w:val="00677738"/>
    <w:rsid w:val="0068001D"/>
    <w:rsid w:val="00686925"/>
    <w:rsid w:val="0068766D"/>
    <w:rsid w:val="00691A3B"/>
    <w:rsid w:val="00694D45"/>
    <w:rsid w:val="006A1085"/>
    <w:rsid w:val="006A339A"/>
    <w:rsid w:val="006A3D66"/>
    <w:rsid w:val="006A429E"/>
    <w:rsid w:val="006A52AD"/>
    <w:rsid w:val="006A5D29"/>
    <w:rsid w:val="006A5FED"/>
    <w:rsid w:val="006A7848"/>
    <w:rsid w:val="006B0AF5"/>
    <w:rsid w:val="006B0F67"/>
    <w:rsid w:val="006B152E"/>
    <w:rsid w:val="006B1C75"/>
    <w:rsid w:val="006B2670"/>
    <w:rsid w:val="006B395C"/>
    <w:rsid w:val="006B453A"/>
    <w:rsid w:val="006B5B70"/>
    <w:rsid w:val="006B67E9"/>
    <w:rsid w:val="006B7081"/>
    <w:rsid w:val="006B7EF9"/>
    <w:rsid w:val="006C120D"/>
    <w:rsid w:val="006C1613"/>
    <w:rsid w:val="006C1CF9"/>
    <w:rsid w:val="006C2ECC"/>
    <w:rsid w:val="006C33D0"/>
    <w:rsid w:val="006C5061"/>
    <w:rsid w:val="006C514B"/>
    <w:rsid w:val="006C5B46"/>
    <w:rsid w:val="006C66DC"/>
    <w:rsid w:val="006C7380"/>
    <w:rsid w:val="006D0A9E"/>
    <w:rsid w:val="006D239B"/>
    <w:rsid w:val="006D45AE"/>
    <w:rsid w:val="006D599B"/>
    <w:rsid w:val="006D6C7A"/>
    <w:rsid w:val="006D6FBB"/>
    <w:rsid w:val="006D73F4"/>
    <w:rsid w:val="006D7644"/>
    <w:rsid w:val="006E159C"/>
    <w:rsid w:val="006E190A"/>
    <w:rsid w:val="006E1977"/>
    <w:rsid w:val="006E2B11"/>
    <w:rsid w:val="006E4386"/>
    <w:rsid w:val="006E7C2C"/>
    <w:rsid w:val="006F4C3B"/>
    <w:rsid w:val="0070173B"/>
    <w:rsid w:val="00701D02"/>
    <w:rsid w:val="0070215D"/>
    <w:rsid w:val="00703691"/>
    <w:rsid w:val="00704F48"/>
    <w:rsid w:val="0070688C"/>
    <w:rsid w:val="00706F2C"/>
    <w:rsid w:val="007106B6"/>
    <w:rsid w:val="00711C0C"/>
    <w:rsid w:val="0071214C"/>
    <w:rsid w:val="00717E94"/>
    <w:rsid w:val="007219A8"/>
    <w:rsid w:val="00723330"/>
    <w:rsid w:val="00724074"/>
    <w:rsid w:val="00725136"/>
    <w:rsid w:val="00726CAE"/>
    <w:rsid w:val="00727E87"/>
    <w:rsid w:val="007322E3"/>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08A8"/>
    <w:rsid w:val="00773B2B"/>
    <w:rsid w:val="0077432B"/>
    <w:rsid w:val="00775492"/>
    <w:rsid w:val="0077632A"/>
    <w:rsid w:val="007769B4"/>
    <w:rsid w:val="0077751D"/>
    <w:rsid w:val="0078054F"/>
    <w:rsid w:val="00781CA8"/>
    <w:rsid w:val="00782C8E"/>
    <w:rsid w:val="00784E95"/>
    <w:rsid w:val="00792FEC"/>
    <w:rsid w:val="0079452F"/>
    <w:rsid w:val="007945B0"/>
    <w:rsid w:val="0079542F"/>
    <w:rsid w:val="007970F5"/>
    <w:rsid w:val="00797987"/>
    <w:rsid w:val="007A11DA"/>
    <w:rsid w:val="007A20CC"/>
    <w:rsid w:val="007A32F2"/>
    <w:rsid w:val="007A3A63"/>
    <w:rsid w:val="007B1551"/>
    <w:rsid w:val="007B3441"/>
    <w:rsid w:val="007B461A"/>
    <w:rsid w:val="007B5C92"/>
    <w:rsid w:val="007B6E50"/>
    <w:rsid w:val="007B793F"/>
    <w:rsid w:val="007C270E"/>
    <w:rsid w:val="007C4F3B"/>
    <w:rsid w:val="007C4F9A"/>
    <w:rsid w:val="007C6B0F"/>
    <w:rsid w:val="007D42C7"/>
    <w:rsid w:val="007D5D2B"/>
    <w:rsid w:val="007D6984"/>
    <w:rsid w:val="007E033A"/>
    <w:rsid w:val="007E03CD"/>
    <w:rsid w:val="007E0C43"/>
    <w:rsid w:val="007E0F7D"/>
    <w:rsid w:val="007E288D"/>
    <w:rsid w:val="007E3A8F"/>
    <w:rsid w:val="007E4D7B"/>
    <w:rsid w:val="007E65B7"/>
    <w:rsid w:val="007E7F5F"/>
    <w:rsid w:val="007F0B05"/>
    <w:rsid w:val="007F1BE3"/>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5601"/>
    <w:rsid w:val="00816084"/>
    <w:rsid w:val="00816441"/>
    <w:rsid w:val="0081677D"/>
    <w:rsid w:val="00821EB1"/>
    <w:rsid w:val="00823FA9"/>
    <w:rsid w:val="00826543"/>
    <w:rsid w:val="0082671F"/>
    <w:rsid w:val="00830288"/>
    <w:rsid w:val="00830F98"/>
    <w:rsid w:val="008316CE"/>
    <w:rsid w:val="00832E4B"/>
    <w:rsid w:val="008350F5"/>
    <w:rsid w:val="00840607"/>
    <w:rsid w:val="00844F9D"/>
    <w:rsid w:val="00850229"/>
    <w:rsid w:val="008524CF"/>
    <w:rsid w:val="00853182"/>
    <w:rsid w:val="008535C0"/>
    <w:rsid w:val="00853D0B"/>
    <w:rsid w:val="0085494C"/>
    <w:rsid w:val="00857540"/>
    <w:rsid w:val="008612E4"/>
    <w:rsid w:val="0086170E"/>
    <w:rsid w:val="00862083"/>
    <w:rsid w:val="00863283"/>
    <w:rsid w:val="00864201"/>
    <w:rsid w:val="0086630A"/>
    <w:rsid w:val="008674FA"/>
    <w:rsid w:val="00867725"/>
    <w:rsid w:val="00873A30"/>
    <w:rsid w:val="00875E60"/>
    <w:rsid w:val="00876C03"/>
    <w:rsid w:val="00880271"/>
    <w:rsid w:val="0088314A"/>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6023"/>
    <w:rsid w:val="008C2659"/>
    <w:rsid w:val="008C2E2E"/>
    <w:rsid w:val="008C4A6E"/>
    <w:rsid w:val="008C58DC"/>
    <w:rsid w:val="008C5AC4"/>
    <w:rsid w:val="008D0E75"/>
    <w:rsid w:val="008D1FCC"/>
    <w:rsid w:val="008D3259"/>
    <w:rsid w:val="008E1213"/>
    <w:rsid w:val="008E4430"/>
    <w:rsid w:val="008E4568"/>
    <w:rsid w:val="008E4695"/>
    <w:rsid w:val="008E4896"/>
    <w:rsid w:val="008E6BF1"/>
    <w:rsid w:val="008F10EA"/>
    <w:rsid w:val="008F11FB"/>
    <w:rsid w:val="008F30C1"/>
    <w:rsid w:val="008F349C"/>
    <w:rsid w:val="008F4216"/>
    <w:rsid w:val="008F581A"/>
    <w:rsid w:val="008F7ADE"/>
    <w:rsid w:val="009010F1"/>
    <w:rsid w:val="00901D18"/>
    <w:rsid w:val="0090288D"/>
    <w:rsid w:val="009030C7"/>
    <w:rsid w:val="00903A5B"/>
    <w:rsid w:val="00905743"/>
    <w:rsid w:val="009058D0"/>
    <w:rsid w:val="00911F95"/>
    <w:rsid w:val="00913C24"/>
    <w:rsid w:val="00921317"/>
    <w:rsid w:val="009226BE"/>
    <w:rsid w:val="00922961"/>
    <w:rsid w:val="009235A1"/>
    <w:rsid w:val="009243F6"/>
    <w:rsid w:val="00924720"/>
    <w:rsid w:val="00925573"/>
    <w:rsid w:val="009255A4"/>
    <w:rsid w:val="00927650"/>
    <w:rsid w:val="00927679"/>
    <w:rsid w:val="00927D39"/>
    <w:rsid w:val="00931271"/>
    <w:rsid w:val="009320FD"/>
    <w:rsid w:val="0093398E"/>
    <w:rsid w:val="009339A2"/>
    <w:rsid w:val="00934564"/>
    <w:rsid w:val="0093473E"/>
    <w:rsid w:val="00936C83"/>
    <w:rsid w:val="009410EF"/>
    <w:rsid w:val="009441BC"/>
    <w:rsid w:val="00946A9E"/>
    <w:rsid w:val="0095217B"/>
    <w:rsid w:val="00954847"/>
    <w:rsid w:val="00955D90"/>
    <w:rsid w:val="00956FDE"/>
    <w:rsid w:val="0096032A"/>
    <w:rsid w:val="009608AF"/>
    <w:rsid w:val="00964F9B"/>
    <w:rsid w:val="009666BF"/>
    <w:rsid w:val="00967042"/>
    <w:rsid w:val="009673A1"/>
    <w:rsid w:val="009705FB"/>
    <w:rsid w:val="00970884"/>
    <w:rsid w:val="0097414C"/>
    <w:rsid w:val="00975267"/>
    <w:rsid w:val="00975585"/>
    <w:rsid w:val="00975B6C"/>
    <w:rsid w:val="00976540"/>
    <w:rsid w:val="00977E3C"/>
    <w:rsid w:val="00977FFD"/>
    <w:rsid w:val="00980829"/>
    <w:rsid w:val="00981AF8"/>
    <w:rsid w:val="00982DDD"/>
    <w:rsid w:val="009833A4"/>
    <w:rsid w:val="0098457C"/>
    <w:rsid w:val="0098713D"/>
    <w:rsid w:val="00990011"/>
    <w:rsid w:val="00990A74"/>
    <w:rsid w:val="009A0080"/>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77F6"/>
    <w:rsid w:val="009C14EF"/>
    <w:rsid w:val="009C3452"/>
    <w:rsid w:val="009C3BC6"/>
    <w:rsid w:val="009C5D07"/>
    <w:rsid w:val="009C7127"/>
    <w:rsid w:val="009D04AB"/>
    <w:rsid w:val="009D0A39"/>
    <w:rsid w:val="009D22D1"/>
    <w:rsid w:val="009D38E1"/>
    <w:rsid w:val="009D5666"/>
    <w:rsid w:val="009D7759"/>
    <w:rsid w:val="009D7A54"/>
    <w:rsid w:val="009E252B"/>
    <w:rsid w:val="009E4B1F"/>
    <w:rsid w:val="009E4FD9"/>
    <w:rsid w:val="009E51BF"/>
    <w:rsid w:val="009E6156"/>
    <w:rsid w:val="009F04E1"/>
    <w:rsid w:val="009F36E4"/>
    <w:rsid w:val="009F4CD6"/>
    <w:rsid w:val="009F71C2"/>
    <w:rsid w:val="009F7820"/>
    <w:rsid w:val="00A00227"/>
    <w:rsid w:val="00A025D8"/>
    <w:rsid w:val="00A06586"/>
    <w:rsid w:val="00A06A13"/>
    <w:rsid w:val="00A06A71"/>
    <w:rsid w:val="00A06ECC"/>
    <w:rsid w:val="00A07C7C"/>
    <w:rsid w:val="00A10373"/>
    <w:rsid w:val="00A10798"/>
    <w:rsid w:val="00A11A29"/>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37355"/>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2740"/>
    <w:rsid w:val="00A62C1E"/>
    <w:rsid w:val="00A63236"/>
    <w:rsid w:val="00A64A24"/>
    <w:rsid w:val="00A65E24"/>
    <w:rsid w:val="00A65E26"/>
    <w:rsid w:val="00A71752"/>
    <w:rsid w:val="00A74A17"/>
    <w:rsid w:val="00A7562A"/>
    <w:rsid w:val="00A763C1"/>
    <w:rsid w:val="00A81A0D"/>
    <w:rsid w:val="00A8598B"/>
    <w:rsid w:val="00A859F7"/>
    <w:rsid w:val="00A85B53"/>
    <w:rsid w:val="00A9584D"/>
    <w:rsid w:val="00A96D04"/>
    <w:rsid w:val="00AA204D"/>
    <w:rsid w:val="00AA23B3"/>
    <w:rsid w:val="00AA34E0"/>
    <w:rsid w:val="00AA4EB9"/>
    <w:rsid w:val="00AA5666"/>
    <w:rsid w:val="00AA706F"/>
    <w:rsid w:val="00AA73FA"/>
    <w:rsid w:val="00AA763D"/>
    <w:rsid w:val="00AB17EF"/>
    <w:rsid w:val="00AB23B6"/>
    <w:rsid w:val="00AB3183"/>
    <w:rsid w:val="00AB32A8"/>
    <w:rsid w:val="00AB40D7"/>
    <w:rsid w:val="00AB453C"/>
    <w:rsid w:val="00AB5C50"/>
    <w:rsid w:val="00AB6FF0"/>
    <w:rsid w:val="00AC06D6"/>
    <w:rsid w:val="00AC14C9"/>
    <w:rsid w:val="00AC2F99"/>
    <w:rsid w:val="00AC3055"/>
    <w:rsid w:val="00AC31E5"/>
    <w:rsid w:val="00AC32D5"/>
    <w:rsid w:val="00AC3646"/>
    <w:rsid w:val="00AC4C67"/>
    <w:rsid w:val="00AC592C"/>
    <w:rsid w:val="00AC60E2"/>
    <w:rsid w:val="00AC6610"/>
    <w:rsid w:val="00AC6880"/>
    <w:rsid w:val="00AC70C7"/>
    <w:rsid w:val="00AD00DE"/>
    <w:rsid w:val="00AD141F"/>
    <w:rsid w:val="00AD14BF"/>
    <w:rsid w:val="00AD174D"/>
    <w:rsid w:val="00AD1EF5"/>
    <w:rsid w:val="00AD2D31"/>
    <w:rsid w:val="00AD4F05"/>
    <w:rsid w:val="00AD5A1C"/>
    <w:rsid w:val="00AD6572"/>
    <w:rsid w:val="00AE150E"/>
    <w:rsid w:val="00AE197F"/>
    <w:rsid w:val="00AE203E"/>
    <w:rsid w:val="00AE2E31"/>
    <w:rsid w:val="00AE57D5"/>
    <w:rsid w:val="00AE5D9B"/>
    <w:rsid w:val="00AE6147"/>
    <w:rsid w:val="00AE6623"/>
    <w:rsid w:val="00AE69C2"/>
    <w:rsid w:val="00AF1D45"/>
    <w:rsid w:val="00AF3BF0"/>
    <w:rsid w:val="00B0087C"/>
    <w:rsid w:val="00B02871"/>
    <w:rsid w:val="00B03669"/>
    <w:rsid w:val="00B03D7F"/>
    <w:rsid w:val="00B0483A"/>
    <w:rsid w:val="00B04AB3"/>
    <w:rsid w:val="00B05AB6"/>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447D1"/>
    <w:rsid w:val="00B50A8B"/>
    <w:rsid w:val="00B50E26"/>
    <w:rsid w:val="00B51EBB"/>
    <w:rsid w:val="00B5363B"/>
    <w:rsid w:val="00B55014"/>
    <w:rsid w:val="00B56E90"/>
    <w:rsid w:val="00B57248"/>
    <w:rsid w:val="00B60DF6"/>
    <w:rsid w:val="00B618B9"/>
    <w:rsid w:val="00B64704"/>
    <w:rsid w:val="00B67782"/>
    <w:rsid w:val="00B67B78"/>
    <w:rsid w:val="00B711E5"/>
    <w:rsid w:val="00B7246A"/>
    <w:rsid w:val="00B73290"/>
    <w:rsid w:val="00B74247"/>
    <w:rsid w:val="00B758A4"/>
    <w:rsid w:val="00B75CD5"/>
    <w:rsid w:val="00B770E6"/>
    <w:rsid w:val="00B805C5"/>
    <w:rsid w:val="00B8191B"/>
    <w:rsid w:val="00B84C5E"/>
    <w:rsid w:val="00B85D8A"/>
    <w:rsid w:val="00B91CD0"/>
    <w:rsid w:val="00B93B6D"/>
    <w:rsid w:val="00B94BBE"/>
    <w:rsid w:val="00B9523C"/>
    <w:rsid w:val="00B96F99"/>
    <w:rsid w:val="00B97A2A"/>
    <w:rsid w:val="00BA2420"/>
    <w:rsid w:val="00BA2B49"/>
    <w:rsid w:val="00BA3710"/>
    <w:rsid w:val="00BA4308"/>
    <w:rsid w:val="00BA4E78"/>
    <w:rsid w:val="00BA70D0"/>
    <w:rsid w:val="00BA77A5"/>
    <w:rsid w:val="00BB2591"/>
    <w:rsid w:val="00BB3A58"/>
    <w:rsid w:val="00BB40D5"/>
    <w:rsid w:val="00BB49A1"/>
    <w:rsid w:val="00BB4B65"/>
    <w:rsid w:val="00BC0C9C"/>
    <w:rsid w:val="00BC18E0"/>
    <w:rsid w:val="00BC3D3E"/>
    <w:rsid w:val="00BC4C37"/>
    <w:rsid w:val="00BC4FFB"/>
    <w:rsid w:val="00BC5C65"/>
    <w:rsid w:val="00BC652F"/>
    <w:rsid w:val="00BC66E9"/>
    <w:rsid w:val="00BD12FD"/>
    <w:rsid w:val="00BD19F2"/>
    <w:rsid w:val="00BD1DB5"/>
    <w:rsid w:val="00BD37AB"/>
    <w:rsid w:val="00BD675E"/>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6D4D"/>
    <w:rsid w:val="00C17380"/>
    <w:rsid w:val="00C17472"/>
    <w:rsid w:val="00C17D98"/>
    <w:rsid w:val="00C20ED5"/>
    <w:rsid w:val="00C216CE"/>
    <w:rsid w:val="00C23380"/>
    <w:rsid w:val="00C23539"/>
    <w:rsid w:val="00C258C4"/>
    <w:rsid w:val="00C25954"/>
    <w:rsid w:val="00C27A69"/>
    <w:rsid w:val="00C331FA"/>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64E44"/>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5618"/>
    <w:rsid w:val="00CB0D60"/>
    <w:rsid w:val="00CB1A4A"/>
    <w:rsid w:val="00CB3769"/>
    <w:rsid w:val="00CB43D8"/>
    <w:rsid w:val="00CB4E01"/>
    <w:rsid w:val="00CB7CDE"/>
    <w:rsid w:val="00CC076F"/>
    <w:rsid w:val="00CC0A71"/>
    <w:rsid w:val="00CC1236"/>
    <w:rsid w:val="00CC156A"/>
    <w:rsid w:val="00CC3452"/>
    <w:rsid w:val="00CC358A"/>
    <w:rsid w:val="00CC4621"/>
    <w:rsid w:val="00CC574D"/>
    <w:rsid w:val="00CC6E7D"/>
    <w:rsid w:val="00CD0A77"/>
    <w:rsid w:val="00CD0BA8"/>
    <w:rsid w:val="00CD24DE"/>
    <w:rsid w:val="00CD288B"/>
    <w:rsid w:val="00CD4F57"/>
    <w:rsid w:val="00CD739C"/>
    <w:rsid w:val="00CE2188"/>
    <w:rsid w:val="00CE3004"/>
    <w:rsid w:val="00CE316B"/>
    <w:rsid w:val="00CE3A5C"/>
    <w:rsid w:val="00CE5999"/>
    <w:rsid w:val="00CF1A65"/>
    <w:rsid w:val="00CF3B48"/>
    <w:rsid w:val="00CF4545"/>
    <w:rsid w:val="00CF457A"/>
    <w:rsid w:val="00CF5545"/>
    <w:rsid w:val="00CF5854"/>
    <w:rsid w:val="00CF64C1"/>
    <w:rsid w:val="00CF7CFC"/>
    <w:rsid w:val="00D01971"/>
    <w:rsid w:val="00D02D2C"/>
    <w:rsid w:val="00D047C7"/>
    <w:rsid w:val="00D0584F"/>
    <w:rsid w:val="00D0611F"/>
    <w:rsid w:val="00D06B8D"/>
    <w:rsid w:val="00D10158"/>
    <w:rsid w:val="00D14437"/>
    <w:rsid w:val="00D15239"/>
    <w:rsid w:val="00D1594F"/>
    <w:rsid w:val="00D22666"/>
    <w:rsid w:val="00D2484B"/>
    <w:rsid w:val="00D24F86"/>
    <w:rsid w:val="00D26665"/>
    <w:rsid w:val="00D30401"/>
    <w:rsid w:val="00D30FE5"/>
    <w:rsid w:val="00D32A17"/>
    <w:rsid w:val="00D3449C"/>
    <w:rsid w:val="00D3581E"/>
    <w:rsid w:val="00D36552"/>
    <w:rsid w:val="00D37146"/>
    <w:rsid w:val="00D3722E"/>
    <w:rsid w:val="00D37FD9"/>
    <w:rsid w:val="00D4228C"/>
    <w:rsid w:val="00D4238F"/>
    <w:rsid w:val="00D42ECD"/>
    <w:rsid w:val="00D43074"/>
    <w:rsid w:val="00D44416"/>
    <w:rsid w:val="00D447F5"/>
    <w:rsid w:val="00D45951"/>
    <w:rsid w:val="00D46F15"/>
    <w:rsid w:val="00D47A1E"/>
    <w:rsid w:val="00D47B2E"/>
    <w:rsid w:val="00D51DB1"/>
    <w:rsid w:val="00D52452"/>
    <w:rsid w:val="00D525C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26AD"/>
    <w:rsid w:val="00D83E21"/>
    <w:rsid w:val="00D869FD"/>
    <w:rsid w:val="00D874A9"/>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39D8"/>
    <w:rsid w:val="00DC4FB1"/>
    <w:rsid w:val="00DC59E9"/>
    <w:rsid w:val="00DC73CF"/>
    <w:rsid w:val="00DD05A6"/>
    <w:rsid w:val="00DD299E"/>
    <w:rsid w:val="00DD50DF"/>
    <w:rsid w:val="00DE017E"/>
    <w:rsid w:val="00DE343D"/>
    <w:rsid w:val="00DE41CB"/>
    <w:rsid w:val="00DE4D96"/>
    <w:rsid w:val="00DE6D5B"/>
    <w:rsid w:val="00DF2BE3"/>
    <w:rsid w:val="00DF31D7"/>
    <w:rsid w:val="00DF333D"/>
    <w:rsid w:val="00DF43D8"/>
    <w:rsid w:val="00DF47BE"/>
    <w:rsid w:val="00E006C0"/>
    <w:rsid w:val="00E02317"/>
    <w:rsid w:val="00E027EE"/>
    <w:rsid w:val="00E030B7"/>
    <w:rsid w:val="00E044C0"/>
    <w:rsid w:val="00E065D0"/>
    <w:rsid w:val="00E06884"/>
    <w:rsid w:val="00E06F11"/>
    <w:rsid w:val="00E07190"/>
    <w:rsid w:val="00E07E12"/>
    <w:rsid w:val="00E10596"/>
    <w:rsid w:val="00E1716B"/>
    <w:rsid w:val="00E20B22"/>
    <w:rsid w:val="00E20BE6"/>
    <w:rsid w:val="00E21439"/>
    <w:rsid w:val="00E21EA7"/>
    <w:rsid w:val="00E25A91"/>
    <w:rsid w:val="00E2671E"/>
    <w:rsid w:val="00E27BB8"/>
    <w:rsid w:val="00E31869"/>
    <w:rsid w:val="00E40B8B"/>
    <w:rsid w:val="00E41B91"/>
    <w:rsid w:val="00E42560"/>
    <w:rsid w:val="00E45E58"/>
    <w:rsid w:val="00E47ED0"/>
    <w:rsid w:val="00E50695"/>
    <w:rsid w:val="00E519AD"/>
    <w:rsid w:val="00E56413"/>
    <w:rsid w:val="00E575A5"/>
    <w:rsid w:val="00E6244B"/>
    <w:rsid w:val="00E65BEA"/>
    <w:rsid w:val="00E71932"/>
    <w:rsid w:val="00E71BEC"/>
    <w:rsid w:val="00E73AED"/>
    <w:rsid w:val="00E77F0A"/>
    <w:rsid w:val="00E81208"/>
    <w:rsid w:val="00E830DB"/>
    <w:rsid w:val="00E83FF6"/>
    <w:rsid w:val="00E853BC"/>
    <w:rsid w:val="00E8673C"/>
    <w:rsid w:val="00E91521"/>
    <w:rsid w:val="00E97C95"/>
    <w:rsid w:val="00EA1D6C"/>
    <w:rsid w:val="00EA2504"/>
    <w:rsid w:val="00EA4113"/>
    <w:rsid w:val="00EA56E7"/>
    <w:rsid w:val="00EA6F78"/>
    <w:rsid w:val="00EB09F4"/>
    <w:rsid w:val="00EB2E7B"/>
    <w:rsid w:val="00EB2F8E"/>
    <w:rsid w:val="00EB34F2"/>
    <w:rsid w:val="00EB3DE3"/>
    <w:rsid w:val="00EC0B75"/>
    <w:rsid w:val="00EC2774"/>
    <w:rsid w:val="00EC4219"/>
    <w:rsid w:val="00EC48A1"/>
    <w:rsid w:val="00EC4FAB"/>
    <w:rsid w:val="00EC5B32"/>
    <w:rsid w:val="00ED3CC2"/>
    <w:rsid w:val="00ED3D09"/>
    <w:rsid w:val="00ED5741"/>
    <w:rsid w:val="00EE1BB9"/>
    <w:rsid w:val="00EE3552"/>
    <w:rsid w:val="00EE3578"/>
    <w:rsid w:val="00EE46A8"/>
    <w:rsid w:val="00EE4D7A"/>
    <w:rsid w:val="00EE4ED3"/>
    <w:rsid w:val="00EE751A"/>
    <w:rsid w:val="00EF10F8"/>
    <w:rsid w:val="00EF1562"/>
    <w:rsid w:val="00EF2172"/>
    <w:rsid w:val="00EF3540"/>
    <w:rsid w:val="00EF3C34"/>
    <w:rsid w:val="00EF5D7D"/>
    <w:rsid w:val="00F001D2"/>
    <w:rsid w:val="00F00AE3"/>
    <w:rsid w:val="00F01D8B"/>
    <w:rsid w:val="00F02EE2"/>
    <w:rsid w:val="00F032E9"/>
    <w:rsid w:val="00F063BE"/>
    <w:rsid w:val="00F10219"/>
    <w:rsid w:val="00F12BF8"/>
    <w:rsid w:val="00F13DF6"/>
    <w:rsid w:val="00F14154"/>
    <w:rsid w:val="00F146B8"/>
    <w:rsid w:val="00F16038"/>
    <w:rsid w:val="00F1688D"/>
    <w:rsid w:val="00F22215"/>
    <w:rsid w:val="00F222D9"/>
    <w:rsid w:val="00F229F3"/>
    <w:rsid w:val="00F23824"/>
    <w:rsid w:val="00F24FA5"/>
    <w:rsid w:val="00F2602F"/>
    <w:rsid w:val="00F2661E"/>
    <w:rsid w:val="00F30575"/>
    <w:rsid w:val="00F43A7D"/>
    <w:rsid w:val="00F45E09"/>
    <w:rsid w:val="00F46B8C"/>
    <w:rsid w:val="00F46F29"/>
    <w:rsid w:val="00F509F8"/>
    <w:rsid w:val="00F50AC8"/>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028A"/>
    <w:rsid w:val="00FD67F2"/>
    <w:rsid w:val="00FD6DF2"/>
    <w:rsid w:val="00FE0C26"/>
    <w:rsid w:val="00FE0EFC"/>
    <w:rsid w:val="00FE1070"/>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b/>
      <w:sz w:val="24"/>
      <w:szCs w:val="24"/>
      <w:lang w:eastAsia="en-US"/>
    </w:rPr>
  </w:style>
  <w:style w:styleId="Naslov1" w:type="paragraph">
    <w:name w:val="heading 1"/>
    <w:basedOn w:val="Normal"/>
    <w:next w:val="Normal"/>
    <w:qFormat/>
    <w:rsid w:val="009608AF"/>
    <w:pPr>
      <w:keepNext/>
      <w:spacing w:after="60" w:before="240"/>
      <w:outlineLvl w:val="0"/>
    </w:pPr>
    <w:rPr>
      <w:rFonts w:cs="Arial"/>
      <w:bCs/>
      <w:kern w:val="32"/>
      <w:sz w:val="32"/>
      <w:szCs w:val="32"/>
    </w:rPr>
  </w:style>
  <w:style w:styleId="Naslov2" w:type="paragraph">
    <w:name w:val="heading 2"/>
    <w:basedOn w:val="Normal"/>
    <w:next w:val="Normal"/>
    <w:qFormat/>
    <w:rsid w:val="00F222D9"/>
    <w:pPr>
      <w:keepNext/>
      <w:jc w:val="center"/>
      <w:outlineLvl w:val="1"/>
    </w:pPr>
    <w:rPr>
      <w:rFonts w:hAnsi="Times New Roman" w:ascii="Times New Roman"/>
      <w:b w:val="false"/>
      <w:sz w:val="2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F222D9"/>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F222D9"/>
  </w:style>
  <w:style w:customStyle="true" w:styleId="tabletextfield" w:type="character">
    <w:name w:val="table_text_field"/>
    <w:basedOn w:val="Zadanifontodlomka"/>
    <w:rsid w:val="00670603"/>
  </w:style>
  <w:style w:styleId="Zaglavlje" w:type="paragraph">
    <w:name w:val="header"/>
    <w:basedOn w:val="Normal"/>
    <w:rsid w:val="000C53CE"/>
    <w:pPr>
      <w:tabs>
        <w:tab w:pos="4536" w:val="center"/>
        <w:tab w:pos="9072" w:val="right"/>
      </w:tabs>
    </w:pPr>
  </w:style>
  <w:style w:styleId="Odlomakpopisa" w:type="paragraph">
    <w:name w:val="List Paragraph"/>
    <w:basedOn w:val="Normal"/>
    <w:uiPriority w:val="34"/>
    <w:qFormat/>
    <w:rsid w:val="00FE1070"/>
    <w:pPr>
      <w:ind w:left="708"/>
    </w:pPr>
    <w:rPr>
      <w:rFonts w:hAnsi="Times New Roman" w:ascii="Times New Roman"/>
      <w:b w:val="false"/>
      <w:lang w:eastAsia="hr-HR"/>
    </w:rPr>
  </w:style>
  <w:style w:styleId="Tekstbalonia" w:type="paragraph">
    <w:name w:val="Balloon Text"/>
    <w:basedOn w:val="Normal"/>
    <w:link w:val="TekstbaloniaChar"/>
    <w:rsid w:val="00862083"/>
    <w:rPr>
      <w:rFonts w:cs="Tahoma" w:hAnsi="Tahoma" w:ascii="Tahoma"/>
      <w:sz w:val="16"/>
      <w:szCs w:val="16"/>
    </w:rPr>
  </w:style>
  <w:style w:customStyle="true" w:styleId="TekstbaloniaChar" w:type="character">
    <w:name w:val="Tekst balončića Char"/>
    <w:basedOn w:val="Zadanifontodlomka"/>
    <w:link w:val="Tekstbalonia"/>
    <w:rsid w:val="00862083"/>
    <w:rPr>
      <w:rFonts w:cs="Tahoma" w:hAnsi="Tahoma" w:ascii="Tahoma"/>
      <w:b/>
      <w:sz w:val="16"/>
      <w:szCs w:val="16"/>
      <w:lang w:eastAsia="en-US"/>
    </w:rPr>
  </w:style>
  <w:style w:styleId="Tekstrezerviranogmjesta" w:type="character">
    <w:name w:val="Placeholder Text"/>
    <w:basedOn w:val="Zadanifontodlomka"/>
    <w:uiPriority w:val="99"/>
    <w:semiHidden/>
    <w:rsid w:val="00546DC2"/>
    <w:rPr>
      <w:color w:val="808080"/>
      <w:bdr w:space="0" w:sz="0" w:color="auto" w:val="none"/>
      <w:shd w:fill="auto" w:color="auto" w:val="clear"/>
    </w:rPr>
  </w:style>
  <w:style w:customStyle="true" w:styleId="eSPISCCParagraphDefaultFont" w:type="character">
    <w:name w:val="eSPIS_CC_Paragraph Default Font"/>
    <w:basedOn w:val="Zadanifontodlomka"/>
    <w:rsid w:val="00546DC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46DC2"/>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546DC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46DC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b/>
      <w:sz w:val="24"/>
      <w:szCs w:val="24"/>
      <w:lang w:eastAsia="en-US"/>
    </w:rPr>
  </w:style>
  <w:style w:styleId="Naslov1" w:type="paragraph">
    <w:name w:val="heading 1"/>
    <w:basedOn w:val="Normal"/>
    <w:next w:val="Normal"/>
    <w:qFormat/>
    <w:rsid w:val="009608AF"/>
    <w:pPr>
      <w:keepNext/>
      <w:spacing w:after="60" w:before="240"/>
      <w:outlineLvl w:val="0"/>
    </w:pPr>
    <w:rPr>
      <w:rFonts w:cs="Arial"/>
      <w:bCs/>
      <w:kern w:val="32"/>
      <w:sz w:val="32"/>
      <w:szCs w:val="32"/>
    </w:rPr>
  </w:style>
  <w:style w:styleId="Naslov2" w:type="paragraph">
    <w:name w:val="heading 2"/>
    <w:basedOn w:val="Normal"/>
    <w:next w:val="Normal"/>
    <w:qFormat/>
    <w:rsid w:val="00F222D9"/>
    <w:pPr>
      <w:keepNext/>
      <w:jc w:val="center"/>
      <w:outlineLvl w:val="1"/>
    </w:pPr>
    <w:rPr>
      <w:rFonts w:ascii="Times New Roman" w:hAnsi="Times New Roman"/>
      <w:b w:val="0"/>
      <w:sz w:val="2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F222D9"/>
    <w:pPr>
      <w:tabs>
        <w:tab w:pos="4536" w:val="center"/>
        <w:tab w:pos="9072" w:val="right"/>
      </w:tabs>
    </w:pPr>
    <w:rPr>
      <w:rFonts w:ascii="Times New Roman" w:hAnsi="Times New Roman"/>
      <w:b w:val="0"/>
      <w:lang w:eastAsia="hr-HR"/>
    </w:rPr>
  </w:style>
  <w:style w:styleId="Brojstranice" w:type="character">
    <w:name w:val="page number"/>
    <w:basedOn w:val="Zadanifontodlomka"/>
    <w:rsid w:val="00F222D9"/>
  </w:style>
  <w:style w:customStyle="1" w:styleId="tabletextfield" w:type="character">
    <w:name w:val="table_text_field"/>
    <w:basedOn w:val="Zadanifontodlomka"/>
    <w:rsid w:val="00670603"/>
  </w:style>
  <w:style w:styleId="Zaglavlje" w:type="paragraph">
    <w:name w:val="header"/>
    <w:basedOn w:val="Normal"/>
    <w:rsid w:val="000C53CE"/>
    <w:pPr>
      <w:tabs>
        <w:tab w:pos="4536" w:val="center"/>
        <w:tab w:pos="9072" w:val="right"/>
      </w:tabs>
    </w:pPr>
  </w:style>
  <w:style w:styleId="Odlomakpopisa" w:type="paragraph">
    <w:name w:val="List Paragraph"/>
    <w:basedOn w:val="Normal"/>
    <w:uiPriority w:val="34"/>
    <w:qFormat/>
    <w:rsid w:val="00FE1070"/>
    <w:pPr>
      <w:ind w:left="708"/>
    </w:pPr>
    <w:rPr>
      <w:rFonts w:ascii="Times New Roman" w:hAnsi="Times New Roman"/>
      <w:b w:val="0"/>
      <w:lang w:eastAsia="hr-HR"/>
    </w:rPr>
  </w:style>
  <w:style w:styleId="Tekstbalonia" w:type="paragraph">
    <w:name w:val="Balloon Text"/>
    <w:basedOn w:val="Normal"/>
    <w:link w:val="TekstbaloniaChar"/>
    <w:rsid w:val="00862083"/>
    <w:rPr>
      <w:rFonts w:ascii="Tahoma" w:cs="Tahoma" w:hAnsi="Tahoma"/>
      <w:sz w:val="16"/>
      <w:szCs w:val="16"/>
    </w:rPr>
  </w:style>
  <w:style w:customStyle="1" w:styleId="TekstbaloniaChar" w:type="character">
    <w:name w:val="Tekst balončića Char"/>
    <w:basedOn w:val="Zadanifontodlomka"/>
    <w:link w:val="Tekstbalonia"/>
    <w:rsid w:val="00862083"/>
    <w:rPr>
      <w:rFonts w:ascii="Tahoma" w:cs="Tahoma" w:hAnsi="Tahoma"/>
      <w:b/>
      <w:sz w:val="16"/>
      <w:szCs w:val="16"/>
      <w:lang w:eastAsia="en-US"/>
    </w:rPr>
  </w:style>
  <w:style w:styleId="Tekstrezerviranogmjesta" w:type="character">
    <w:name w:val="Placeholder Text"/>
    <w:basedOn w:val="Zadanifontodlomka"/>
    <w:uiPriority w:val="99"/>
    <w:semiHidden/>
    <w:rsid w:val="00546DC2"/>
    <w:rPr>
      <w:color w:val="808080"/>
      <w:bdr w:color="auto" w:space="0" w:sz="0" w:val="none"/>
      <w:shd w:color="auto" w:fill="auto" w:val="clear"/>
    </w:rPr>
  </w:style>
  <w:style w:customStyle="1" w:styleId="eSPISCCParagraphDefaultFont" w:type="character">
    <w:name w:val="eSPIS_CC_Paragraph Default Font"/>
    <w:basedOn w:val="Zadanifontodlomka"/>
    <w:rsid w:val="00546DC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46DC2"/>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546DC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46DC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057473">
      <w:bodyDiv w:val="true"/>
      <w:marLeft w:val="85"/>
      <w:marRight w:val="85"/>
      <w:marTop w:val="85"/>
      <w:marBottom w:val="85"/>
      <w:divBdr>
        <w:top w:space="0" w:sz="0" w:color="auto" w:val="none"/>
        <w:left w:space="0" w:sz="0" w:color="auto" w:val="none"/>
        <w:bottom w:space="0" w:sz="0" w:color="auto" w:val="none"/>
        <w:right w:space="0" w:sz="0" w:color="auto" w:val="none"/>
      </w:divBdr>
      <w:divsChild>
        <w:div w:id="815730699">
          <w:marLeft w:val="0"/>
          <w:marRight w:val="0"/>
          <w:marTop w:val="43"/>
          <w:marBottom w:val="0"/>
          <w:divBdr>
            <w:top w:space="0" w:sz="0" w:color="auto" w:val="none"/>
            <w:left w:space="0" w:sz="0" w:color="auto" w:val="none"/>
            <w:bottom w:space="0" w:sz="0" w:color="auto" w:val="none"/>
            <w:right w:space="0" w:sz="0" w:color="auto" w:val="none"/>
          </w:divBdr>
          <w:divsChild>
            <w:div w:id="1306622849">
              <w:marLeft w:val="0"/>
              <w:marRight w:val="0"/>
              <w:marTop w:val="0"/>
              <w:marBottom w:val="0"/>
              <w:divBdr>
                <w:top w:space="0" w:sz="0" w:color="auto" w:val="none"/>
                <w:left w:space="0" w:sz="0" w:color="auto" w:val="none"/>
                <w:bottom w:space="0" w:sz="0" w:color="auto" w:val="none"/>
                <w:right w:space="0" w:sz="0" w:color="auto" w:val="none"/>
              </w:divBdr>
              <w:divsChild>
                <w:div w:id="1569223290">
                  <w:marLeft w:val="2667"/>
                  <w:marRight w:val="0"/>
                  <w:marTop w:val="0"/>
                  <w:marBottom w:val="213"/>
                  <w:divBdr>
                    <w:top w:space="0" w:sz="0" w:color="auto" w:val="none"/>
                    <w:left w:space="0" w:sz="0" w:color="auto" w:val="none"/>
                    <w:bottom w:space="0" w:sz="0" w:color="auto" w:val="none"/>
                    <w:right w:space="0" w:sz="0" w:color="auto" w:val="none"/>
                  </w:divBdr>
                  <w:divsChild>
                    <w:div w:id="1533299579">
                      <w:marLeft w:val="0"/>
                      <w:marRight w:val="0"/>
                      <w:marTop w:val="0"/>
                      <w:marBottom w:val="0"/>
                      <w:divBdr>
                        <w:top w:space="0" w:sz="0" w:color="auto" w:val="none"/>
                        <w:left w:space="0" w:sz="0" w:color="auto" w:val="none"/>
                        <w:bottom w:space="0" w:sz="0" w:color="auto" w:val="none"/>
                        <w:right w:space="0" w:sz="0" w:color="auto" w:val="none"/>
                      </w:divBdr>
                      <w:divsChild>
                        <w:div w:id="2055957394">
                          <w:marLeft w:val="0"/>
                          <w:marRight w:val="0"/>
                          <w:marTop w:val="0"/>
                          <w:marBottom w:val="0"/>
                          <w:divBdr>
                            <w:top w:space="0" w:sz="0" w:color="auto" w:val="none"/>
                            <w:left w:space="0" w:sz="0" w:color="auto" w:val="none"/>
                            <w:bottom w:space="0" w:sz="0" w:color="auto" w:val="none"/>
                            <w:right w:space="0" w:sz="0" w:color="auto" w:val="none"/>
                          </w:divBdr>
                          <w:divsChild>
                            <w:div w:id="1829445033">
                              <w:marLeft w:val="0"/>
                              <w:marRight w:val="0"/>
                              <w:marTop w:val="0"/>
                              <w:marBottom w:val="0"/>
                              <w:divBdr>
                                <w:top w:space="0" w:sz="0" w:color="auto" w:val="none"/>
                                <w:left w:space="0" w:sz="0" w:color="auto" w:val="none"/>
                                <w:bottom w:space="0" w:sz="0" w:color="auto" w:val="none"/>
                                <w:right w:space="0" w:sz="0" w:color="auto" w:val="none"/>
                              </w:divBdr>
                              <w:divsChild>
                                <w:div w:id="1639989939">
                                  <w:marLeft w:val="0"/>
                                  <w:marRight w:val="0"/>
                                  <w:marTop w:val="0"/>
                                  <w:marBottom w:val="0"/>
                                  <w:divBdr>
                                    <w:top w:space="0" w:sz="0" w:color="auto" w:val="none"/>
                                    <w:left w:space="0" w:sz="0" w:color="auto" w:val="none"/>
                                    <w:bottom w:space="0" w:sz="0" w:color="auto" w:val="none"/>
                                    <w:right w:space="0" w:sz="0" w:color="auto" w:val="none"/>
                                  </w:divBdr>
                                  <w:divsChild>
                                    <w:div w:id="223564745">
                                      <w:marLeft w:val="0"/>
                                      <w:marRight w:val="0"/>
                                      <w:marTop w:val="0"/>
                                      <w:marBottom w:val="0"/>
                                      <w:divBdr>
                                        <w:top w:space="0" w:sz="0" w:color="auto" w:val="none"/>
                                        <w:left w:space="0" w:sz="0" w:color="auto" w:val="none"/>
                                        <w:bottom w:space="0" w:sz="0" w:color="auto" w:val="none"/>
                                        <w:right w:space="0" w:sz="0" w:color="auto" w:val="none"/>
                                      </w:divBdr>
                                      <w:divsChild>
                                        <w:div w:id="440150850">
                                          <w:marLeft w:val="0"/>
                                          <w:marRight w:val="0"/>
                                          <w:marTop w:val="0"/>
                                          <w:marBottom w:val="0"/>
                                          <w:divBdr>
                                            <w:top w:space="0" w:sz="0" w:color="auto" w:val="none"/>
                                            <w:left w:space="0" w:sz="0" w:color="auto" w:val="none"/>
                                            <w:bottom w:space="0" w:sz="0" w:color="auto" w:val="none"/>
                                            <w:right w:space="0" w:sz="0" w:color="auto" w:val="none"/>
                                          </w:divBdr>
                                          <w:divsChild>
                                            <w:div w:id="19451916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68595186">
      <w:bodyDiv w:val="true"/>
      <w:marLeft w:val="0"/>
      <w:marRight w:val="0"/>
      <w:marTop w:val="0"/>
      <w:marBottom w:val="0"/>
      <w:divBdr>
        <w:top w:space="0" w:sz="0" w:color="auto" w:val="none"/>
        <w:left w:space="0" w:sz="0" w:color="auto" w:val="none"/>
        <w:bottom w:space="0" w:sz="0" w:color="auto" w:val="none"/>
        <w:right w:space="0" w:sz="0" w:color="auto" w:val="none"/>
      </w:divBdr>
      <w:divsChild>
        <w:div w:id="2064711835">
          <w:marLeft w:val="0"/>
          <w:marRight w:val="0"/>
          <w:marTop w:val="100"/>
          <w:marBottom w:val="100"/>
          <w:divBdr>
            <w:top w:space="0" w:sz="0" w:color="auto" w:val="none"/>
            <w:left w:space="0" w:sz="0" w:color="auto" w:val="none"/>
            <w:bottom w:space="0" w:sz="0" w:color="auto" w:val="none"/>
            <w:right w:space="0" w:sz="0" w:color="auto" w:val="none"/>
          </w:divBdr>
          <w:divsChild>
            <w:div w:id="1236696142">
              <w:marLeft w:val="0"/>
              <w:marRight w:val="0"/>
              <w:marTop w:val="213"/>
              <w:marBottom w:val="213"/>
              <w:divBdr>
                <w:top w:space="0" w:sz="0" w:color="auto" w:val="none"/>
                <w:left w:space="0" w:sz="0" w:color="auto" w:val="none"/>
                <w:bottom w:space="0" w:sz="0" w:color="auto" w:val="none"/>
                <w:right w:space="0" w:sz="0" w:color="auto" w:val="none"/>
              </w:divBdr>
              <w:divsChild>
                <w:div w:id="8988910">
                  <w:marLeft w:val="0"/>
                  <w:marRight w:val="0"/>
                  <w:marTop w:val="100"/>
                  <w:marBottom w:val="100"/>
                  <w:divBdr>
                    <w:top w:space="0" w:sz="0" w:color="auto" w:val="none"/>
                    <w:left w:space="0" w:sz="0" w:color="auto" w:val="none"/>
                    <w:bottom w:space="0" w:sz="0" w:color="auto" w:val="none"/>
                    <w:right w:space="0" w:sz="0" w:color="auto" w:val="none"/>
                  </w:divBdr>
                </w:div>
              </w:divsChild>
            </w:div>
          </w:divsChild>
        </w:div>
      </w:divsChild>
    </w:div>
    <w:div w:id="156625704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139639989">
          <w:marLeft w:val="0"/>
          <w:marRight w:val="0"/>
          <w:marTop w:val="60"/>
          <w:marBottom w:val="0"/>
          <w:divBdr>
            <w:top w:space="0" w:sz="0" w:color="auto" w:val="none"/>
            <w:left w:space="0" w:sz="0" w:color="auto" w:val="none"/>
            <w:bottom w:space="0" w:sz="0" w:color="auto" w:val="none"/>
            <w:right w:space="0" w:sz="0" w:color="auto" w:val="none"/>
          </w:divBdr>
          <w:divsChild>
            <w:div w:id="510753152">
              <w:marLeft w:val="0"/>
              <w:marRight w:val="0"/>
              <w:marTop w:val="0"/>
              <w:marBottom w:val="0"/>
              <w:divBdr>
                <w:top w:space="0" w:sz="0" w:color="auto" w:val="none"/>
                <w:left w:space="0" w:sz="0" w:color="auto" w:val="none"/>
                <w:bottom w:space="0" w:sz="0" w:color="auto" w:val="none"/>
                <w:right w:space="0" w:sz="0" w:color="auto" w:val="none"/>
              </w:divBdr>
              <w:divsChild>
                <w:div w:id="140082666">
                  <w:marLeft w:val="3750"/>
                  <w:marRight w:val="0"/>
                  <w:marTop w:val="0"/>
                  <w:marBottom w:val="300"/>
                  <w:divBdr>
                    <w:top w:space="0" w:sz="0" w:color="auto" w:val="none"/>
                    <w:left w:space="0" w:sz="0" w:color="auto" w:val="none"/>
                    <w:bottom w:space="0" w:sz="0" w:color="auto" w:val="none"/>
                    <w:right w:space="0" w:sz="0" w:color="auto" w:val="none"/>
                  </w:divBdr>
                  <w:divsChild>
                    <w:div w:id="12651748">
                      <w:marLeft w:val="0"/>
                      <w:marRight w:val="0"/>
                      <w:marTop w:val="0"/>
                      <w:marBottom w:val="0"/>
                      <w:divBdr>
                        <w:top w:space="0" w:sz="0" w:color="auto" w:val="none"/>
                        <w:left w:space="0" w:sz="0" w:color="auto" w:val="none"/>
                        <w:bottom w:space="0" w:sz="0" w:color="auto" w:val="none"/>
                        <w:right w:space="0" w:sz="0" w:color="auto" w:val="none"/>
                      </w:divBdr>
                      <w:divsChild>
                        <w:div w:id="320499072">
                          <w:marLeft w:val="0"/>
                          <w:marRight w:val="0"/>
                          <w:marTop w:val="0"/>
                          <w:marBottom w:val="0"/>
                          <w:divBdr>
                            <w:top w:space="0" w:sz="0" w:color="auto" w:val="none"/>
                            <w:left w:space="0" w:sz="0" w:color="auto" w:val="none"/>
                            <w:bottom w:space="0" w:sz="0" w:color="auto" w:val="none"/>
                            <w:right w:space="0" w:sz="0" w:color="auto" w:val="none"/>
                          </w:divBdr>
                          <w:divsChild>
                            <w:div w:id="1654677281">
                              <w:marLeft w:val="0"/>
                              <w:marRight w:val="0"/>
                              <w:marTop w:val="0"/>
                              <w:marBottom w:val="0"/>
                              <w:divBdr>
                                <w:top w:space="0" w:sz="0" w:color="auto" w:val="none"/>
                                <w:left w:space="0" w:sz="0" w:color="auto" w:val="none"/>
                                <w:bottom w:space="0" w:sz="0" w:color="auto" w:val="none"/>
                                <w:right w:space="0" w:sz="0" w:color="auto" w:val="none"/>
                              </w:divBdr>
                              <w:divsChild>
                                <w:div w:id="996689744">
                                  <w:marLeft w:val="0"/>
                                  <w:marRight w:val="0"/>
                                  <w:marTop w:val="0"/>
                                  <w:marBottom w:val="0"/>
                                  <w:divBdr>
                                    <w:top w:space="0" w:sz="0" w:color="auto" w:val="none"/>
                                    <w:left w:space="0" w:sz="0" w:color="auto" w:val="none"/>
                                    <w:bottom w:space="0" w:sz="0" w:color="auto" w:val="none"/>
                                    <w:right w:space="0" w:sz="0" w:color="auto" w:val="none"/>
                                  </w:divBdr>
                                  <w:divsChild>
                                    <w:div w:id="246620691">
                                      <w:marLeft w:val="0"/>
                                      <w:marRight w:val="0"/>
                                      <w:marTop w:val="0"/>
                                      <w:marBottom w:val="0"/>
                                      <w:divBdr>
                                        <w:top w:space="0" w:sz="0" w:color="auto" w:val="none"/>
                                        <w:left w:space="0" w:sz="0" w:color="auto" w:val="none"/>
                                        <w:bottom w:space="0" w:sz="0" w:color="auto" w:val="none"/>
                                        <w:right w:space="0" w:sz="0" w:color="auto" w:val="none"/>
                                      </w:divBdr>
                                      <w:divsChild>
                                        <w:div w:id="1643651088">
                                          <w:marLeft w:val="0"/>
                                          <w:marRight w:val="0"/>
                                          <w:marTop w:val="0"/>
                                          <w:marBottom w:val="0"/>
                                          <w:divBdr>
                                            <w:top w:space="0" w:sz="0" w:color="auto" w:val="none"/>
                                            <w:left w:space="0" w:sz="0" w:color="auto" w:val="none"/>
                                            <w:bottom w:space="0" w:sz="0" w:color="auto" w:val="none"/>
                                            <w:right w:space="0" w:sz="0" w:color="auto" w:val="none"/>
                                          </w:divBdr>
                                          <w:divsChild>
                                            <w:div w:id="2961847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6218235">
      <w:bodyDiv w:val="true"/>
      <w:marLeft w:val="0"/>
      <w:marRight w:val="0"/>
      <w:marTop w:val="0"/>
      <w:marBottom w:val="0"/>
      <w:divBdr>
        <w:top w:space="0" w:sz="0" w:color="auto" w:val="none"/>
        <w:left w:space="0" w:sz="0" w:color="auto" w:val="none"/>
        <w:bottom w:space="0" w:sz="0" w:color="auto" w:val="none"/>
        <w:right w:space="0" w:sz="0" w:color="auto" w:val="none"/>
      </w:divBdr>
    </w:div>
    <w:div w:id="2093966837">
      <w:bodyDiv w:val="true"/>
      <w:marLeft w:val="0"/>
      <w:marRight w:val="0"/>
      <w:marTop w:val="0"/>
      <w:marBottom w:val="0"/>
      <w:divBdr>
        <w:top w:space="0" w:sz="0" w:color="auto" w:val="none"/>
        <w:left w:space="0" w:sz="0" w:color="auto" w:val="none"/>
        <w:bottom w:space="0" w:sz="0" w:color="auto" w:val="none"/>
        <w:right w:space="0" w:sz="0" w:color="auto" w:val="none"/>
      </w:divBdr>
      <w:divsChild>
        <w:div w:id="1058280606">
          <w:marLeft w:val="0"/>
          <w:marRight w:val="0"/>
          <w:marTop w:val="100"/>
          <w:marBottom w:val="100"/>
          <w:divBdr>
            <w:top w:space="0" w:sz="0" w:color="auto" w:val="none"/>
            <w:left w:space="0" w:sz="0" w:color="auto" w:val="none"/>
            <w:bottom w:space="0" w:sz="0" w:color="auto" w:val="none"/>
            <w:right w:space="0" w:sz="0" w:color="auto" w:val="none"/>
          </w:divBdr>
          <w:divsChild>
            <w:div w:id="982075882">
              <w:marLeft w:val="0"/>
              <w:marRight w:val="0"/>
              <w:marTop w:val="213"/>
              <w:marBottom w:val="213"/>
              <w:divBdr>
                <w:top w:space="0" w:sz="0" w:color="auto" w:val="none"/>
                <w:left w:space="0" w:sz="0" w:color="auto" w:val="none"/>
                <w:bottom w:space="0" w:sz="0" w:color="auto" w:val="none"/>
                <w:right w:space="0" w:sz="0" w:color="auto" w:val="none"/>
              </w:divBdr>
              <w:divsChild>
                <w:div w:id="726684045">
                  <w:marLeft w:val="0"/>
                  <w:marRight w:val="0"/>
                  <w:marTop w:val="100"/>
                  <w:marBottom w:val="100"/>
                  <w:divBdr>
                    <w:top w:space="0" w:sz="0" w:color="auto" w:val="none"/>
                    <w:left w:space="0" w:sz="0" w:color="auto" w:val="none"/>
                    <w:bottom w:space="0" w:sz="0" w:color="auto" w:val="none"/>
                    <w:right w:space="0" w:sz="0" w:color="auto" w:val="none"/>
                  </w:divBdr>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srpnja 2017.</izvorni_sadrzaj>
    <derivirana_varijabla naziv="DomainObject.DatumDonosenjaOdluke_1">18.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1449</izvorni_sadrzaj>
    <derivirana_varijabla naziv="DomainObject.Predmet.Broj_1">1449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listopada 2016.</izvorni_sadrzaj>
    <derivirana_varijabla naziv="DomainObject.Predmet.DatumOsnivanja_1">18.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St-1449/2016</izvorni_sadrzaj>
    <derivirana_varijabla naziv="DomainObject.Predmet.OznakaBroj_1">St-1449/2016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St-1040/15</izvorni_sadrzaj>
    <derivirana_varijabla naziv="DomainObject.Predmet.PrimjedbaSuca_1">Veza St-1040/15</derivirana_varijabla>
  </DomainObject.Predmet.PrimjedbaSuca>
  <DomainObject.Predmet.ProtustrankaFormated>
    <izvorni_sadrzaj>  ATLAS STANDARD d.o.o.</izvorni_sadrzaj>
    <derivirana_varijabla naziv="DomainObject.Predmet.ProtustrankaFormated_1">  ATLAS STANDARD d.o.o.</derivirana_varijabla>
  </DomainObject.Predmet.ProtustrankaFormated>
  <DomainObject.Predmet.ProtustrankaFormatedOIB>
    <izvorni_sadrzaj>  ATLAS STANDARD d.o.o., OIB 41673977707</izvorni_sadrzaj>
    <derivirana_varijabla naziv="DomainObject.Predmet.ProtustrankaFormatedOIB_1">  ATLAS STANDARD d.o.o., OIB 41673977707</derivirana_varijabla>
  </DomainObject.Predmet.ProtustrankaFormatedOIB>
  <DomainObject.Predmet.ProtustrankaFormatedWithAdress>
    <izvorni_sadrzaj> ATLAS STANDARD d.o.o., Zagrebačka 2, 53220 Otočac</izvorni_sadrzaj>
    <derivirana_varijabla naziv="DomainObject.Predmet.ProtustrankaFormatedWithAdress_1"> ATLAS STANDARD d.o.o., Zagrebačka 2, 53220 Otočac</derivirana_varijabla>
  </DomainObject.Predmet.ProtustrankaFormatedWithAdress>
  <DomainObject.Predmet.ProtustrankaFormatedWithAdressOIB>
    <izvorni_sadrzaj> ATLAS STANDARD d.o.o., OIB 41673977707, Zagrebačka 2, 53220 Otočac</izvorni_sadrzaj>
    <derivirana_varijabla naziv="DomainObject.Predmet.ProtustrankaFormatedWithAdressOIB_1"> ATLAS STANDARD d.o.o., OIB 41673977707, Zagrebačka 2, 53220 Otočac</derivirana_varijabla>
  </DomainObject.Predmet.ProtustrankaFormatedWithAdressOIB>
  <DomainObject.Predmet.ProtustrankaWithAdress>
    <izvorni_sadrzaj>ATLAS STANDARD d.o.o. Zagrebačka 2, 53220 Otočac</izvorni_sadrzaj>
    <derivirana_varijabla naziv="DomainObject.Predmet.ProtustrankaWithAdress_1">ATLAS STANDARD d.o.o. Zagrebačka 2, 53220 Otočac</derivirana_varijabla>
  </DomainObject.Predmet.ProtustrankaWithAdress>
  <DomainObject.Predmet.ProtustrankaWithAdressOIB>
    <izvorni_sadrzaj>ATLAS STANDARD d.o.o., OIB 41673977707, Zagrebačka 2, 53220 Otočac</izvorni_sadrzaj>
    <derivirana_varijabla naziv="DomainObject.Predmet.ProtustrankaWithAdressOIB_1">ATLAS STANDARD d.o.o., OIB 41673977707, Zagrebačka 2, 53220 Otočac</derivirana_varijabla>
  </DomainObject.Predmet.ProtustrankaWithAdressOIB>
  <DomainObject.Predmet.ProtustrankaNazivFormated>
    <izvorni_sadrzaj>ATLAS STANDARD d.o.o.</izvorni_sadrzaj>
    <derivirana_varijabla naziv="DomainObject.Predmet.ProtustrankaNazivFormated_1">ATLAS STANDARD d.o.o.</derivirana_varijabla>
  </DomainObject.Predmet.ProtustrankaNazivFormated>
  <DomainObject.Predmet.ProtustrankaNazivFormatedOIB>
    <izvorni_sadrzaj>ATLAS STANDARD d.o.o., OIB 41673977707</izvorni_sadrzaj>
    <derivirana_varijabla naziv="DomainObject.Predmet.ProtustrankaNazivFormatedOIB_1">ATLAS STANDARD d.o.o., OIB 41673977707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ERSTE - STEIERMAERKISCHE BANK d.d. zastupanog po punomoćniku Odvjetničko društvo Maćešić i partneri</izvorni_sadrzaj>
    <derivirana_varijabla naziv="DomainObject.Predmet.StrankaFormated_1">  ERSTE - STEIERMAERKISCHE BANK d.d. zastupanog po punomoćniku Odvjetničko društvo Maćešić i partneri</derivirana_varijabla>
  </DomainObject.Predmet.StrankaFormated>
  <DomainObject.Predmet.StrankaFormatedOIB>
    <izvorni_sadrzaj>  ERSTE - STEIERMAERKISCHE BANK d.d., OIB 23057039320 zastupanog po punomoćniku Odvjetničko društvo Maćešić i partneri</izvorni_sadrzaj>
    <derivirana_varijabla naziv="DomainObject.Predmet.StrankaFormatedOIB_1">  ERSTE - STEIERMAERKISCHE BANK d.d., OIB 23057039320 zastupanog po punomoćniku Odvjetničko društvo Maćešić i partneri</derivirana_varijabla>
  </DomainObject.Predmet.StrankaFormatedOIB>
  <DomainObject.Predmet.StrankaFormatedWithAdress>
    <izvorni_sadrzaj> ERSTE - STEIERMAERKISCHE BANK d.d., Jadranskii trg 3a, 51000 Rijeka zastupanog po punomoćniku Odvjetničko društvo Maćešić i partneri</izvorni_sadrzaj>
    <derivirana_varijabla naziv="DomainObject.Predmet.StrankaFormatedWithAdress_1"> ERSTE - STEIERMAERKISCHE BANK d.d., Jadranskii trg 3a, 51000 Rijeka zastupanog po punomoćniku Odvjetničko društvo Maćešić i partneri</derivirana_varijabla>
  </DomainObject.Predmet.StrankaFormatedWithAdress>
  <DomainObject.Predmet.StrankaFormatedWithAdressOIB>
    <izvorni_sadrzaj> ERSTE - STEIERMAERKISCHE BANK d.d., OIB 23057039320, Jadranskii trg 3a, 51000 Rijeka zastupanog po punomoćniku Odvjetničko društvo Maćešić i partneri</izvorni_sadrzaj>
    <derivirana_varijabla naziv="DomainObject.Predmet.StrankaFormatedWithAdressOIB_1"> ERSTE - STEIERMAERKISCHE BANK d.d., OIB 23057039320, Jadranskii trg 3a, 51000 Rijeka zastupanog po punomoćniku Odvjetničko društvo Maćešić i partneri</derivirana_varijabla>
  </DomainObject.Predmet.StrankaFormatedWithAdressOIB>
  <DomainObject.Predmet.StrankaWithAdress>
    <izvorni_sadrzaj>ERSTE - STEIERMAERKISCHE BANK d.d. Jadranskii trg 3a,51000 Rijeka</izvorni_sadrzaj>
    <derivirana_varijabla naziv="DomainObject.Predmet.StrankaWithAdress_1">ERSTE - STEIERMAERKISCHE BANK d.d. Jadranskii trg 3a,51000 Rijeka</derivirana_varijabla>
  </DomainObject.Predmet.StrankaWithAdress>
  <DomainObject.Predmet.StrankaWithAdressOIB>
    <izvorni_sadrzaj>ERSTE - STEIERMAERKISCHE BANK d.d., OIB 23057039320, Jadranskii trg 3a,51000 Rijeka</izvorni_sadrzaj>
    <derivirana_varijabla naziv="DomainObject.Predmet.StrankaWithAdressOIB_1">ERSTE - STEIERMAERKISCHE BANK d.d., OIB 23057039320, Jadranskii trg 3a,51000 Rijeka</derivirana_varijabla>
  </DomainObject.Predmet.StrankaWithAdressOIB>
  <DomainObject.Predmet.StrankaNazivFormated>
    <izvorni_sadrzaj>ERSTE - STEIERMAERKISCHE BANK d.d.</izvorni_sadrzaj>
    <derivirana_varijabla naziv="DomainObject.Predmet.StrankaNazivFormated_1">ERSTE - STEIERMAERKISCHE BANK d.d.</derivirana_varijabla>
  </DomainObject.Predmet.StrankaNazivFormated>
  <DomainObject.Predmet.StrankaNazivFormatedOIB>
    <izvorni_sadrzaj>ERSTE - STEIERMAERKISCHE BANK d.d., OIB 23057039320</izvorni_sadrzaj>
    <derivirana_varijabla naziv="DomainObject.Predmet.StrankaNazivFormatedOIB_1">ERSTE - STEIERMAERKISCHE BANK d.d., OIB 23057039320</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ERSTE - STEIERMAERKISCHE BANK d.d. zastupanog po punomoćniku Odvjetničko društvo Maćešić i partneri</item>
    </izvorni_sadrzaj>
    <derivirana_varijabla naziv="DomainObject.Predmet.StrankaListFormated_1">
      <item>ERSTE - STEIERMAERKISCHE BANK d.d. zastupanog po punomoćniku Odvjetničko društvo Maćešić i partneri</item>
    </derivirana_varijabla>
  </DomainObject.Predmet.StrankaListFormated>
  <DomainObject.Predmet.StrankaListFormatedOIB>
    <izvorni_sadrzaj>
      <item>ERSTE - STEIERMAERKISCHE BANK d.d., OIB 23057039320 zastupanog po punomoćniku Odvjetničko društvo Maćešić i partneri</item>
    </izvorni_sadrzaj>
    <derivirana_varijabla naziv="DomainObject.Predmet.StrankaListFormatedOIB_1">
      <item>ERSTE - STEIERMAERKISCHE BANK d.d., OIB 23057039320 zastupanog po punomoćniku Odvjetničko društvo Maćešić i partneri</item>
    </derivirana_varijabla>
  </DomainObject.Predmet.StrankaListFormatedOIB>
  <DomainObject.Predmet.StrankaListFormatedWithAdress>
    <izvorni_sadrzaj>
      <item>ERSTE - STEIERMAERKISCHE BANK d.d., Jadranskii trg 3a, 51000 Rijeka zastupanog po punomoćniku Odvjetničko društvo Maćešić i partneri</item>
    </izvorni_sadrzaj>
    <derivirana_varijabla naziv="DomainObject.Predmet.StrankaListFormatedWithAdress_1">
      <item>ERSTE - STEIERMAERKISCHE BANK d.d., Jadranskii trg 3a, 51000 Rijeka zastupanog po punomoćniku Odvjetničko društvo Maćešić i partneri</item>
    </derivirana_varijabla>
  </DomainObject.Predmet.StrankaListFormatedWithAdress>
  <DomainObject.Predmet.StrankaListFormatedWithAdressOIB>
    <izvorni_sadrzaj>
      <item>ERSTE - STEIERMAERKISCHE BANK d.d., OIB 23057039320, Jadranskii trg 3a, 51000 Rijeka zastupanog po punomoćniku Odvjetničko društvo Maćešić i partneri</item>
    </izvorni_sadrzaj>
    <derivirana_varijabla naziv="DomainObject.Predmet.StrankaListFormatedWithAdressOIB_1">
      <item>ERSTE - STEIERMAERKISCHE BANK d.d., OIB 23057039320, Jadranskii trg 3a, 51000 Rijeka zastupanog po punomoćniku Odvjetničko društvo Maćešić i partneri</item>
    </derivirana_varijabla>
  </DomainObject.Predmet.StrankaListFormatedWithAdressOIB>
  <DomainObject.Predmet.StrankaListNazivFormated>
    <izvorni_sadrzaj>
      <item>ERSTE - STEIERMAERKISCHE BANK d.d.</item>
    </izvorni_sadrzaj>
    <derivirana_varijabla naziv="DomainObject.Predmet.StrankaListNazivFormated_1">
      <item>ERSTE - STEIERMAERKISCHE BANK d.d.</item>
    </derivirana_varijabla>
  </DomainObject.Predmet.StrankaListNazivFormated>
  <DomainObject.Predmet.StrankaListNazivFormatedOIB>
    <izvorni_sadrzaj>
      <item>ERSTE - STEIERMAERKISCHE BANK d.d., OIB 23057039320</item>
    </izvorni_sadrzaj>
    <derivirana_varijabla naziv="DomainObject.Predmet.StrankaListNazivFormatedOIB_1">
      <item>ERSTE - STEIERMAERKISCHE BANK d.d., OIB 23057039320</item>
    </derivirana_varijabla>
  </DomainObject.Predmet.StrankaListNazivFormatedOIB>
  <DomainObject.Predmet.ProtuStrankaListFormated>
    <izvorni_sadrzaj>
      <item>ATLAS STANDARD d.o.o.</item>
    </izvorni_sadrzaj>
    <derivirana_varijabla naziv="DomainObject.Predmet.ProtuStrankaListFormated_1">
      <item>ATLAS STANDARD d.o.o.</item>
    </derivirana_varijabla>
  </DomainObject.Predmet.ProtuStrankaListFormated>
  <DomainObject.Predmet.ProtuStrankaListFormatedOIB>
    <izvorni_sadrzaj>
      <item>ATLAS STANDARD d.o.o., OIB 41673977707</item>
    </izvorni_sadrzaj>
    <derivirana_varijabla naziv="DomainObject.Predmet.ProtuStrankaListFormatedOIB_1">
      <item>ATLAS STANDARD d.o.o., OIB 41673977707</item>
    </derivirana_varijabla>
  </DomainObject.Predmet.ProtuStrankaListFormatedOIB>
  <DomainObject.Predmet.ProtuStrankaListFormatedWithAdress>
    <izvorni_sadrzaj>
      <item>ATLAS STANDARD d.o.o., Zagrebačka 2, 53220 Otočac</item>
    </izvorni_sadrzaj>
    <derivirana_varijabla naziv="DomainObject.Predmet.ProtuStrankaListFormatedWithAdress_1">
      <item>ATLAS STANDARD d.o.o., Zagrebačka 2, 53220 Otočac</item>
    </derivirana_varijabla>
  </DomainObject.Predmet.ProtuStrankaListFormatedWithAdress>
  <DomainObject.Predmet.ProtuStrankaListFormatedWithAdressOIB>
    <izvorni_sadrzaj>
      <item>ATLAS STANDARD d.o.o., OIB 41673977707, Zagrebačka 2, 53220 Otočac</item>
    </izvorni_sadrzaj>
    <derivirana_varijabla naziv="DomainObject.Predmet.ProtuStrankaListFormatedWithAdressOIB_1">
      <item>ATLAS STANDARD d.o.o., OIB 41673977707, Zagrebačka 2, 53220 Otočac</item>
    </derivirana_varijabla>
  </DomainObject.Predmet.ProtuStrankaListFormatedWithAdressOIB>
  <DomainObject.Predmet.ProtuStrankaListNazivFormated>
    <izvorni_sadrzaj>
      <item>ATLAS STANDARD d.o.o.</item>
    </izvorni_sadrzaj>
    <derivirana_varijabla naziv="DomainObject.Predmet.ProtuStrankaListNazivFormated_1">
      <item>ATLAS STANDARD d.o.o.</item>
    </derivirana_varijabla>
  </DomainObject.Predmet.ProtuStrankaListNazivFormated>
  <DomainObject.Predmet.ProtuStrankaListNazivFormatedOIB>
    <izvorni_sadrzaj>
      <item>ATLAS STANDARD d.o.o., OIB 41673977707</item>
    </izvorni_sadrzaj>
    <derivirana_varijabla naziv="DomainObject.Predmet.ProtuStrankaListNazivFormatedOIB_1">
      <item>ATLAS STANDARD d.o.o., OIB 41673977707</item>
    </derivirana_varijabla>
  </DomainObject.Predmet.ProtuStrankaListNazivFormatedOIB>
  <DomainObject.Predmet.OstaliListFormated>
    <izvorni_sadrzaj>
      <item>Odvjetničko društvo Maćešić i partneri punomoćnik sudionika u postupku ERSTE - STEIERMAERKISCHE BANK d.d.</item>
    </izvorni_sadrzaj>
    <derivirana_varijabla naziv="DomainObject.Predmet.OstaliListFormated_1">
      <item>Odvjetničko društvo Maćešić i partneri punomoćnik sudionika u postupku ERSTE - STEIERMAERKISCHE BANK d.d.</item>
    </derivirana_varijabla>
  </DomainObject.Predmet.OstaliListFormated>
  <DomainObject.Predmet.OstaliListFormatedOIB>
    <izvorni_sadrzaj>
      <item>Odvjetničko društvo Maćešić i partneri, OIB 11793113837 punomoćnik sudionika u postupku ERSTE - STEIERMAERKISCHE BANK d.d.</item>
    </izvorni_sadrzaj>
    <derivirana_varijabla naziv="DomainObject.Predmet.OstaliListFormatedOIB_1">
      <item>Odvjetničko društvo Maćešić i partneri, OIB 11793113837 punomoćnik sudionika u postupku ERSTE - STEIERMAERKISCHE BANK d.d.</item>
    </derivirana_varijabla>
  </DomainObject.Predmet.OstaliListFormatedOIB>
  <DomainObject.Predmet.OstaliListFormatedWithAdress>
    <izvorni_sadrzaj>
      <item>Odvjetničko društvo Maćešić i partneri, Pod Kaštelom 4, 51000 Rijeka punomoćnik sudionika u postupku ERSTE - STEIERMAERKISCHE BANK d.d.</item>
    </izvorni_sadrzaj>
    <derivirana_varijabla naziv="DomainObject.Predmet.OstaliListFormatedWithAdress_1">
      <item>Odvjetničko društvo Maćešić i partneri, Pod Kaštelom 4, 51000 Rijeka punomoćnik sudionika u postupku ERSTE - STEIERMAERKISCHE BANK d.d.</item>
    </derivirana_varijabla>
  </DomainObject.Predmet.OstaliListFormatedWithAdress>
  <DomainObject.Predmet.OstaliListFormatedWithAdressOIB>
    <izvorni_sadrzaj>
      <item>Odvjetničko društvo Maćešić i partneri, OIB 11793113837, Pod Kaštelom 4, 51000 Rijeka punomoćnik sudionika u postupku ERSTE - STEIERMAERKISCHE BANK d.d.</item>
    </izvorni_sadrzaj>
    <derivirana_varijabla naziv="DomainObject.Predmet.OstaliListFormatedWithAdressOIB_1">
      <item>Odvjetničko društvo Maćešić i partneri, OIB 11793113837, Pod Kaštelom 4, 51000 Rijeka punomoćnik sudionika u postupku ERSTE - STEIERMAERKISCHE BANK d.d.</item>
    </derivirana_varijabla>
  </DomainObject.Predmet.OstaliListFormatedWithAdressOIB>
  <DomainObject.Predmet.OstaliListNazivFormated>
    <izvorni_sadrzaj>
      <item>Odvjetničko društvo Maćešić i partneri</item>
    </izvorni_sadrzaj>
    <derivirana_varijabla naziv="DomainObject.Predmet.OstaliListNazivFormated_1">
      <item>Odvjetničko društvo Maćešić i partneri</item>
    </derivirana_varijabla>
  </DomainObject.Predmet.OstaliListNazivFormated>
  <DomainObject.Predmet.OstaliListNazivFormatedOIB>
    <izvorni_sadrzaj>
      <item>Odvjetničko društvo Maćešić i partneri, OIB 11793113837</item>
    </izvorni_sadrzaj>
    <derivirana_varijabla naziv="DomainObject.Predmet.OstaliListNazivFormatedOIB_1">
      <item>Odvjetničko društvo Maćešić i partneri, OIB 11793113837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srpnja 2017.</izvorni_sadrzaj>
    <derivirana_varijabla naziv="DomainObject.Datum_1">18. srpnja 2017.</derivirana_varijabla>
  </DomainObject.Datum>
  <DomainObject.PoslovniBrojDokumenta>
    <izvorni_sadrzaj/>
    <derivirana_varijabla naziv="DomainObject.PoslovniBrojDokumenta_1"/>
  </DomainObject.PoslovniBrojDokumenta>
  <DomainObject.Predmet.StrankaIDrugi>
    <izvorni_sadrzaj>ERSTE - STEIERMAERKISCHE BANK d.d.</izvorni_sadrzaj>
    <derivirana_varijabla naziv="DomainObject.Predmet.StrankaIDrugi_1">ERSTE - STEIERMAERKISCHE BANK d.d.</derivirana_varijabla>
  </DomainObject.Predmet.StrankaIDrugi>
  <DomainObject.Predmet.ProtustrankaIDrugi>
    <izvorni_sadrzaj>ATLAS STANDARD d.o.o.</izvorni_sadrzaj>
    <derivirana_varijabla naziv="DomainObject.Predmet.ProtustrankaIDrugi_1">ATLAS STANDARD d.o.o.</derivirana_varijabla>
  </DomainObject.Predmet.ProtustrankaIDrugi>
  <DomainObject.Predmet.StrankaIDrugiAdressOIB>
    <izvorni_sadrzaj>ERSTE - STEIERMAERKISCHE BANK d.d., OIB 23057039320, Jadranskii trg 3a, 51000 Rijeka</izvorni_sadrzaj>
    <derivirana_varijabla naziv="DomainObject.Predmet.StrankaIDrugiAdressOIB_1">ERSTE - STEIERMAERKISCHE BANK d.d., OIB 23057039320, Jadranskii trg 3a, 51000 Rijeka</derivirana_varijabla>
  </DomainObject.Predmet.StrankaIDrugiAdressOIB>
  <DomainObject.Predmet.ProtustrankaIDrugiAdressOIB>
    <izvorni_sadrzaj>ATLAS STANDARD d.o.o., OIB 41673977707, Zagrebačka 2, 53220 Otočac</izvorni_sadrzaj>
    <derivirana_varijabla naziv="DomainObject.Predmet.ProtustrankaIDrugiAdressOIB_1">ATLAS STANDARD d.o.o., OIB 41673977707, Zagrebačka 2, 53220 Otočac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ERSTE - STEIERMAERKISCHE BANK d.d.</item>
      <item>ATLAS STANDARD d.o.o.</item>
      <item>Odvjetničko društvo Maćešić i partneri</item>
    </izvorni_sadrzaj>
    <derivirana_varijabla naziv="DomainObject.Predmet.SudioniciListNaziv_1">
      <item>ERSTE - STEIERMAERKISCHE BANK d.d.</item>
      <item>ATLAS STANDARD d.o.o.</item>
      <item>Odvjetničko društvo Maćešić i partneri</item>
    </derivirana_varijabla>
  </DomainObject.Predmet.SudioniciListNaziv>
  <DomainObject.Predmet.SudioniciListAdressOIB>
    <izvorni_sadrzaj>
      <item>ERSTE - STEIERMAERKISCHE BANK d.d., OIB 23057039320, Jadranskii trg 3a,51000 Rijeka</item>
      <item>ATLAS STANDARD d.o.o., OIB 41673977707, Zagrebačka 2,53220 Otočac</item>
      <item>Odvjetničko društvo Maćešić i partneri, OIB 11793113837, Pod Kaštelom 4,51000 Rijeka</item>
    </izvorni_sadrzaj>
    <derivirana_varijabla naziv="DomainObject.Predmet.SudioniciListAdressOIB_1">
      <item>ERSTE - STEIERMAERKISCHE BANK d.d., OIB 23057039320, Jadranskii trg 3a,51000 Rijeka</item>
      <item>ATLAS STANDARD d.o.o., OIB 41673977707, Zagrebačka 2,53220 Otočac</item>
      <item>Odvjetničko društvo Maćešić i partneri, OIB 11793113837, Pod Kaštelom 4,51000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23057039320</item>
      <item>, OIB 41673977707</item>
      <item>, OIB 11793113837</item>
    </izvorni_sadrzaj>
    <derivirana_varijabla naziv="DomainObject.Predmet.SudioniciListNazivOIB_1">
      <item>, OIB 23057039320</item>
      <item>, OIB 41673977707</item>
      <item>, OIB 11793113837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Nada Barišić, OIB 73310761038, M. Jengića 33 Rijeka</item>
    </izvorni_sadrzaj>
    <derivirana_varijabla naziv="DomainObject.Predmet.StecajniUpraviteljiListAddressOIB_1">
      <item>Nada Barišić, OIB 73310761038, M. Jengića 33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3</properties:Pages>
  <properties:Words>786</properties:Words>
  <properties:Characters>4212</properties:Characters>
  <properties:Lines>103</properties:Lines>
  <properties:Paragraphs>46</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lpstr>
    </vt:vector>
  </properties:TitlesOfParts>
  <properties:LinksUpToDate>false</properties:LinksUpToDate>
  <properties:CharactersWithSpaces>5252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2017-07-18T06:54:00Z</dcterms:created>
  <dc:creator>korlevicd</dc:creator>
  <cp:lastModifiedBy>Danijela Fumić</cp:lastModifiedBy>
  <cp:lastPrinted>2017-07-18T06:54:00Z</cp:lastPrinted>
  <dcterms:modified xmlns:xsi="http://www.w3.org/2001/XMLSchema-instance" xsi:type="dcterms:W3CDTF">2017-07-18T06:56:00Z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