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efa9" w14:paraId="e1fefa9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3F3A9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B3626">
              <w:t>9</w:t>
            </w:r>
            <w:r w:rsidR="003F3A90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3F3A90" w:rsidRPr="003F3A90">
        <w:t>KAPA-</w:t>
      </w:r>
      <w:proofErr w:type="spellStart"/>
      <w:r w:rsidR="003F3A90" w:rsidRPr="003F3A90">
        <w:t>ŠI</w:t>
      </w:r>
      <w:proofErr w:type="spellEnd"/>
      <w:r w:rsidR="003F3A90" w:rsidRPr="003F3A90">
        <w:t>-11 jednostavno društvo s ograničenom odgovornošću za ugostiteljstvo, trgovinu i usluge u likvidaciji</w:t>
      </w:r>
      <w:r w:rsidR="003F3A90">
        <w:t xml:space="preserve"> Zagreb, Ulica Radoslava Cimermana 64 A, </w:t>
      </w:r>
      <w:proofErr w:type="spellStart"/>
      <w:r w:rsidR="003F3A90">
        <w:t>OIB</w:t>
      </w:r>
      <w:proofErr w:type="spellEnd"/>
      <w:r w:rsidR="003F3A90">
        <w:t xml:space="preserve">: </w:t>
      </w:r>
      <w:r w:rsidR="003F3A90" w:rsidRPr="003F3A90">
        <w:t>67605241277</w:t>
      </w:r>
      <w:r w:rsidR="003F3A90">
        <w:t xml:space="preserve">, </w:t>
      </w:r>
      <w:proofErr w:type="spellStart"/>
      <w:r w:rsidR="003F3A90">
        <w:t>MBS</w:t>
      </w:r>
      <w:proofErr w:type="spellEnd"/>
      <w:r w:rsidR="003F3A90">
        <w:t xml:space="preserve">: </w:t>
      </w:r>
      <w:r w:rsidR="003F3A90" w:rsidRPr="003F3A90">
        <w:t>080960159</w:t>
      </w:r>
      <w:r w:rsidR="003F3A9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</w:t>
      </w:r>
      <w:r w:rsidR="001F5AD5">
        <w:t>8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3F3A90" w:rsidRPr="003F3A90">
        <w:t>KAPA-</w:t>
      </w:r>
      <w:proofErr w:type="spellStart"/>
      <w:r w:rsidR="003F3A90" w:rsidRPr="003F3A90">
        <w:t>ŠI</w:t>
      </w:r>
      <w:proofErr w:type="spellEnd"/>
      <w:r w:rsidR="003F3A90" w:rsidRPr="003F3A90">
        <w:t>-11 jednostavno društvo s ograničenom odgovornošću za ugostiteljstvo, trgovinu i usluge u likvidaciji</w:t>
      </w:r>
      <w:r w:rsidR="003F3A90">
        <w:t xml:space="preserve"> Zagreb, Ulica Radoslava Cimermana 64 A, </w:t>
      </w:r>
      <w:proofErr w:type="spellStart"/>
      <w:r w:rsidR="003F3A90">
        <w:t>OIB</w:t>
      </w:r>
      <w:proofErr w:type="spellEnd"/>
      <w:r w:rsidR="003F3A90">
        <w:t xml:space="preserve">: </w:t>
      </w:r>
      <w:r w:rsidR="003F3A90" w:rsidRPr="003F3A90">
        <w:t>67605241277</w:t>
      </w:r>
      <w:r w:rsidR="003F3A90">
        <w:t xml:space="preserve">, </w:t>
      </w:r>
      <w:proofErr w:type="spellStart"/>
      <w:r w:rsidR="003F3A90">
        <w:t>MBS</w:t>
      </w:r>
      <w:proofErr w:type="spellEnd"/>
      <w:r w:rsidR="003F3A90">
        <w:t xml:space="preserve">: </w:t>
      </w:r>
      <w:r w:rsidR="003F3A90" w:rsidRPr="003F3A90">
        <w:t>080960159</w:t>
      </w:r>
      <w:r w:rsidR="003F3A90">
        <w:t>, iznosi 64.731,02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</w:t>
      </w:r>
      <w:r w:rsidR="003F3A90">
        <w:t xml:space="preserve">Milenko </w:t>
      </w:r>
      <w:proofErr w:type="spellStart"/>
      <w:r w:rsidR="003F3A90">
        <w:t>Ivčević</w:t>
      </w:r>
      <w:proofErr w:type="spellEnd"/>
      <w:r w:rsidR="003F3A90">
        <w:t xml:space="preserve"> </w:t>
      </w:r>
      <w:r w:rsidR="00DA73BD">
        <w:t xml:space="preserve">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B3626">
        <w:t>9</w:t>
      </w:r>
      <w:r w:rsidR="00D65EA6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</w:t>
      </w:r>
      <w:r w:rsidR="001F5AD5">
        <w:t>8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B041F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EB041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041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41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41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EB041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041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4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41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St-1698/2018</izvorni_sadrzaj>
    <derivirana_varijabla naziv="DomainObject.Predmet.OznakaBroj_1">St-1698/2018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KAPA-ŠI-11 jednostavno društvo s ograničenom odgovornošću za ugostiteljstvo, trgovinu i usluge u likvidaciji</izvorni_sadrzaj>
    <derivirana_varijabla naziv="DomainObject.Predmet.ProtustrankaFormated_1">  KAPA-ŠI-11 jednostavno društvo s ograničenom odgovornošću za ugostiteljstvo, trgovinu i usluge u likvidaciji</derivirana_varijabla>
  </DomainObject.Predmet.ProtustrankaFormated>
  <DomainObject.Predmet.ProtustrankaFormatedOIB>
    <izvorni_sadrzaj>  KAPA-ŠI-11 jednostavno društvo s ograničenom odgovornošću za ugostiteljstvo, trgovinu i usluge u likvidaciji, OIB 67605241277</izvorni_sadrzaj>
    <derivirana_varijabla naziv="DomainObject.Predmet.ProtustrankaFormatedOIB_1">  KAPA-ŠI-11 jednostavno društvo s ograničenom odgovornošću za ugostiteljstvo, trgovinu i usluge u likvidaciji, OIB 67605241277</derivirana_varijabla>
  </DomainObject.Predmet.ProtustrankaFormatedOIB>
  <DomainObject.Predmet.ProtustrankaFormatedWithAdress>
    <izvorni_sadrzaj> KAPA-ŠI-11 jednostavno društvo s ograničenom odgovornošću za ugostiteljstvo, trgovinu i usluge u likvidaciji, Ulica Radoslava Cimermana 64 A, 10000 Zagreb</izvorni_sadrzaj>
    <derivirana_varijabla naziv="DomainObject.Predmet.ProtustrankaFormatedWithAdress_1"> KAPA-ŠI-11 jednostavno društvo s ograničenom odgovornošću za ugostiteljstvo, trgovinu i usluge u likvidaciji, Ulica Radoslava Cimermana 64 A, 10000 Zagreb</derivirana_varijabla>
  </DomainObject.Predmet.ProtustrankaFormatedWithAdress>
  <DomainObject.Predmet.ProtustrankaFormatedWithAdressOIB>
    <izvorni_sadrzaj> KAPA-ŠI-11 jednostavno društvo s ograničenom odgovornošću za ugostiteljstvo, trgovinu i usluge u likvidaciji, OIB 67605241277, Ulica Radoslava Cimermana 64 A, 10000 Zagreb</izvorni_sadrzaj>
    <derivirana_varijabla naziv="DomainObject.Predmet.ProtustrankaFormatedWithAdressOIB_1"> KAPA-ŠI-11 jednostavno društvo s ograničenom odgovornošću za ugostiteljstvo, trgovinu i usluge u likvidaciji, OIB 67605241277, Ulica Radoslava Cimermana 64 A, 10000 Zagreb</derivirana_varijabla>
  </DomainObject.Predmet.ProtustrankaFormatedWithAdressOIB>
  <DomainObject.Predmet.ProtustrankaWithAdress>
    <izvorni_sadrzaj>KAPA-ŠI-11 jednostavno društvo s ograničenom odgovornošću za ugostiteljstvo, trgovinu i usluge u likvidaciji Ulica Radoslava Cimermana 64 A, 10000 Zagreb</izvorni_sadrzaj>
    <derivirana_varijabla naziv="DomainObject.Predmet.ProtustrankaWithAdress_1">KAPA-ŠI-11 jednostavno društvo s ograničenom odgovornošću za ugostiteljstvo, trgovinu i usluge u likvidaciji Ulica Radoslava Cimermana 64 A, 10000 Zagreb</derivirana_varijabla>
  </DomainObject.Predmet.ProtustrankaWithAdress>
  <DomainObject.Predmet.ProtustrankaWithAdressOIB>
    <izvorni_sadrzaj>KAPA-ŠI-11 jednostavno društvo s ograničenom odgovornošću za ugostiteljstvo, trgovinu i usluge u likvidaciji, OIB 67605241277, Ulica Radoslava Cimermana 64 A, 10000 Zagreb</izvorni_sadrzaj>
    <derivirana_varijabla naziv="DomainObject.Predmet.ProtustrankaWithAdressOIB_1">KAPA-ŠI-11 jednostavno društvo s ograničenom odgovornošću za ugostiteljstvo, trgovinu i usluge u likvidaciji, OIB 67605241277, Ulica Radoslava Cimermana 64 A, 10000 Zagreb</derivirana_varijabla>
  </DomainObject.Predmet.ProtustrankaWithAdressOIB>
  <DomainObject.Predmet.ProtustrankaNazivFormated>
    <izvorni_sadrzaj>KAPA-ŠI-11 jednostavno društvo s ograničenom odgovornošću za ugostiteljstvo, trgovinu i usluge u likvidaciji</izvorni_sadrzaj>
    <derivirana_varijabla naziv="DomainObject.Predmet.ProtustrankaNazivFormated_1">KAPA-ŠI-11 jednostavno društvo s ograničenom odgovornošću za ugostiteljstvo, trgovinu i usluge u likvidaciji</derivirana_varijabla>
  </DomainObject.Predmet.ProtustrankaNazivFormated>
  <DomainObject.Predmet.ProtustrankaNazivFormatedOIB>
    <izvorni_sadrzaj>KAPA-ŠI-11 jednostavno društvo s ograničenom odgovornošću za ugostiteljstvo, trgovinu i usluge u likvidaciji, OIB 67605241277</izvorni_sadrzaj>
    <derivirana_varijabla naziv="DomainObject.Predmet.ProtustrankaNazivFormatedOIB_1">KAPA-ŠI-11 jednostavno društvo s ograničenom odgovornošću za ugostiteljstvo, trgovinu i usluge u likvidaciji, OIB 67605241277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KAPA-ŠI-11 jednostavno društvo s ograničenom odgovornošću za ugostiteljstvo, trgovinu i usluge u likvidaciji</item>
    </izvorni_sadrzaj>
    <derivirana_varijabla naziv="DomainObject.Predmet.ProtuStrankaListFormated_1">
      <item>KAPA-ŠI-11 jednostavno društvo s ograničenom odgovornošću za ugostiteljstvo, trgovinu i usluge u likvidaciji</item>
    </derivirana_varijabla>
  </DomainObject.Predmet.ProtuStrankaListFormated>
  <DomainObject.Predmet.ProtuStrankaListFormatedOIB>
    <izvorni_sadrzaj>
      <item>KAPA-ŠI-11 jednostavno društvo s ograničenom odgovornošću za ugostiteljstvo, trgovinu i usluge u likvidaciji, OIB 67605241277</item>
    </izvorni_sadrzaj>
    <derivirana_varijabla naziv="DomainObject.Predmet.ProtuStrankaListFormatedOIB_1">
      <item>KAPA-ŠI-11 jednostavno društvo s ograničenom odgovornošću za ugostiteljstvo, trgovinu i usluge u likvidaciji, OIB 67605241277</item>
    </derivirana_varijabla>
  </DomainObject.Predmet.ProtuStrankaListFormatedOIB>
  <DomainObject.Predmet.ProtuStrankaListFormatedWithAdress>
    <izvorni_sadrzaj>
      <item>KAPA-ŠI-11 jednostavno društvo s ograničenom odgovornošću za ugostiteljstvo, trgovinu i usluge u likvidaciji, Ulica Radoslava Cimermana 64 A, 10000 Zagreb</item>
    </izvorni_sadrzaj>
    <derivirana_varijabla naziv="DomainObject.Predmet.ProtuStrankaListFormatedWithAdress_1">
      <item>KAPA-ŠI-11 jednostavno društvo s ograničenom odgovornošću za ugostiteljstvo, trgovinu i usluge u likvidaciji, Ulica Radoslava Cimermana 64 A, 10000 Zagreb</item>
    </derivirana_varijabla>
  </DomainObject.Predmet.ProtuStrankaListFormatedWithAdress>
  <DomainObject.Predmet.ProtuStrankaListFormatedWithAdressOIB>
    <izvorni_sadrzaj>
      <item>KAPA-ŠI-11 jednostavno društvo s ograničenom odgovornošću za ugostiteljstvo, trgovinu i usluge u likvidaciji, OIB 67605241277, Ulica Radoslava Cimermana 64 A, 10000 Zagreb</item>
    </izvorni_sadrzaj>
    <derivirana_varijabla naziv="DomainObject.Predmet.ProtuStrankaListFormatedWithAdressOIB_1">
      <item>KAPA-ŠI-11 jednostavno društvo s ograničenom odgovornošću za ugostiteljstvo, trgovinu i usluge u likvidaciji, OIB 67605241277, Ulica Radoslava Cimermana 64 A, 10000 Zagreb</item>
    </derivirana_varijabla>
  </DomainObject.Predmet.ProtuStrankaListFormatedWithAdressOIB>
  <DomainObject.Predmet.ProtuStrankaListNazivFormated>
    <izvorni_sadrzaj>
      <item>KAPA-ŠI-11 jednostavno društvo s ograničenom odgovornošću za ugostiteljstvo, trgovinu i usluge u likvidaciji</item>
    </izvorni_sadrzaj>
    <derivirana_varijabla naziv="DomainObject.Predmet.ProtuStrankaListNazivFormated_1">
      <item>KAPA-ŠI-11 jednostavno društvo s ograničenom odgovornošću za ugostiteljstvo, trgovinu i usluge u likvidaciji</item>
    </derivirana_varijabla>
  </DomainObject.Predmet.ProtuStrankaListNazivFormated>
  <DomainObject.Predmet.ProtuStrankaListNazivFormatedOIB>
    <izvorni_sadrzaj>
      <item>KAPA-ŠI-11 jednostavno društvo s ograničenom odgovornošću za ugostiteljstvo, trgovinu i usluge u likvidaciji, OIB 67605241277</item>
    </izvorni_sadrzaj>
    <derivirana_varijabla naziv="DomainObject.Predmet.ProtuStrankaListNazivFormatedOIB_1">
      <item>KAPA-ŠI-11 jednostavno društvo s ograničenom odgovornošću za ugostiteljstvo, trgovinu i usluge u likvidaciji, OIB 67605241277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KAPA-ŠI-11 jednostavno društvo s ograničenom odgovornošću za ugostiteljstvo, trgovinu i usluge u likvidaciji</izvorni_sadrzaj>
    <derivirana_varijabla naziv="DomainObject.Predmet.ProtustrankaIDrugi_1">KAPA-ŠI-11 jednostavno društvo s ograničenom odgovornošću za ugostiteljstvo, trgovinu i usluge u likvidaciji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KAPA-ŠI-11 jednostavno društvo s ograničenom odgovornošću za ugostiteljstvo, trgovinu i usluge u likvidaciji, OIB 67605241277, Ulica Radoslava Cimermana 64 A, 10000 Zagreb</izvorni_sadrzaj>
    <derivirana_varijabla naziv="DomainObject.Predmet.ProtustrankaIDrugiAdressOIB_1">KAPA-ŠI-11 jednostavno društvo s ograničenom odgovornošću za ugostiteljstvo, trgovinu i usluge u likvidaciji, OIB 67605241277, Ulica Radoslava Cimermana 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KAPA-ŠI-11 jednostavno društvo s ograničenom odgovornošću za ugostiteljstvo, trgovinu i usluge u likvidaciji</item>
      <item>FINA Regionalni centar Zagreb</item>
    </izvorni_sadrzaj>
    <derivirana_varijabla naziv="DomainObject.Predmet.SudioniciListNaziv_1">
      <item>KAPA-ŠI-11 jednostavno društvo s ograničenom odgovornošću za ugostiteljstvo, trgovinu i usluge u likvidaciji</item>
      <item>FINA Regionalni centar Zagreb</item>
    </derivirana_varijabla>
  </DomainObject.Predmet.SudioniciListNaziv>
  <DomainObject.Predmet.SudioniciListAdressOIB>
    <izvorni_sadrzaj>
      <item>KAPA-ŠI-11 jednostavno društvo s ograničenom odgovornošću za ugostiteljstvo, trgovinu i usluge u likvidaciji, OIB 67605241277, Ulica Radoslava Cimermana 64 A,10000 Zagreb</item>
      <item>FINA Regionalni centar Zagreb, OIB 85821130368</item>
    </izvorni_sadrzaj>
    <derivirana_varijabla naziv="DomainObject.Predmet.SudioniciListAdressOIB_1">
      <item>KAPA-ŠI-11 jednostavno društvo s ograničenom odgovornošću za ugostiteljstvo, trgovinu i usluge u likvidaciji, OIB 67605241277, Ulica Radoslava Cimermana 64 A,10000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67605241277</item>
      <item>, OIB 85821130368</item>
    </izvorni_sadrzaj>
    <derivirana_varijabla naziv="DomainObject.Predmet.SudioniciListNazivOIB_1">
      <item>, OIB 67605241277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384</properties:Words>
  <properties:Characters>2131</properties:Characters>
  <properties:Lines>50</properties:Lines>
  <properties:Paragraphs>16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2018-12-28T08:55:00Z</cp:lastPrinted>
  <dcterms:modified xmlns:xsi="http://www.w3.org/2001/XMLSchema-instance" xsi:type="dcterms:W3CDTF">2018-12-28T08:57:00Z</dcterms:modified>
  <cp:revision>130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