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a827" w14:paraId="f40a82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A2F88">
        <w:rPr>
          <w:lang w:val="hr-HR"/>
        </w:rPr>
        <w:t>404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FF63F9">
        <w:rPr>
          <w:lang w:val="hr-HR"/>
        </w:rPr>
        <w:t xml:space="preserve"> </w:t>
      </w:r>
      <w:r w:rsidR="000A2F88">
        <w:rPr>
          <w:lang w:val="hr-HR"/>
        </w:rPr>
        <w:t xml:space="preserve">ŽUPIĆ TRADE društvo s ograničenom odgovornošću za proizvodnju, trgovinu i usluge, </w:t>
      </w:r>
      <w:proofErr w:type="spellStart"/>
      <w:r w:rsidR="000A2F88">
        <w:rPr>
          <w:lang w:val="hr-HR"/>
        </w:rPr>
        <w:t>Međurača</w:t>
      </w:r>
      <w:proofErr w:type="spellEnd"/>
      <w:r w:rsidR="000A2F88">
        <w:rPr>
          <w:lang w:val="hr-HR"/>
        </w:rPr>
        <w:t xml:space="preserve">, </w:t>
      </w:r>
      <w:proofErr w:type="spellStart"/>
      <w:r w:rsidR="000A2F88">
        <w:rPr>
          <w:lang w:val="hr-HR"/>
        </w:rPr>
        <w:t>Međurača</w:t>
      </w:r>
      <w:proofErr w:type="spellEnd"/>
      <w:r w:rsidR="000A2F88">
        <w:rPr>
          <w:lang w:val="hr-HR"/>
        </w:rPr>
        <w:t xml:space="preserve"> 45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0A2F88">
        <w:rPr>
          <w:lang w:val="hr-HR"/>
        </w:rPr>
        <w:t>010083797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A2F88">
        <w:rPr>
          <w:lang w:val="hr-HR"/>
        </w:rPr>
        <w:t>36455597350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A2F88">
        <w:rPr>
          <w:lang w:val="hr-HR"/>
        </w:rPr>
        <w:t>404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A2F88">
        <w:rPr>
          <w:lang w:val="hr-HR"/>
        </w:rPr>
        <w:t>50.898,84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85CDC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A2F88">
        <w:rPr>
          <w:lang w:val="hr-HR"/>
        </w:rPr>
        <w:t xml:space="preserve">Nevenka </w:t>
      </w:r>
      <w:proofErr w:type="spellStart"/>
      <w:r w:rsidR="000A2F88">
        <w:rPr>
          <w:lang w:val="hr-HR"/>
        </w:rPr>
        <w:t>Župić</w:t>
      </w:r>
      <w:proofErr w:type="spellEnd"/>
      <w:r w:rsidR="000A2F88">
        <w:rPr>
          <w:lang w:val="hr-HR"/>
        </w:rPr>
        <w:t xml:space="preserve">, iz </w:t>
      </w:r>
      <w:proofErr w:type="spellStart"/>
      <w:r w:rsidR="000A2F88">
        <w:rPr>
          <w:lang w:val="hr-HR"/>
        </w:rPr>
        <w:t>Međurače</w:t>
      </w:r>
      <w:proofErr w:type="spellEnd"/>
      <w:r w:rsidR="000A2F88">
        <w:rPr>
          <w:lang w:val="hr-HR"/>
        </w:rPr>
        <w:t xml:space="preserve">, </w:t>
      </w:r>
      <w:proofErr w:type="spellStart"/>
      <w:r w:rsidR="000A2F88">
        <w:rPr>
          <w:lang w:val="hr-HR"/>
        </w:rPr>
        <w:t>Međurača</w:t>
      </w:r>
      <w:proofErr w:type="spellEnd"/>
      <w:r w:rsidR="000A2F88">
        <w:rPr>
          <w:lang w:val="hr-HR"/>
        </w:rPr>
        <w:t xml:space="preserve"> 45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0A2F88">
        <w:rPr>
          <w:lang w:val="hr-HR"/>
        </w:rPr>
        <w:t>56263177147</w:t>
      </w:r>
      <w:r w:rsidR="00185CDC">
        <w:rPr>
          <w:lang w:val="hr-HR"/>
        </w:rPr>
        <w:t xml:space="preserve">, i </w:t>
      </w:r>
      <w:r w:rsidR="000A2F88">
        <w:rPr>
          <w:lang w:val="hr-HR"/>
        </w:rPr>
        <w:t xml:space="preserve">Mato </w:t>
      </w:r>
      <w:proofErr w:type="spellStart"/>
      <w:r w:rsidR="000A2F88">
        <w:rPr>
          <w:lang w:val="hr-HR"/>
        </w:rPr>
        <w:t>Župić</w:t>
      </w:r>
      <w:proofErr w:type="spellEnd"/>
      <w:r w:rsidR="000A2F88">
        <w:rPr>
          <w:lang w:val="hr-HR"/>
        </w:rPr>
        <w:t xml:space="preserve">, iz </w:t>
      </w:r>
      <w:proofErr w:type="spellStart"/>
      <w:r w:rsidR="000A2F88">
        <w:rPr>
          <w:lang w:val="hr-HR"/>
        </w:rPr>
        <w:t>Međurače</w:t>
      </w:r>
      <w:proofErr w:type="spellEnd"/>
      <w:r w:rsidR="000A2F88">
        <w:rPr>
          <w:lang w:val="hr-HR"/>
        </w:rPr>
        <w:t xml:space="preserve">, </w:t>
      </w:r>
      <w:proofErr w:type="spellStart"/>
      <w:r w:rsidR="000A2F88">
        <w:rPr>
          <w:lang w:val="hr-HR"/>
        </w:rPr>
        <w:t>Međurača</w:t>
      </w:r>
      <w:proofErr w:type="spellEnd"/>
      <w:r w:rsidR="000A2F88">
        <w:rPr>
          <w:lang w:val="hr-HR"/>
        </w:rPr>
        <w:t xml:space="preserve"> 45</w:t>
      </w:r>
      <w:r w:rsidR="00FF63F9">
        <w:rPr>
          <w:lang w:val="hr-HR"/>
        </w:rPr>
        <w:t xml:space="preserve">, OIB: </w:t>
      </w:r>
      <w:r w:rsidR="000A2F88">
        <w:rPr>
          <w:lang w:val="hr-HR"/>
        </w:rPr>
        <w:t>32895387949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185CDC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85CDC">
        <w:rPr>
          <w:lang w:val="hr-HR"/>
        </w:rPr>
        <w:t>27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185CDC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185CDC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185CDC">
        <w:rPr>
          <w:lang w:val="hr-HR"/>
        </w:rPr>
        <w:t>27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185CDC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36F" w:rsidR="00A2636F">
      <w:r>
        <w:separator/>
      </w:r>
    </w:p>
  </w:endnote>
  <w:endnote w:id="0" w:type="continuationSeparator">
    <w:p w:rsidRDefault="00A2636F" w:rsidR="00A26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36F" w:rsidR="00A2636F">
      <w:r>
        <w:separator/>
      </w:r>
    </w:p>
  </w:footnote>
  <w:footnote w:id="0" w:type="continuationSeparator">
    <w:p w:rsidRDefault="00A2636F" w:rsidR="00A26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A2F88"/>
    <w:rsid w:val="000A3308"/>
    <w:rsid w:val="000E2229"/>
    <w:rsid w:val="000E2494"/>
    <w:rsid w:val="00173944"/>
    <w:rsid w:val="00184DF0"/>
    <w:rsid w:val="00185CDC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7413"/>
    <w:rsid w:val="007E27E0"/>
    <w:rsid w:val="008259B1"/>
    <w:rsid w:val="00831DA7"/>
    <w:rsid w:val="008A217A"/>
    <w:rsid w:val="008E3DB0"/>
    <w:rsid w:val="0097587E"/>
    <w:rsid w:val="00985844"/>
    <w:rsid w:val="009F1B25"/>
    <w:rsid w:val="00A2636F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B084A"/>
    <w:rsid w:val="00EC2C0D"/>
    <w:rsid w:val="00F12ADC"/>
    <w:rsid w:val="00F178C7"/>
    <w:rsid w:val="00F7033E"/>
    <w:rsid w:val="00FA3C36"/>
    <w:rsid w:val="00FB7F79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5CD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0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5CD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0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ŽUPIĆ TRADE društvo s ograničenom odgovornošću za proizvodnju, trgovinu i usluge, Međurača zastupanog po punomoćniku Mato Župić; Nevenka Župić</izvorni_sadrzaj>
    <derivirana_varijabla naziv="DomainObject.Predmet.ProtustrankaFormated_1">  ŽUPIĆ TRADE društvo s ograničenom odgovornošću za proizvodnju, trgovinu i usluge, Međurača zastupanog po punomoćniku Mato Župić; Nevenka Župić</derivirana_varijabla>
  </DomainObject.Predmet.ProtustrankaFormated>
  <DomainObject.Predmet.ProtustrankaFormatedOIB>
    <izvorni_sadrzaj>  ŽUPIĆ TRADE društvo s ograničenom odgovornošću za proizvodnju, trgovinu i usluge, Međurača, OIB 36455597350 zastupanog po punomoćniku Mato Župić; Nevenka Župić</izvorni_sadrzaj>
    <derivirana_varijabla naziv="DomainObject.Predmet.ProtustrankaFormatedOIB_1">  ŽUPIĆ TRADE društvo s ograničenom odgovornošću za proizvodnju, trgovinu i usluge, Međurača, OIB 36455597350 zastupanog po punomoćniku Mato Župić; Nevenka Župić</derivirana_varijabla>
  </DomainObject.Predmet.ProtustrankaFormatedOIB>
  <DomainObject.Predmet.ProtustrankaFormatedWithAdress>
    <izvorni_sadrzaj> ŽUPIĆ TRADE društvo s ograničenom odgovornošću za proizvodnju, trgovinu i usluge, Međurača, Međurača 45, 43270 Međurača zastupanog po punomoćniku Mato Župić; Nevenka Župić</izvorni_sadrzaj>
    <derivirana_varijabla naziv="DomainObject.Predmet.ProtustrankaFormatedWithAdress_1"> ŽUPIĆ TRADE društvo s ograničenom odgovornošću za proizvodnju, trgovinu i usluge, Međurača, Međurača 45, 43270 Međurača zastupanog po punomoćniku Mato Župić; Nevenka Župić</derivirana_varijabla>
  </DomainObject.Predmet.ProtustrankaFormatedWithAdress>
  <DomainObject.Predmet.ProtustrankaFormatedWithAdressOIB>
    <izvorni_sadrzaj> ŽUPIĆ TRADE društvo s ograničenom odgovornošću za proizvodnju, trgovinu i usluge, Međurača, OIB 36455597350, Međurača 45, 43270 Međurača zastupanog po punomoćniku Mato Župić; Nevenka Župić</izvorni_sadrzaj>
    <derivirana_varijabla naziv="DomainObject.Predmet.ProtustrankaFormatedWithAdressOIB_1"> ŽUPIĆ TRADE društvo s ograničenom odgovornošću za proizvodnju, trgovinu i usluge, Međurača, OIB 36455597350, Međurača 45, 43270 Međurača zastupanog po punomoćniku Mato Župić; Nevenka Župić</derivirana_varijabla>
  </DomainObject.Predmet.ProtustrankaFormatedWithAdressOIB>
  <DomainObject.Predmet.ProtustrankaWithAdress>
    <izvorni_sadrzaj>ŽUPIĆ TRADE društvo s ograničenom odgovornošću za proizvodnju, trgovinu i usluge, Međurača Međurača 45, 43270 Međurača</izvorni_sadrzaj>
    <derivirana_varijabla naziv="DomainObject.Predmet.ProtustrankaWithAdress_1">ŽUPIĆ TRADE društvo s ograničenom odgovornošću za proizvodnju, trgovinu i usluge, Međurača Međurača 45, 43270 Međurača</derivirana_varijabla>
  </DomainObject.Predmet.ProtustrankaWithAdress>
  <DomainObject.Predmet.ProtustrankaWithAdressOIB>
    <izvorni_sadrzaj>ŽUPIĆ TRADE društvo s ograničenom odgovornošću za proizvodnju, trgovinu i usluge, Međurača, OIB 36455597350, Međurača 45, 43270 Međurača</izvorni_sadrzaj>
    <derivirana_varijabla naziv="DomainObject.Predmet.ProtustrankaWithAdressOIB_1">ŽUPIĆ TRADE društvo s ograničenom odgovornošću za proizvodnju, trgovinu i usluge, Međurača, OIB 36455597350, Međurača 45, 43270 Međurača</derivirana_varijabla>
  </DomainObject.Predmet.ProtustrankaWithAdressOIB>
  <DomainObject.Predmet.ProtustrankaNazivFormated>
    <izvorni_sadrzaj>ŽUPIĆ TRADE društvo s ograničenom odgovornošću za proizvodnju, trgovinu i usluge, Međurača</izvorni_sadrzaj>
    <derivirana_varijabla naziv="DomainObject.Predmet.ProtustrankaNazivFormated_1">ŽUPIĆ TRADE društvo s ograničenom odgovornošću za proizvodnju, trgovinu i usluge, Međurača</derivirana_varijabla>
  </DomainObject.Predmet.ProtustrankaNazivFormated>
  <DomainObject.Predmet.ProtustrankaNazivFormatedOIB>
    <izvorni_sadrzaj>ŽUPIĆ TRADE društvo s ograničenom odgovornošću za proizvodnju, trgovinu i usluge, Međurača, OIB 36455597350</izvorni_sadrzaj>
    <derivirana_varijabla naziv="DomainObject.Predmet.ProtustrankaNazivFormatedOIB_1">ŽUPIĆ TRADE društvo s ograničenom odgovornošću za proizvodnju, trgovinu i usluge, Međurača, OIB 36455597350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ŽUPIĆ TRADE društvo s ograničenom odgovornošću za proizvodnju, trgovinu i usluge, Međurača zastupanog po punomoćniku Mato Župić; Nevenka Župić</item>
    </izvorni_sadrzaj>
    <derivirana_varijabla naziv="DomainObject.Predmet.ProtuStrankaListFormated_1">
      <item>ŽUPIĆ TRADE društvo s ograničenom odgovornošću za proizvodnju, trgovinu i usluge, Međurača zastupanog po punomoćniku Mato Župić; Nevenka Župić</item>
    </derivirana_varijabla>
  </DomainObject.Predmet.ProtuStrankaListFormated>
  <DomainObject.Predmet.ProtuStrankaListFormatedOIB>
    <izvorni_sadrzaj>
      <item>ŽUPIĆ TRADE društvo s ograničenom odgovornošću za proizvodnju, trgovinu i usluge, Međurača, OIB 36455597350 zastupanog po punomoćniku Mato Župić; Nevenka Župić</item>
    </izvorni_sadrzaj>
    <derivirana_varijabla naziv="DomainObject.Predmet.ProtuStrankaListFormatedOIB_1">
      <item>ŽUPIĆ TRADE društvo s ograničenom odgovornošću za proizvodnju, trgovinu i usluge, Međurača, OIB 36455597350 zastupanog po punomoćniku Mato Župić; Nevenka Župić</item>
    </derivirana_varijabla>
  </DomainObject.Predmet.ProtuStrankaListFormatedOIB>
  <DomainObject.Predmet.ProtuStrankaListFormatedWithAdress>
    <izvorni_sadrzaj>
      <item>ŽUPIĆ TRADE društvo s ograničenom odgovornošću za proizvodnju, trgovinu i usluge, Međurača, Međurača 45, 43270 Međurača zastupanog po punomoćniku Mato Župić; Nevenka Župić</item>
    </izvorni_sadrzaj>
    <derivirana_varijabla naziv="DomainObject.Predmet.ProtuStrankaListFormatedWithAdress_1">
      <item>ŽUPIĆ TRADE društvo s ograničenom odgovornošću za proizvodnju, trgovinu i usluge, Međurača, Međurača 45, 43270 Međurača zastupanog po punomoćniku Mato Župić; Nevenka Župić</item>
    </derivirana_varijabla>
  </DomainObject.Predmet.ProtuStrankaListFormatedWithAdress>
  <DomainObject.Predmet.ProtuStrankaListFormatedWithAdressOIB>
    <izvorni_sadrzaj>
      <item>ŽUPIĆ TRADE društvo s ograničenom odgovornošću za proizvodnju, trgovinu i usluge, Međurača, OIB 36455597350, Međurača 45, 43270 Međurača zastupanog po punomoćniku Mato Župić; Nevenka Župić</item>
    </izvorni_sadrzaj>
    <derivirana_varijabla naziv="DomainObject.Predmet.ProtuStrankaListFormatedWithAdressOIB_1">
      <item>ŽUPIĆ TRADE društvo s ograničenom odgovornošću za proizvodnju, trgovinu i usluge, Međurača, OIB 36455597350, Međurača 45, 43270 Međurača zastupanog po punomoćniku Mato Župić; Nevenka Župić</item>
    </derivirana_varijabla>
  </DomainObject.Predmet.ProtuStrankaListFormatedWithAdressOIB>
  <DomainObject.Predmet.ProtuStrankaListNazivFormated>
    <izvorni_sadrzaj>
      <item>ŽUPIĆ TRADE društvo s ograničenom odgovornošću za proizvodnju, trgovinu i usluge, Međurača</item>
    </izvorni_sadrzaj>
    <derivirana_varijabla naziv="DomainObject.Predmet.ProtuStrankaListNazivFormated_1">
      <item>ŽUPIĆ TRADE društvo s ograničenom odgovornošću za proizvodnju, trgovinu i usluge, Međurača</item>
    </derivirana_varijabla>
  </DomainObject.Predmet.ProtuStrankaListNazivFormated>
  <DomainObject.Predmet.ProtuStrankaListNazivFormatedOIB>
    <izvorni_sadrzaj>
      <item>ŽUPIĆ TRADE društvo s ograničenom odgovornošću za proizvodnju, trgovinu i usluge, Međurača, OIB 36455597350</item>
    </izvorni_sadrzaj>
    <derivirana_varijabla naziv="DomainObject.Predmet.ProtuStrankaListNazivFormatedOIB_1">
      <item>ŽUPIĆ TRADE društvo s ograničenom odgovornošću za proizvodnju, trgovinu i usluge, Međurača, OIB 36455597350</item>
    </derivirana_varijabla>
  </DomainObject.Predmet.ProtuStrankaListNazivFormatedOIB>
  <DomainObject.Predmet.OstaliListFormated>
    <izvorni_sadrzaj>
      <item>Nevenka Župić punomoćnik sudionika u postupku ŽUPIĆ TRADE društvo s ograničenom odgovornošću za proizvodnju, trgovinu i usluge, Međurača</item>
      <item>Mato Župić punomoćnik sudionika u postupku ŽUPIĆ TRADE društvo s ograničenom odgovornošću za proizvodnju, trgovinu i usluge, Međurača</item>
    </izvorni_sadrzaj>
    <derivirana_varijabla naziv="DomainObject.Predmet.OstaliListFormated_1">
      <item>Nevenka Župić punomoćnik sudionika u postupku ŽUPIĆ TRADE društvo s ograničenom odgovornošću za proizvodnju, trgovinu i usluge, Međurača</item>
      <item>Mato Župić punomoćnik sudionika u postupku ŽUPIĆ TRADE društvo s ograničenom odgovornošću za proizvodnju, trgovinu i usluge, Međurača</item>
    </derivirana_varijabla>
  </DomainObject.Predmet.OstaliListFormated>
  <DomainObject.Predmet.OstaliListFormatedOIB>
    <izvorni_sadrzaj>
      <item>Nevenka Župić, OIB 56263177147 punomoćnik sudionika u postupku ŽUPIĆ TRADE društvo s ograničenom odgovornošću za proizvodnju, trgovinu i usluge, Međurača</item>
      <item>Mato Župić, OIB 32895387949 punomoćnik sudionika u postupku ŽUPIĆ TRADE društvo s ograničenom odgovornošću za proizvodnju, trgovinu i usluge, Međurača</item>
    </izvorni_sadrzaj>
    <derivirana_varijabla naziv="DomainObject.Predmet.OstaliListFormatedOIB_1">
      <item>Nevenka Župić, OIB 56263177147 punomoćnik sudionika u postupku ŽUPIĆ TRADE društvo s ograničenom odgovornošću za proizvodnju, trgovinu i usluge, Međurača</item>
      <item>Mato Župić, OIB 32895387949 punomoćnik sudionika u postupku ŽUPIĆ TRADE društvo s ograničenom odgovornošću za proizvodnju, trgovinu i usluge, Međurača</item>
    </derivirana_varijabla>
  </DomainObject.Predmet.OstaliListFormatedOIB>
  <DomainObject.Predmet.OstaliListFormatedWithAdress>
    <izvorni_sadrzaj>
      <item>Nevenka Župić, Međurača 45, 43270 Međurača punomoćnik sudionika u postupku ŽUPIĆ TRADE društvo s ograničenom odgovornošću za proizvodnju, trgovinu i usluge, Međurača</item>
      <item>Mato Župić, Međurača 45, 43270 Međurača punomoćnik sudionika u postupku ŽUPIĆ TRADE društvo s ograničenom odgovornošću za proizvodnju, trgovinu i usluge, Međurača</item>
    </izvorni_sadrzaj>
    <derivirana_varijabla naziv="DomainObject.Predmet.OstaliListFormatedWithAdress_1">
      <item>Nevenka Župić, Međurača 45, 43270 Međurača punomoćnik sudionika u postupku ŽUPIĆ TRADE društvo s ograničenom odgovornošću za proizvodnju, trgovinu i usluge, Međurača</item>
      <item>Mato Župić, Međurača 45, 43270 Međurača punomoćnik sudionika u postupku ŽUPIĆ TRADE društvo s ograničenom odgovornošću za proizvodnju, trgovinu i usluge, Međurača</item>
    </derivirana_varijabla>
  </DomainObject.Predmet.OstaliListFormatedWithAdress>
  <DomainObject.Predmet.OstaliListFormatedWithAdressOIB>
    <izvorni_sadrzaj>
      <item>Nevenka Župić, OIB 56263177147, Međurača 45, 43270 Međurača punomoćnik sudionika u postupku ŽUPIĆ TRADE društvo s ograničenom odgovornošću za proizvodnju, trgovinu i usluge, Međurača</item>
      <item>Mato Župić, OIB 32895387949, Međurača 45, 43270 Međurača punomoćnik sudionika u postupku ŽUPIĆ TRADE društvo s ograničenom odgovornošću za proizvodnju, trgovinu i usluge, Međurača</item>
    </izvorni_sadrzaj>
    <derivirana_varijabla naziv="DomainObject.Predmet.OstaliListFormatedWithAdressOIB_1">
      <item>Nevenka Župić, OIB 56263177147, Međurača 45, 43270 Međurača punomoćnik sudionika u postupku ŽUPIĆ TRADE društvo s ograničenom odgovornošću za proizvodnju, trgovinu i usluge, Međurača</item>
      <item>Mato Župić, OIB 32895387949, Međurača 45, 43270 Međurača punomoćnik sudionika u postupku ŽUPIĆ TRADE društvo s ograničenom odgovornošću za proizvodnju, trgovinu i usluge, Međurača</item>
    </derivirana_varijabla>
  </DomainObject.Predmet.OstaliListFormatedWithAdressOIB>
  <DomainObject.Predmet.OstaliListNazivFormated>
    <izvorni_sadrzaj>
      <item>Nevenka Župić</item>
      <item>Mato Župić</item>
    </izvorni_sadrzaj>
    <derivirana_varijabla naziv="DomainObject.Predmet.OstaliListNazivFormated_1">
      <item>Nevenka Župić</item>
      <item>Mato Župić</item>
    </derivirana_varijabla>
  </DomainObject.Predmet.OstaliListNazivFormated>
  <DomainObject.Predmet.OstaliListNazivFormatedOIB>
    <izvorni_sadrzaj>
      <item>Nevenka Župić, OIB 56263177147</item>
      <item>Mato Župić, OIB 32895387949</item>
    </izvorni_sadrzaj>
    <derivirana_varijabla naziv="DomainObject.Predmet.OstaliListNazivFormatedOIB_1">
      <item>Nevenka Župić, OIB 56263177147</item>
      <item>Mato Župić, OIB 32895387949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ŽUPIĆ TRADE društvo s ograničenom odgovornošću za proizvodnju, trgovinu i usluge, Međurača</izvorni_sadrzaj>
    <derivirana_varijabla naziv="DomainObject.Predmet.ProtustrankaIDrugi_1">ŽUPIĆ TRADE društvo s ograničenom odgovornošću za proizvodnju, trgovinu i usluge, Međurača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ŽUPIĆ TRADE društvo s ograničenom odgovornošću za proizvodnju, trgovinu i usluge, Međurača, OIB 36455597350, Međurača 45, 43270 Međurača</izvorni_sadrzaj>
    <derivirana_varijabla naziv="DomainObject.Predmet.ProtustrankaIDrugiAdressOIB_1">ŽUPIĆ TRADE društvo s ograničenom odgovornošću za proizvodnju, trgovinu i usluge, Međurača, OIB 36455597350, Međurača 45, 43270 Međurača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ŽUPIĆ TRADE društvo s ograničenom odgovornošću za proizvodnju, trgovinu i usluge, Međurača</item>
      <item>Nevenka Župić</item>
      <item>Mato Župić</item>
    </izvorni_sadrzaj>
    <derivirana_varijabla naziv="DomainObject.Predmet.SudioniciListNaziv_1">
      <item>FINA, RC ZAGREB, Podružnica Bjelovar</item>
      <item>ŽUPIĆ TRADE društvo s ograničenom odgovornošću za proizvodnju, trgovinu i usluge, Međurača</item>
      <item>Nevenka Župić</item>
      <item>Mato Župić</item>
    </derivirana_varijabla>
  </DomainObject.Predmet.SudioniciListNaziv>
  <DomainObject.Predmet.SudioniciListAdressOIB>
    <izvorni_sadrzaj>
      <item>FINA, RC ZAGREB, Podružnica Bjelovar, OIB 85821130368, F. Supila 4,43000 Bjelovar</item>
      <item>ŽUPIĆ TRADE društvo s ograničenom odgovornošću za proizvodnju, trgovinu i usluge, Međurača, OIB 36455597350, Međurača 45,43270 Međurača</item>
      <item>Nevenka Župić, OIB 56263177147, Međurača 45,43270 Međurača</item>
      <item>Mato Župić, OIB 32895387949, Međurača 45,43270 Međurača</item>
    </izvorni_sadrzaj>
    <derivirana_varijabla naziv="DomainObject.Predmet.SudioniciListAdressOIB_1">
      <item>FINA, RC ZAGREB, Podružnica Bjelovar, OIB 85821130368, F. Supila 4,43000 Bjelovar</item>
      <item>ŽUPIĆ TRADE društvo s ograničenom odgovornošću za proizvodnju, trgovinu i usluge, Međurača, OIB 36455597350, Međurača 45,43270 Međurača</item>
      <item>Nevenka Župić, OIB 56263177147, Međurača 45,43270 Međurača</item>
      <item>Mato Župić, OIB 32895387949, Međurača 45,43270 Međurača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36455597350</item>
      <item>, OIB 56263177147</item>
      <item>, OIB 32895387949</item>
    </izvorni_sadrzaj>
    <derivirana_varijabla naziv="DomainObject.Predmet.SudioniciListNazivOIB_1">
      <item>, OIB 85821130368</item>
      <item>, OIB 36455597350</item>
      <item>, OIB 56263177147</item>
      <item>, OIB 32895387949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1798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2015-11-27T13:37:00Z</dcterms:created>
  <dc:creator>ssabljic</dc:creator>
  <cp:lastModifiedBy>Miroslav Lovreković</cp:lastModifiedBy>
  <cp:lastPrinted>2015-11-27T13:36:00Z</cp:lastPrinted>
  <dcterms:modified xmlns:xsi="http://www.w3.org/2001/XMLSchema-instance" xsi:type="dcterms:W3CDTF">2015-11-27T13:39:00Z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