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F631722" w:rsidRDefault="0063239F" w:rsidP="0063239F" w:rsidR="0063239F" w:rsidRPr="00A8518A">
      <w:pPr>
        <w:pStyle w:val="Bezproreda"/>
        <w:jc w:val="right"/>
        <w15:collapsed w:val="false"/>
        <w:rPr>
          <w:rFonts w:cs="Times New Roman" w:hAnsi="Times New Roman" w:ascii="Times New Roman"/>
          <w:b/>
          <w:sz w:val="24"/>
          <w:szCs w:val="24"/>
          <w:lang w:val="hr-BA"/>
        </w:rPr>
      </w:pPr>
      <w:bookmarkStart w:name="_GoBack" w:id="0"/>
      <w:bookmarkEnd w:id="0"/>
      <w:r w:rsidRPr="00A8518A">
        <w:rPr>
          <w:rFonts w:cs="Times New Roman" w:hAnsi="Times New Roman" w:ascii="Times New Roman"/>
          <w:b/>
          <w:sz w:val="24"/>
          <w:szCs w:val="24"/>
          <w:lang w:val="hr-BA"/>
        </w:rPr>
        <w:t xml:space="preserve">TRGOVAČKI SUD U ZAGREBU </w:t>
      </w:r>
    </w:p>
    <w:p w14:textId="77777777" w14:paraId="4CC8632B" w:rsidRDefault="00967259" w:rsidP="009669AB" w:rsidR="009669AB">
      <w:pPr>
        <w:pStyle w:val="Podnaslov"/>
        <w:ind w:firstLine="708" w:left="4956"/>
        <w:jc w:val="right"/>
        <w:rPr>
          <w:color w:val="auto"/>
        </w:rPr>
      </w:pPr>
      <w:r w:rsidRPr="00A8518A">
        <w:rPr>
          <w:rFonts w:hAnsi="Times New Roman" w:ascii="Times New Roman"/>
          <w:szCs w:val="24"/>
        </w:rPr>
        <w:t>St-2527/2016-8</w:t>
      </w:r>
      <w:r w:rsidR="009669AB" w:rsidRPr="009669AB">
        <w:rPr>
          <w:color w:val="auto"/>
        </w:rPr>
        <w:t xml:space="preserve"> </w:t>
      </w:r>
    </w:p>
    <w:p w14:textId="0FA87620" w14:paraId="5B793E66" w:rsidRDefault="009669AB" w:rsidP="009669AB" w:rsidR="009669AB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14:textId="77777777" w14:paraId="555BBBC6" w:rsidRDefault="009669AB" w:rsidP="009669AB" w:rsidR="009669AB" w:rsidRPr="009C0731">
      <w:pPr>
        <w:pStyle w:val="Podnaslov"/>
        <w:ind w:firstLine="708" w:left="4956"/>
        <w:jc w:val="right"/>
        <w:rPr>
          <w:rFonts w:hAnsi="Times New Roman" w:ascii="Times New Roman"/>
          <w:color w:val="auto"/>
          <w:szCs w:val="24"/>
        </w:rPr>
      </w:pPr>
      <w:r w:rsidRPr="009C0731">
        <w:rPr>
          <w:rFonts w:hAnsi="Times New Roman" w:ascii="Times New Roman"/>
          <w:color w:val="auto"/>
          <w:szCs w:val="24"/>
        </w:rPr>
        <w:t>Nikola Ribarić v.r.</w:t>
      </w:r>
    </w:p>
    <w:p w14:textId="77777777" w14:paraId="14EA285E" w:rsidRDefault="00967259" w:rsidP="00967259" w:rsidR="00967259" w:rsidRPr="00A8518A">
      <w:pPr>
        <w:jc w:val="right"/>
        <w:rPr>
          <w:rFonts w:hAnsi="Times New Roman" w:ascii="Times New Roman"/>
          <w:b/>
          <w:sz w:val="24"/>
          <w:szCs w:val="24"/>
        </w:rPr>
      </w:pPr>
    </w:p>
    <w:p w14:textId="52627EDA" w14:paraId="5B1BBE5B" w:rsidRDefault="00967259" w:rsidP="00967259" w:rsidR="00967259" w:rsidRPr="00A8518A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A8518A">
        <w:rPr>
          <w:rFonts w:cs="Times New Roman" w:hAnsi="Times New Roman" w:ascii="Times New Roman"/>
          <w:b/>
          <w:sz w:val="24"/>
          <w:szCs w:val="24"/>
        </w:rPr>
        <w:t>HOLDING VINODOL, d. o. o., OIB:  34179890743,</w:t>
      </w:r>
    </w:p>
    <w:p w14:textId="470458B6" w14:paraId="6D211B3F" w:rsidRDefault="00967259" w:rsidP="0063239F" w:rsidR="00967259" w:rsidRPr="00A851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8518A">
        <w:rPr>
          <w:rFonts w:cs="Times New Roman" w:hAnsi="Times New Roman" w:ascii="Times New Roman"/>
          <w:b/>
          <w:sz w:val="24"/>
          <w:szCs w:val="24"/>
        </w:rPr>
        <w:t xml:space="preserve"> Zagreb (Grad Zagreb), Tratinska 27</w:t>
      </w:r>
    </w:p>
    <w:p w14:textId="7D6E030B" w14:paraId="42647E25" w:rsidRDefault="00662681" w:rsidP="0063239F" w:rsidR="004C529D" w:rsidRPr="00A8518A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Stečajni upravitelj NadaReljić </w:t>
      </w:r>
    </w:p>
    <w:p w14:textId="77777777" w14:paraId="0BEA278E" w:rsidRDefault="004C529D" w:rsidP="0063239F" w:rsidR="00662681">
      <w:pPr>
        <w:pStyle w:val="Bezproreda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  <w:r w:rsidRPr="00A8518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                             </w:t>
      </w:r>
    </w:p>
    <w:p w14:textId="0077B868" w14:paraId="57EC3604" w:rsidRDefault="004C529D" w:rsidP="00662681" w:rsidR="0063239F" w:rsidRPr="00A8518A">
      <w:pPr>
        <w:pStyle w:val="Bezproreda"/>
        <w:jc w:val="center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A8518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TABLICA STEČAJNOG UPRAVITELJA ZA ISPITNO ROČIŠTE ZAKAZANO ZA DAN </w:t>
      </w:r>
      <w:r w:rsidR="00967259" w:rsidRPr="00A8518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 w:rsidRPr="00A8518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 w:rsidR="00967259" w:rsidRPr="00A8518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Studenog </w:t>
      </w:r>
      <w:r w:rsidRPr="00A8518A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2017 u  10 sati</w:t>
      </w:r>
    </w:p>
    <w:p w14:textId="77777777" w14:paraId="5A99A620" w:rsidRDefault="0063239F" w:rsidP="0063239F" w:rsidR="0063239F" w:rsidRPr="00A8518A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7777777" w14:paraId="5386F70F" w:rsidRDefault="0063239F" w:rsidP="0063239F" w:rsidR="0063239F" w:rsidRPr="00A8518A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A8518A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                                                                      VJEROVNICI PRVOG VIŠEG ISPLATNOG REDA</w:t>
      </w:r>
    </w:p>
    <w:p w14:textId="77777777" w14:paraId="7BC0E7B1" w:rsidRDefault="0063239F" w:rsidP="0063239F" w:rsidR="0063239F" w:rsidRPr="00A8518A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5959"/>
        <w:tblInd w:type="dxa" w:w="-142"/>
        <w:tblLook w:val="04A0" w:noVBand="1" w:noHBand="0" w:lastColumn="0" w:firstColumn="1" w:lastRow="0" w:firstRow="1"/>
      </w:tblPr>
      <w:tblGrid>
        <w:gridCol w:w="456"/>
        <w:gridCol w:w="3230"/>
        <w:gridCol w:w="1701"/>
        <w:gridCol w:w="3402"/>
        <w:gridCol w:w="1701"/>
        <w:gridCol w:w="1701"/>
        <w:gridCol w:w="3768"/>
      </w:tblGrid>
      <w:tr w14:textId="77777777" w14:paraId="36C6C88A" w:rsidTr="004C529D" w:rsidR="0063239F" w:rsidRPr="00A8518A">
        <w:trPr>
          <w:trHeight w:val="61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32856B0F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3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4368FEBB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2E01356F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7F6BB392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61D4D67B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NETO PLAĆA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3D3522FF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BRUTO PLACA</w:t>
            </w:r>
          </w:p>
        </w:tc>
        <w:tc>
          <w:tcPr>
            <w:tcW w:type="dxa" w:w="37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3A8C6335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TEKUĆI RAČUN ZA ISPLATU </w:t>
            </w:r>
          </w:p>
        </w:tc>
      </w:tr>
      <w:tr w14:textId="77777777" w14:paraId="193E8E6A" w:rsidTr="004C529D" w:rsidR="0063239F" w:rsidRPr="00A8518A">
        <w:trPr>
          <w:trHeight w:val="534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03081946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38DEFF00" w14:paraId="68BE3C50" w:rsidRDefault="00D1037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eastAsiaTheme="minorHAnsi" w:hAnsi="Times New Roman" w:ascii="Times New Roman"/>
                <w:b/>
                <w:bCs/>
                <w:sz w:val="24"/>
                <w:szCs w:val="24"/>
              </w:rPr>
              <w:t>ANITA ĐORĐEVIĆ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C3963FC" w14:paraId="651CB782" w:rsidRDefault="00D1037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eastAsiaTheme="minorHAnsi" w:hAnsi="Times New Roman" w:ascii="Times New Roman"/>
                <w:b/>
                <w:bCs/>
                <w:sz w:val="24"/>
                <w:szCs w:val="24"/>
              </w:rPr>
              <w:t>55451408989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1F67D526" w14:paraId="19B8DD08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D1037F" w:rsidRPr="00A8518A">
              <w:rPr>
                <w:rFonts w:eastAsiaTheme="minorHAnsi" w:hAnsi="Times New Roman" w:ascii="Times New Roman"/>
                <w:b/>
                <w:bCs/>
                <w:sz w:val="24"/>
                <w:szCs w:val="24"/>
              </w:rPr>
              <w:t>Čiovska 29</w:t>
            </w: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0B117D10" w14:paraId="0DE2DF97" w:rsidRDefault="00D1037F" w:rsidP="00273ACD" w:rsidR="00D1037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310</w:t>
            </w:r>
            <w:r w:rsidR="00EC142E"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375</w:t>
            </w:r>
            <w:r w:rsidR="00EC142E"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,00</w:t>
            </w:r>
          </w:p>
          <w:p w14:textId="3F284FFF" w14:paraId="64043779" w:rsidRDefault="0063239F" w:rsidP="00273ACD" w:rsidR="0063239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63C0A1B6" w14:paraId="036447B3" w:rsidRDefault="0052623B" w:rsidP="00273ACD" w:rsidR="0052623B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461</w:t>
            </w:r>
            <w:r w:rsidR="00850AFB"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124,05</w:t>
            </w:r>
          </w:p>
          <w:p w14:textId="38A449BF" w14:paraId="10D1064F" w:rsidRDefault="0063239F" w:rsidP="00273ACD" w:rsidR="0063239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00CF296E" w14:paraId="3DEBC703" w:rsidRDefault="009A2971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HR7423600003115896185</w:t>
            </w:r>
          </w:p>
        </w:tc>
      </w:tr>
      <w:tr w14:textId="77777777" w14:paraId="2C46E086" w:rsidTr="000A5983" w:rsidR="0063239F" w:rsidRPr="00A8518A">
        <w:trPr>
          <w:trHeight w:val="619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0FEA478F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12373E25" w:rsidRDefault="00D1037F" w:rsidP="00D1037F" w:rsidR="00D1037F" w:rsidRPr="00A8518A">
            <w:pPr>
              <w:pStyle w:val="Default"/>
              <w:rPr>
                <w:b/>
              </w:rPr>
            </w:pPr>
          </w:p>
          <w:p w14:textId="18FD09B5" w14:paraId="29C804A1" w:rsidRDefault="00D1037F" w:rsidP="00D1037F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="00E72D42" w:rsidRPr="00A8518A">
              <w:rPr>
                <w:rFonts w:hAnsi="Times New Roman" w:ascii="Times New Roman"/>
                <w:b/>
                <w:sz w:val="24"/>
                <w:szCs w:val="24"/>
              </w:rPr>
              <w:t>V</w:t>
            </w:r>
            <w:r w:rsidRPr="00A8518A">
              <w:rPr>
                <w:rFonts w:hAnsi="Times New Roman" w:ascii="Times New Roman"/>
                <w:b/>
                <w:sz w:val="24"/>
                <w:szCs w:val="24"/>
              </w:rPr>
              <w:t>LATKA BUTKOVIĆ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186AD77E" w:rsidRDefault="000E0630" w:rsidP="000E0630" w:rsidR="000E0630" w:rsidRPr="00A8518A">
            <w:pPr>
              <w:pStyle w:val="Default"/>
            </w:pPr>
          </w:p>
          <w:p w14:textId="55D9C215" w14:paraId="7966597E" w:rsidRDefault="000E0630" w:rsidP="000E0630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sz w:val="24"/>
                <w:szCs w:val="24"/>
              </w:rPr>
              <w:t xml:space="preserve"> 34433333808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7FB04271" w:rsidRDefault="0063239F" w:rsidP="000E0630" w:rsidR="000E0630" w:rsidRPr="00A8518A">
            <w:pPr>
              <w:pStyle w:val="Default"/>
            </w:pPr>
            <w:r w:rsidRPr="00A8518A">
              <w:rPr>
                <w:b/>
                <w:bCs/>
                <w:lang w:eastAsia="hr-HR"/>
              </w:rPr>
              <w:t xml:space="preserve"> </w:t>
            </w:r>
          </w:p>
          <w:p w14:textId="27F1EB47" w14:paraId="66844223" w:rsidRDefault="000E0630" w:rsidP="000E0630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518A">
              <w:rPr>
                <w:rFonts w:hAnsi="Times New Roman" w:ascii="Times New Roman"/>
                <w:b/>
                <w:sz w:val="24"/>
                <w:szCs w:val="24"/>
              </w:rPr>
              <w:t>Zagreb, Tratinska 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49B6745" w:rsidRDefault="008E45A7" w:rsidP="008E45A7" w:rsidR="008E45A7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203.964,49</w:t>
            </w:r>
          </w:p>
          <w:p w14:textId="23EC253C" w14:paraId="4C38A7EC" w:rsidRDefault="00D77235" w:rsidP="00273ACD" w:rsidR="00D77235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  <w:p w14:textId="1C9FCCAE" w14:paraId="7AEA3338" w:rsidRDefault="0063239F" w:rsidP="00273ACD" w:rsidR="0063239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049C3AE" w:rsidRDefault="000A5983" w:rsidP="000A5983" w:rsidR="000A5983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261.519,40</w:t>
            </w:r>
          </w:p>
          <w:p w14:textId="384A7CBA" w14:paraId="05BBEAE0" w:rsidRDefault="0063239F" w:rsidP="00273ACD" w:rsidR="0063239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6AD23D1B" w14:paraId="152E4CD9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6D564327" w:rsidTr="000E0630" w:rsidR="0063239F" w:rsidRPr="00A8518A">
        <w:trPr>
          <w:trHeight w:val="60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4F73554B" w14:paraId="3620374B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6744A4CE" w14:paraId="0CF5FE15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RH-porezna uprava porez i prirez na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1E4DDB21" w14:paraId="54212A31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26B96994" w14:paraId="175C8D58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PU ZAGREB 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41B15A0" w:rsidRDefault="00273ACD" w:rsidP="00273ACD" w:rsidR="00273ACD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A8518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65926,76</w:t>
            </w:r>
          </w:p>
          <w:p w14:textId="79C4E23C" w14:paraId="54A71FE4" w:rsidRDefault="0063239F" w:rsidP="00273ACD" w:rsidR="0063239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9B4A12A" w:rsidRDefault="00273ACD" w:rsidP="00273ACD" w:rsidR="00273ACD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71.334,43</w:t>
            </w:r>
          </w:p>
          <w:p w14:textId="6C75AEEE" w14:paraId="2A7F4D23" w:rsidRDefault="0063239F" w:rsidP="00273ACD" w:rsidR="0063239F" w:rsidRPr="00A8518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13BF0B80" w14:paraId="70BF1359" w:rsidRDefault="00273ACD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Bruto=porez,prirez  + kamate</w:t>
            </w:r>
          </w:p>
        </w:tc>
      </w:tr>
      <w:tr w14:textId="77777777" w14:paraId="253F7C6D" w:rsidTr="000E0630" w:rsidR="0063239F" w:rsidRPr="00A8518A">
        <w:trPr>
          <w:trHeight w:val="60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6E770F45" w14:paraId="215B18E5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4A245253" w14:paraId="3ED6C80F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RH-porezna uprava dp za mirovinsko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18B432A9" w14:paraId="50C5AA22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3D2DE9B0" w14:paraId="4A1CCD84" w:rsidRDefault="000E0630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PU ZAGREB 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0660ED8A" w14:paraId="4E0521C3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56409354" w14:paraId="35ED0364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ED897B2" w14:paraId="60A7ED17" w:rsidRDefault="0063239F" w:rsidP="004C529D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726C8456" w:rsidTr="00273ACD" w:rsidR="0063239F" w:rsidRPr="00A8518A">
        <w:trPr>
          <w:trHeight w:val="31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DD20C2" w:rsidRDefault="0063239F" w:rsidP="0063239F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63E5FCF" w:rsidRDefault="0063239F" w:rsidP="0063239F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prvi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EE5DEB" w:rsidRDefault="0063239F" w:rsidP="0063239F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95D26A" w:rsidRDefault="0063239F" w:rsidP="0063239F" w:rsidR="0063239F" w:rsidRPr="00A8518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568E7BA" w:rsidRDefault="000A5983" w:rsidP="000A5983" w:rsidR="000A5983" w:rsidRPr="000A5983">
            <w:pPr>
              <w:spacing w:lineRule="auto" w:line="240" w:after="0"/>
              <w:jc w:val="right"/>
              <w:rPr>
                <w:rFonts w:cs="Calibri"/>
                <w:b/>
                <w:color w:val="000000"/>
              </w:rPr>
            </w:pPr>
            <w:r w:rsidRPr="000A5983">
              <w:rPr>
                <w:rFonts w:cs="Calibri"/>
                <w:b/>
                <w:color w:val="000000"/>
              </w:rPr>
              <w:t>580.266,25</w:t>
            </w:r>
          </w:p>
          <w:p w14:textId="586536A8" w14:paraId="3EB628BD" w:rsidRDefault="0063239F" w:rsidP="0063239F" w:rsidR="0063239F" w:rsidRPr="000A5983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9AB08A2" w:rsidRDefault="000A5983" w:rsidP="000A5983" w:rsidR="000A5983" w:rsidRPr="000A5983">
            <w:pPr>
              <w:spacing w:lineRule="auto" w:line="240" w:after="0"/>
              <w:jc w:val="right"/>
              <w:rPr>
                <w:rFonts w:cs="Calibri"/>
                <w:b/>
                <w:color w:val="000000"/>
              </w:rPr>
            </w:pPr>
            <w:r w:rsidRPr="000A5983">
              <w:rPr>
                <w:rFonts w:cs="Calibri"/>
                <w:b/>
                <w:color w:val="000000"/>
              </w:rPr>
              <w:t>793977,88</w:t>
            </w:r>
          </w:p>
          <w:p w14:textId="3942F2B1" w14:paraId="6D45BACA" w:rsidRDefault="0063239F" w:rsidP="0063239F" w:rsidR="0063239F" w:rsidRPr="000A5983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1BD94F" w:rsidRDefault="0063239F" w:rsidP="0063239F" w:rsidR="0063239F" w:rsidRPr="00A8518A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8518A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textId="77777777" w14:paraId="0D67383E" w:rsidRDefault="0063239F" w:rsidP="0063239F" w:rsidR="0063239F" w:rsidRPr="00A8518A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36D07451" w14:paraId="03859D39" w:rsidRDefault="00645626" w:rsidP="00645626" w:rsidR="00645626" w:rsidRPr="00A8518A">
      <w:pPr>
        <w:spacing w:lineRule="auto" w:line="240" w:after="0"/>
        <w:rPr>
          <w:rFonts w:hAnsi="Times New Roman" w:ascii="Times New Roman"/>
          <w:color w:val="000000"/>
          <w:sz w:val="24"/>
          <w:szCs w:val="24"/>
          <w:lang w:eastAsia="hr-HR"/>
        </w:rPr>
      </w:pPr>
      <w:r w:rsidRPr="00A8518A">
        <w:rPr>
          <w:rFonts w:hAnsi="Times New Roman" w:ascii="Times New Roman"/>
          <w:color w:val="000000"/>
          <w:sz w:val="24"/>
          <w:szCs w:val="24"/>
          <w:lang w:eastAsia="hr-HR"/>
        </w:rPr>
        <w:t xml:space="preserve">OBRAČUN NEISPLAĆENIH PLAĆA S DANOM OTVRANJA STEČAJA </w:t>
      </w:r>
      <w:r w:rsidR="00273ACD" w:rsidRPr="00A8518A">
        <w:rPr>
          <w:rFonts w:hAnsi="Times New Roman" w:ascii="Times New Roman"/>
          <w:color w:val="000000"/>
          <w:sz w:val="24"/>
          <w:szCs w:val="24"/>
          <w:lang w:eastAsia="hr-HR"/>
        </w:rPr>
        <w:t xml:space="preserve">21.12.2016 </w:t>
      </w:r>
      <w:r w:rsidRPr="00A8518A">
        <w:rPr>
          <w:rFonts w:hAnsi="Times New Roman" w:ascii="Times New Roman"/>
          <w:color w:val="000000"/>
          <w:sz w:val="24"/>
          <w:szCs w:val="24"/>
          <w:lang w:eastAsia="hr-HR"/>
        </w:rPr>
        <w:t>SAČINI</w:t>
      </w:r>
      <w:r w:rsidR="00273ACD" w:rsidRPr="00A8518A">
        <w:rPr>
          <w:rFonts w:hAnsi="Times New Roman" w:ascii="Times New Roman"/>
          <w:color w:val="000000"/>
          <w:sz w:val="24"/>
          <w:szCs w:val="24"/>
          <w:lang w:eastAsia="hr-HR"/>
        </w:rPr>
        <w:t>LA</w:t>
      </w:r>
      <w:r w:rsidRPr="00A8518A">
        <w:rPr>
          <w:rFonts w:hAnsi="Times New Roman" w:ascii="Times New Roman"/>
          <w:color w:val="000000"/>
          <w:sz w:val="24"/>
          <w:szCs w:val="24"/>
          <w:lang w:eastAsia="hr-HR"/>
        </w:rPr>
        <w:t xml:space="preserve">  STEČ</w:t>
      </w:r>
      <w:r w:rsidR="00E72D42" w:rsidRPr="00A8518A">
        <w:rPr>
          <w:rFonts w:hAnsi="Times New Roman" w:ascii="Times New Roman"/>
          <w:color w:val="000000"/>
          <w:sz w:val="24"/>
          <w:szCs w:val="24"/>
          <w:lang w:eastAsia="hr-HR"/>
        </w:rPr>
        <w:t>AJN</w:t>
      </w:r>
      <w:r w:rsidR="00273ACD" w:rsidRPr="00A8518A">
        <w:rPr>
          <w:rFonts w:hAnsi="Times New Roman" w:ascii="Times New Roman"/>
          <w:color w:val="000000"/>
          <w:sz w:val="24"/>
          <w:szCs w:val="24"/>
          <w:lang w:eastAsia="hr-HR"/>
        </w:rPr>
        <w:t xml:space="preserve">A </w:t>
      </w:r>
      <w:r w:rsidRPr="00A8518A">
        <w:rPr>
          <w:rFonts w:hAnsi="Times New Roman" w:ascii="Times New Roman"/>
          <w:color w:val="000000"/>
          <w:sz w:val="24"/>
          <w:szCs w:val="24"/>
          <w:lang w:eastAsia="hr-HR"/>
        </w:rPr>
        <w:t xml:space="preserve">UPRAVITELJ </w:t>
      </w:r>
      <w:r w:rsidR="00273ACD" w:rsidRPr="00A8518A">
        <w:rPr>
          <w:rFonts w:hAnsi="Times New Roman" w:ascii="Times New Roman"/>
          <w:color w:val="000000"/>
          <w:sz w:val="24"/>
          <w:szCs w:val="24"/>
          <w:lang w:eastAsia="hr-HR"/>
        </w:rPr>
        <w:t>ICA</w:t>
      </w:r>
    </w:p>
    <w:p w14:textId="5D14A586" w14:paraId="4BE55FAA" w:rsidRDefault="0016451B" w:rsidP="0063239F" w:rsidR="0063239F" w:rsidRPr="00A8518A">
      <w:pPr>
        <w:pStyle w:val="Bezproreda"/>
        <w:rPr>
          <w:rFonts w:cs="Times New Roman" w:hAnsi="Times New Roman" w:ascii="Times New Roman"/>
          <w:sz w:val="24"/>
          <w:szCs w:val="24"/>
          <w:lang w:val="hr-BA"/>
        </w:rPr>
      </w:pPr>
      <w:r w:rsidRPr="00A8518A">
        <w:rPr>
          <w:rFonts w:cs="Times New Roman" w:hAnsi="Times New Roman" w:ascii="Times New Roman"/>
          <w:sz w:val="24"/>
          <w:szCs w:val="24"/>
          <w:lang w:val="hr-BA"/>
        </w:rPr>
        <w:t xml:space="preserve">Radnica Anita Đorđević prijavila tražbinu </w:t>
      </w:r>
      <w:r w:rsidR="00E72D42" w:rsidRPr="00A8518A">
        <w:rPr>
          <w:rFonts w:cs="Times New Roman" w:hAnsi="Times New Roman" w:ascii="Times New Roman"/>
          <w:sz w:val="24"/>
          <w:szCs w:val="24"/>
          <w:lang w:val="hr-BA"/>
        </w:rPr>
        <w:t>za cijeli 12 mj.2016 , sječanj 2017 i mjesec dana otkaznog roka,</w:t>
      </w:r>
      <w:r w:rsidR="00273ACD" w:rsidRPr="00A8518A">
        <w:rPr>
          <w:rFonts w:cs="Times New Roman" w:hAnsi="Times New Roman" w:ascii="Times New Roman"/>
          <w:sz w:val="24"/>
          <w:szCs w:val="24"/>
          <w:lang w:val="hr-BA"/>
        </w:rPr>
        <w:t xml:space="preserve">Te </w:t>
      </w:r>
      <w:r w:rsidR="00E72D42" w:rsidRPr="00A8518A">
        <w:rPr>
          <w:rFonts w:cs="Times New Roman" w:hAnsi="Times New Roman" w:ascii="Times New Roman"/>
          <w:sz w:val="24"/>
          <w:szCs w:val="24"/>
          <w:lang w:val="hr-BA"/>
        </w:rPr>
        <w:t>će tražbine  biti priznate</w:t>
      </w:r>
      <w:r w:rsidR="00A92D51" w:rsidRPr="00A8518A">
        <w:rPr>
          <w:rFonts w:cs="Times New Roman" w:hAnsi="Times New Roman" w:ascii="Times New Roman"/>
          <w:sz w:val="24"/>
          <w:szCs w:val="24"/>
          <w:lang w:val="hr-BA"/>
        </w:rPr>
        <w:t xml:space="preserve"> </w:t>
      </w:r>
      <w:r w:rsidR="00E72D42" w:rsidRPr="00A8518A">
        <w:rPr>
          <w:rFonts w:cs="Times New Roman" w:hAnsi="Times New Roman" w:ascii="Times New Roman"/>
          <w:sz w:val="24"/>
          <w:szCs w:val="24"/>
          <w:lang w:val="hr-BA"/>
        </w:rPr>
        <w:t xml:space="preserve"> na teret troškova stečaj</w:t>
      </w:r>
      <w:r w:rsidR="00A92D51" w:rsidRPr="00A8518A">
        <w:rPr>
          <w:rFonts w:cs="Times New Roman" w:hAnsi="Times New Roman" w:ascii="Times New Roman"/>
          <w:sz w:val="24"/>
          <w:szCs w:val="24"/>
          <w:lang w:val="hr-BA"/>
        </w:rPr>
        <w:t>a</w:t>
      </w:r>
      <w:r w:rsidR="00E72D42" w:rsidRPr="00A8518A">
        <w:rPr>
          <w:rFonts w:cs="Times New Roman" w:hAnsi="Times New Roman" w:ascii="Times New Roman"/>
          <w:sz w:val="24"/>
          <w:szCs w:val="24"/>
          <w:lang w:val="hr-BA"/>
        </w:rPr>
        <w:t xml:space="preserve"> </w:t>
      </w:r>
    </w:p>
    <w:p w14:textId="2372FD5D" w14:paraId="49B0985C" w:rsidRDefault="00E72D42" w:rsidP="00A92D51" w:rsidR="00A92D51" w:rsidRPr="00A8518A">
      <w:pPr>
        <w:pStyle w:val="Bezproreda"/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 xml:space="preserve">Radnici Vlatki Butković neto placa izračunata prema zaduženjima za </w:t>
      </w:r>
      <w:r w:rsidR="00404B70"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 xml:space="preserve">poreze prema izlistanju Porezne uprave koje je radnica priložila spisu </w:t>
      </w:r>
      <w:r w:rsidR="00520EA1"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>Prilog tablice obračuna plaća</w:t>
      </w:r>
      <w:r w:rsidR="00A92D51"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 xml:space="preserve"> i pl.liste</w:t>
      </w:r>
    </w:p>
    <w:p w14:textId="1FD1C1D9" w14:paraId="357D0237" w:rsidRDefault="00A92D51" w:rsidP="0063239F" w:rsidR="00404B70" w:rsidRPr="00A8518A">
      <w:pPr>
        <w:pStyle w:val="Bezproreda"/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>Za vjerovnika RH MF PU n</w:t>
      </w:r>
      <w:r w:rsidR="00404B70"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 xml:space="preserve">a poreze i prireze na plaću sačinjen obračun kamata po zakonskim zateznim kamatnim   stopama </w:t>
      </w:r>
    </w:p>
    <w:p w14:textId="755DCEB5" w14:paraId="7615F118" w:rsidRDefault="00D94414" w:rsidP="0063239F" w:rsidR="00D94414" w:rsidRPr="00A8518A">
      <w:pPr>
        <w:pStyle w:val="Bezproreda"/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>Doprinos  za mirovinsko osiguranje po stopi 15%+5 % na bruto plaće sadržano u razlici neto i bruto plaća radnika.Radnici imaju pravo odluke o uplati Fondu.</w:t>
      </w:r>
      <w:r w:rsidR="00273ACD" w:rsidRPr="00A8518A">
        <w:rPr>
          <w:rFonts w:cs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</w:p>
    <w:p w14:textId="77777777" w14:paraId="46D4BE95" w:rsidRDefault="00D94414" w:rsidP="0063239F" w:rsidR="00D94414" w:rsidRPr="00A8518A">
      <w:pPr>
        <w:pStyle w:val="Bezproreda"/>
        <w:rPr>
          <w:rFonts w:cs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6E73EE2E" w14:paraId="2C87BD3F" w:rsidRDefault="00645626" w:rsidP="00662681" w:rsidR="00662681" w:rsidRPr="006626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8518A">
        <w:rPr>
          <w:rFonts w:cs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0E0630" w:rsidRPr="00A8518A">
        <w:rPr>
          <w:rFonts w:cs="Times New Roman" w:hAnsi="Times New Roman" w:ascii="Times New Roman"/>
          <w:b/>
          <w:bCs/>
          <w:color w:val="000000"/>
          <w:sz w:val="24"/>
          <w:szCs w:val="24"/>
          <w:lang w:eastAsia="hr-HR"/>
        </w:rPr>
        <w:t>31</w:t>
      </w:r>
      <w:r w:rsidRPr="00A8518A">
        <w:rPr>
          <w:rFonts w:cs="Times New Roman" w:hAnsi="Times New Roman" w:ascii="Times New Roman"/>
          <w:b/>
          <w:bCs/>
          <w:color w:val="000000"/>
          <w:sz w:val="24"/>
          <w:szCs w:val="24"/>
          <w:lang w:eastAsia="hr-HR"/>
        </w:rPr>
        <w:t>.10.2017</w:t>
      </w:r>
      <w:r w:rsidRPr="00A8518A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</w:t>
      </w:r>
      <w:r w:rsidR="00BC66C8" w:rsidRPr="00A8518A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Pr="00A8518A">
        <w:rPr>
          <w:rFonts w:cs="Times New Roman" w:hAnsi="Times New Roman" w:ascii="Times New Roman"/>
          <w:b/>
          <w:sz w:val="24"/>
          <w:szCs w:val="24"/>
        </w:rPr>
        <w:t xml:space="preserve">  Stečajn</w:t>
      </w:r>
      <w:r w:rsidR="00273ACD" w:rsidRPr="00A8518A">
        <w:rPr>
          <w:rFonts w:cs="Times New Roman" w:hAnsi="Times New Roman" w:ascii="Times New Roman"/>
          <w:b/>
          <w:sz w:val="24"/>
          <w:szCs w:val="24"/>
        </w:rPr>
        <w:t>a</w:t>
      </w:r>
      <w:r w:rsidRPr="00A8518A">
        <w:rPr>
          <w:rFonts w:cs="Times New Roman" w:hAnsi="Times New Roman" w:ascii="Times New Roman"/>
          <w:b/>
          <w:sz w:val="24"/>
          <w:szCs w:val="24"/>
        </w:rPr>
        <w:t xml:space="preserve"> upravitelj</w:t>
      </w:r>
      <w:r w:rsidR="00273ACD" w:rsidRPr="00A8518A">
        <w:rPr>
          <w:rFonts w:cs="Times New Roman" w:hAnsi="Times New Roman" w:ascii="Times New Roman"/>
          <w:b/>
          <w:sz w:val="24"/>
          <w:szCs w:val="24"/>
        </w:rPr>
        <w:t>ica</w:t>
      </w:r>
      <w:r w:rsidR="00662681" w:rsidRPr="00662681">
        <w:rPr>
          <w:rFonts w:cs="Times New Roman" w:hAnsi="Times New Roman" w:ascii="Times New Roman"/>
          <w:b/>
          <w:sz w:val="24"/>
          <w:szCs w:val="24"/>
        </w:rPr>
        <w:t xml:space="preserve"> Nada Reljić mag.oec</w:t>
      </w:r>
    </w:p>
    <w:p w14:textId="161920B4" w14:paraId="2CB425C1" w:rsidRDefault="004C529D" w:rsidP="00BC66C8" w:rsidR="004C529D" w:rsidRPr="00A851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14:textId="218DFCED" w14:paraId="5D0846B9" w:rsidRDefault="004C529D" w:rsidP="00BC66C8" w:rsidR="004C529D" w:rsidRPr="00A851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2399"/>
        <w:tblLook w:val="04A0" w:noVBand="1" w:noHBand="0" w:lastColumn="0" w:firstColumn="1" w:lastRow="0" w:firstRow="1"/>
      </w:tblPr>
      <w:tblGrid>
        <w:gridCol w:w="1843"/>
        <w:gridCol w:w="1417"/>
        <w:gridCol w:w="1400"/>
        <w:gridCol w:w="1400"/>
        <w:gridCol w:w="1194"/>
        <w:gridCol w:w="1224"/>
        <w:gridCol w:w="1400"/>
        <w:gridCol w:w="1121"/>
        <w:gridCol w:w="1400"/>
      </w:tblGrid>
      <w:tr w14:textId="77777777" w14:paraId="6B606A61" w:rsidTr="000A7B31" w:rsidR="000A7B31" w:rsidRPr="000A7B31">
        <w:trPr>
          <w:trHeight w:val="300"/>
        </w:trPr>
        <w:tc>
          <w:tcPr>
            <w:tcW w:type="dxa" w:w="60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4595F73A" w14:paraId="2CC26CB9" w:rsidRDefault="00662681" w:rsidP="000A7B31" w:rsidR="0066268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Prilog tablicama rekapitulacija obračuna plaća i kamata</w:t>
            </w:r>
          </w:p>
          <w:p w14:textId="77777777" w14:paraId="417F4B57" w:rsidRDefault="00662681" w:rsidP="000A7B31" w:rsidR="0066268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textId="77777777" w14:paraId="29096FC2" w:rsidRDefault="00662681" w:rsidP="000A7B31" w:rsidR="0066268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textId="4B7A2C7C" w14:paraId="4B72F644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HOLDING VINODOL, d. o. o., OIB:  34179890743,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45E59B6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A447C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625AA8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F3CD62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BF11931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44C8C231" w:rsidTr="000A7B31" w:rsidR="000A7B31" w:rsidRPr="000A7B31">
        <w:trPr>
          <w:trHeight w:val="300"/>
        </w:trPr>
        <w:tc>
          <w:tcPr>
            <w:tcW w:type="dxa" w:w="4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6CDDF58F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 (Grad Zagreb), Tratinska 27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A226590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49F0D78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D48B5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8F32F4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46A5F83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FDEE37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60516BAA" w:rsidTr="000A7B31" w:rsidR="000A7B31" w:rsidRPr="000A7B31">
        <w:trPr>
          <w:trHeight w:val="30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64CE9E9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055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5A75AC0" w:rsidRDefault="000A7B31" w:rsidP="000A7B31" w:rsidR="000A7B31" w:rsidRPr="000A7B31">
            <w:pPr>
              <w:tabs>
                <w:tab w:pos="9480" w:val="left"/>
                <w:tab w:pos="10920" w:val="left"/>
              </w:tabs>
              <w:spacing w:lineRule="auto" w:line="240" w:after="0"/>
              <w:ind w:left="-4302"/>
              <w:jc w:val="center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REKAPITULACIJA OBRAČUNA NEISPLAČENIH PLAĆA</w:t>
            </w:r>
          </w:p>
        </w:tc>
      </w:tr>
      <w:tr w14:textId="77777777" w14:paraId="3E31651C" w:rsidTr="000A7B31" w:rsidR="000A7B31" w:rsidRPr="000A7B31">
        <w:trPr>
          <w:trHeight w:val="58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2E9C3286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ĐORĐEVIĆ ANITA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94B0962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NETO PLAĆA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EB3D21E" w:rsidRDefault="000A7B31" w:rsidP="000A7B31" w:rsidR="000A7B31" w:rsidRPr="000A7B31">
            <w:pPr>
              <w:spacing w:lineRule="auto" w:line="240" w:after="0"/>
              <w:ind w:left="117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BRUTO PLAĆA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3907063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MIO I ST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734553C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II STUP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B6E5BF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DOHODAK 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5C98891B" w:rsidRDefault="000A7B31" w:rsidP="000A7B31" w:rsidR="000A7B31" w:rsidRPr="000A7B31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OSOBNI ODBITAK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62D0BDE7" w:rsidRDefault="000A7B31" w:rsidP="000A7B31" w:rsidR="000A7B31" w:rsidRPr="000A7B31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POR.OSN 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7D1232BD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UK.POREZ I PRIREZ</w:t>
            </w:r>
          </w:p>
        </w:tc>
      </w:tr>
      <w:tr w14:textId="77777777" w14:paraId="33CFAA7C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800C51B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0965FCC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3E5D76C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861A8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AB5AF00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075EA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0C7FE39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708F58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0381D79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0D9EA1B5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0CC36E1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 xml:space="preserve">1.mj.2013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5623BC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9C9D5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74D98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D9BA6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D13D9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7.820,60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339AF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5CD1E3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0E1D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4196D495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9AE4E5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F00DC5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F11C2E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7700FB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11683B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7C7E6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AEF74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F43645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6E67F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3C489D89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6622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5602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5B4BC9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1B2FC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94C90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8EFCF6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2F4A16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DE1818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F3200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0EFCE4C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8D0758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3A617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B9D16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5A2EE4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69AFE5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1B46F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7D330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61BD5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EA05D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1F75417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AC9F96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170A1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8EED2B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D16AA6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99539E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DACA4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8FCA1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4866D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F9F010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5016C1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61DB6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D2C0C7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DE5F9B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AAA5AF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71970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4BB5F0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38681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FDA27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4E182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188CAD1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9D1CC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65D7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E0A631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F870A9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AAE42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35894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E08DA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BA6711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B4C84A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1981759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7D95B7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97A0A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BFB0EB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97174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88842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4354A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213DEF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F5C8DA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CB3322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31A1ACC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C4A3F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CD35DD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C4383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9AE069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43F18C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A59EC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C8D2B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A49A16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5C2F41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8FCF754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82F03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46E56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FDB24F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26DAD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A58D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023A8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F64AA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D9B309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5A368E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F386875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BA94A4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943E5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A279B2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7890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83DC46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A3DC9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D5333E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BFBCA1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5858B2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2B4029E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20C0BB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329988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DCD96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31AC36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4C6AA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497E02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17FD9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0D7CF5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23ABEB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750566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ED55CD0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ukupno 2013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A56633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78000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F2A06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117.309,00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A49746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17.596,32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03B44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5865,48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28540C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22D300A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98EE1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7F3996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15.847,20</w:t>
            </w:r>
          </w:p>
        </w:tc>
      </w:tr>
      <w:tr w14:textId="77777777" w14:paraId="216681EE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00FE61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2014 1-mj.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CFBDC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557234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F110A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D193A9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BE9EE8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871717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319A3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9AF33E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8788EAE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493589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BACB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0245EE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58859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0A30B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2FB0F0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7B7A3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00D976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76466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3389AF91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4065C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245D5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1E16D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5F2B7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12792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BD89C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95A95B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32F71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295AB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C7E38E0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2111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3976B6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00F05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610245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4F4A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0F4125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E70D5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9C1EC3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F8F034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B250B38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158C11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4F56A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5FAD94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36DFDD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DAEF4E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F6CB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F6C33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6AC9D4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71992E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310A1B1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72C4DB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9AF492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96B39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7562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64A179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378DFD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F3013F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7AFB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306484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3E3F21F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017ED7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FE239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0A6EE4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F10F98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940C7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20551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46D00A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BEC5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5B57B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1988DB8B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70755C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F71901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2B1F7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07A9DC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B04908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929305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30FE6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E9DA6F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11B25E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ABF515D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25B1CD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C6D560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8AAED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862A65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B94BDA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43BE21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85E72C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676E3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FB963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1D5127F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8A1474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E378D1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2C643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0DD9D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69EB1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66D763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5E505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D3DD4D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1AA9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221071A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6336EB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lastRenderedPageBreak/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E2C82B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9F341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9.775,75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29F3EF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1.466,36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402C7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488,79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2F62E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7820,6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975796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BE442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5.620,60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0492B5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7ADA482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BE53E0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8A7AD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F98AA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ED118F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1434.98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6B84F6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CA930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78773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582983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E15DC3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CEABDC0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8D0576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ukupno 2014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C1771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78000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A7C9C8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117.099,77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98DA19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16.129,96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7BE5D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5855,02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12CF20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93679,82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44D9B43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04A0CF7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3E03F5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15.847,20</w:t>
            </w:r>
          </w:p>
        </w:tc>
      </w:tr>
      <w:tr w14:textId="77777777" w14:paraId="189BDCC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7E6417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 xml:space="preserve">2015 1-mj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FD28B3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B33940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4C36CE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835738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59E79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BBA6DE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16D09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4E22D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347221AF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E71F1D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56E73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4F138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18C6F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96353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847B5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07D665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CC1A5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21BED7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747E768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983119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47821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657505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EB260E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3CD1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302DB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56A4F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20274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46340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D059351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85775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73F45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16982E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7D0163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F1E3B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BA079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C1644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331A5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2B677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463BE39D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F1725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EBCBE0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9D43DB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5037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65F8F7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B0F444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BA803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D517C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DFDA1F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FA30D1B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97D82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4CFD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2A7135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E9CCAC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1C825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0C1579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4A0BB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7B0D08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53CFC2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21E14B5F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D3ABEF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BC003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61F21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910C3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38F364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821618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3A6A8C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A560A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7A1E1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4BEF4327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B154E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B6CF26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D9C030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2C0FE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66C244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DB7C90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EA8BFB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D031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11F4F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72B410E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4F01B7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A59913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2503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BF152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FE50E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E7195E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69010A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FDD071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D656D9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D3831B9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16B9D3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87A11E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0CBD9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D2A71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162128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A6C81D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FBE81B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A83B9B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795E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943AA4D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FD87B5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FFCF0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B6427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91FCF6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6480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B1F9A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C27B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18A5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89077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2B642C7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E954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9529E2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8921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CE204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B8C67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5A397E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085C3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BC71AF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61603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465FB156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52CA9BC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ukupno 2015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D7831D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78000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71BF25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114.798,24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62C13F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17.219,76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408002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5.739,96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1FB46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91.838,64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FBBC8D9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2152266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D5566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15.847,20</w:t>
            </w:r>
          </w:p>
        </w:tc>
      </w:tr>
      <w:tr w14:textId="77777777" w14:paraId="2A28D5FD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2311DF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2016 1.mj.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718BD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B0EFCF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0C6B1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757B3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204E4B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C7245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2CABC2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6A02E9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626F3BEE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BA6110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E8AD7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5525E7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FE6DE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CAB77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EC4E6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587C16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132E9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EEF03B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3DCDF5AB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5B04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C4052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106BC6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7692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D8BBB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2A555F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BDF7DF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7F0E83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0869C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EB2BC88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5671D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C5950D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7E3F5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B5199A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481088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530902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17576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181C4F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6E25F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40250E49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9F7A4C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C78DAA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36A192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852F19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0BD9B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AC3E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0F92C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23C6E3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5CF4B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52A1F90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A1DF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5039CC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A240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9926AC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1168E0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952D46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9AAEF3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DA830F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6AD2E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79CD6D5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C09DF3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1C5C77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8192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4CD89B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290E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28548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3F013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81EED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58B3DC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2B792D4E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8E91E4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3BDBD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D6CC01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11D9B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7D95A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85EB8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CA5C5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245891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0A816A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418AD12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2CBC4C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E47FB8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A89349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B3A12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23A51A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25A35A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9C908E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0688B5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B5A21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03863E67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1B4350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63FF5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46F78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93EBB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AC678E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B18792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EC9B1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06BDF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B262D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5A88381D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014B1A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F07BB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6500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8C79EE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9.566,52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D2717C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1.434,98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FC8C2D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478,33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E7111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7653,22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28668A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6ABB3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5.053,22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9C3AC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1.320,60</w:t>
            </w:r>
          </w:p>
        </w:tc>
      </w:tr>
      <w:tr w14:textId="77777777" w14:paraId="1CEAD5B0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DD9D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EEF559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4.875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EB28C5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6.685,32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BFD32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1.002,80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4156E3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334,27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3314E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5.348,25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B55CE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2600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FB9B6E1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2.748,25 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2A9889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473,25</w:t>
            </w:r>
          </w:p>
        </w:tc>
      </w:tr>
      <w:tr w14:textId="77777777" w14:paraId="29E8C2D7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81494EE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ukup.2014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8A2600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76375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84BBAA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111.917,04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C4449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16.787,58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2CB1D6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5595,9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53300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89.533,67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0A849A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1D98BA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178FF5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14.999,85</w:t>
            </w:r>
          </w:p>
        </w:tc>
      </w:tr>
      <w:tr w14:textId="77777777" w14:paraId="01FAE08C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1876CD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67AA4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AFB6F41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AE8032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1CECB23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53C5DE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DAD2C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AD5032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8E77186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36E8A850" w:rsidTr="000A7B31" w:rsidR="000A7B31" w:rsidRPr="000A7B31">
        <w:trPr>
          <w:trHeight w:val="58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10851D8C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SVEUKUPNO ĐORĐEVIĆ ANITA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DCB50A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310375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E25B3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461124,05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5D1C4B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67733,62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B75614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23056,36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1209EE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275052,1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B7BF447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D574022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74401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310375</w:t>
            </w:r>
          </w:p>
        </w:tc>
      </w:tr>
      <w:tr w14:textId="77777777" w14:paraId="1B80B159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74A39129" w14:paraId="168DCA13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3014E7E3" w14:paraId="588DF98B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02D492EB" w14:paraId="59AB1DA4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45204A70" w14:paraId="149CF5BF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76982069" w14:paraId="648C59B4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2D1E1854" w14:paraId="775A4CD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09CD896F" w14:paraId="5E43D1DD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0F27ED76" w14:paraId="6AD6F6C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14:textId="4BC65038" w14:paraId="53C72FC6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  <w:tr w14:textId="77777777" w14:paraId="7726FCA6" w:rsidTr="000A7B31" w:rsidR="000A7B31" w:rsidRPr="000A7B31">
        <w:trPr>
          <w:trHeight w:val="58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2064D2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lastRenderedPageBreak/>
              <w:t>BUTKOVIĆ VLATKA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CC89CAF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NETO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72FE1F5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BRUTO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2FC3B90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MIOI ST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185C8B2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II STUP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4713625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DOHODAK 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66370F58" w:rsidRDefault="000A7B31" w:rsidP="000A7B31" w:rsidR="000A7B31" w:rsidRPr="000A7B31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OSOBNI ODBITAK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69547E01" w:rsidRDefault="000A7B31" w:rsidP="000A7B31" w:rsidR="000A7B31" w:rsidRPr="000A7B31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porezna osnovica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bottom"/>
            <w:hideMark/>
          </w:tcPr>
          <w:p w14:textId="77777777" w14:paraId="6972E0CD" w:rsidRDefault="000A7B31" w:rsidP="000A7B31" w:rsidR="000A7B31" w:rsidRPr="000A7B31">
            <w:pPr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POREZ I PRIREZ </w:t>
            </w:r>
          </w:p>
        </w:tc>
      </w:tr>
      <w:tr w14:textId="77777777" w14:paraId="5AF618CE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2D10B0E2" w14:paraId="2DB766E4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4</w:t>
            </w:r>
            <w:r>
              <w:rPr>
                <w:rFonts w:cs="Calibri"/>
                <w:color w:val="000000"/>
                <w:lang w:eastAsia="hr-HR"/>
              </w:rPr>
              <w:t>.</w:t>
            </w:r>
            <w:r w:rsidRPr="000A7B31">
              <w:rPr>
                <w:rFonts w:cs="Calibri"/>
                <w:color w:val="000000"/>
                <w:lang w:eastAsia="hr-HR"/>
              </w:rPr>
              <w:t>MJ-2011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FF2F29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2880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651B32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526B1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540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E2D9E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CCE1B2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2880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9F495C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22379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6BAE52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0</w:t>
            </w:r>
          </w:p>
        </w:tc>
      </w:tr>
      <w:tr w14:textId="77777777" w14:paraId="6B4E8470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E22788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B7740F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032C3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9C47C6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1E5FC6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F1196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0BEC98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245552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8DF58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32A7EF76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E3BAF8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2CA9F9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2596F3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0CB1D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E0FD15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DFAD1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300DA3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2C088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F3D02F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495639C5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F9A56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EE28A4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3DEBF7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635E7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62BE43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CDE8B1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08AAF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38BBDE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0170E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1358DA74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BF3163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7A7A85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5092,34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5F247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6573,93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ABD667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986,09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1200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328,7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0A87F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5259,14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2169F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BEB91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3459,14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74C40A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166,8</w:t>
            </w:r>
          </w:p>
        </w:tc>
      </w:tr>
      <w:tr w14:textId="77777777" w14:paraId="62F95B4E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2C145D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A04D2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BD808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F98CD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79C27D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CB1048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E0762F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C6C994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D41738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78D56224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309CB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AF83EF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0937B1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4E51B0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44A01C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63318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136D4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9260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8C423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05678C6E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22EC5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D0FFB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5300,68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EE3DC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6872,7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1C6087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1030,91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540789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343,64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5F9A0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5498,18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FA45EC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FD4AB2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3698,18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CB777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197,5</w:t>
            </w:r>
          </w:p>
        </w:tc>
      </w:tr>
      <w:tr w14:textId="77777777" w14:paraId="646D16BC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082FCD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C2A129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5300,68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178F3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6872,7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DDBD3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1030,91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AFF1F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343,64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4E18F0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5498,18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C38EFA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4E0FD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3698,18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0C36E5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197,5</w:t>
            </w:r>
          </w:p>
        </w:tc>
      </w:tr>
      <w:tr w14:textId="77777777" w14:paraId="4A0A5E64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80E124C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UKUPNO 2011 G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EE0D76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46218,11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2B49CE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59919,4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5F427E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8987,91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2AAB42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2996,0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9CF59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47935,51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2B98D53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36F73DB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BC76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1717,4</w:t>
            </w:r>
          </w:p>
        </w:tc>
      </w:tr>
      <w:tr w14:textId="77777777" w14:paraId="2020EA99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AD3F19B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2012-1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E8818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5BDF70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BB93D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E23DBC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0B323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52C2A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902E3C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EE91D9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0ACF2329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D4A0A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D244C4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5528,88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48E6A2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68B1C6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1CD8B2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55F90F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E48FFA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183FA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F408F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231,12</w:t>
            </w:r>
          </w:p>
        </w:tc>
      </w:tr>
      <w:tr w14:textId="77777777" w14:paraId="493E7AA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7848BB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2F0278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228FCD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977E68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D35B2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25DA58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DA470F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88E27F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0A01B2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0AFBE9D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CF3A68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A48E8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A0B835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BA4D1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42D275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4A9A8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017252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2F9299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BBDCA0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6AF6A7F1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D460C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359B9C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439D5B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9C800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8D785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30C71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D52BDD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A4A681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3889CD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142E9D1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95CAB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48E227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BCE4A7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40A7E8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1A50B1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3A62E9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573A0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259846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F38E17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62202D3D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4CABA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761358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4E4C8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1DBFAB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F2E267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8871B0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2245C9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800FB8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8BE28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7DDAB276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7745DB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63D21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22916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D3F20D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9DC0C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9E8059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2B152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0D71B7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46453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2AEFA8B4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9FD446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4357CF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087C0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8BFAE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02462C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EED57D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250734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635B6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B6A54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00E30B44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727CA4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C8895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ED5C1E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97CCDE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F4E59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519ED8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EB992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02415C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6410B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455E6965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133D2B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C26C9D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19ED8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8BAEB1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5D9223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602DB3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A1C10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675F0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A851F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317AB26F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1FE25A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DF748F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2B708A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2D35E6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1D9AC0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6A93FC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600171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1800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C82EC3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3960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5AC63B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7B721DF5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B1C1A53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UKUPNO 2012 G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02ABF5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67476,46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2FC2B2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86400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0F4A6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12960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8A570A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4320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DE0D6A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69120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59849F2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E598B14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3940A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1643,54</w:t>
            </w:r>
          </w:p>
        </w:tc>
      </w:tr>
      <w:tr w14:textId="77777777" w14:paraId="5CF88426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F4314B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2013-1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A13FCA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D0C73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788C4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2AAA28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2A4F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D3FFEC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B1D40E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C50A5E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6D99A2AB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4F296B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8D06C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249FCC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B72204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44D050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9C7CBF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0E7BEE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949D4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161BCE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6161117A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A025A6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7530AF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D9897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F7C6AB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177E7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75BA9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271EB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762D22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52401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4D1D8188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E8680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EBFEA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944CC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951D2B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0DBCA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10C1E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90A46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A40953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AAA2A1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100C0DE6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FF1BB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8D6349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CAD204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8BD563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2A205F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CCC1AE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D316DB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C4A9C6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5F31F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72A6AE3E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97DE32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7F5A2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9B1887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ACD2D5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C5098C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B02CD9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96AB0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02CA8E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C57781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56E13B7D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77810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69DB0C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A94786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CDC99C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0554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578EC7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B14B52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477434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E5DFDD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2B764E5F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9B3FE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30C7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5475C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63690D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65F10C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8143EA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BB4264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92DE9B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16C86A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7C1733D2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4A9519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9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EAC588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4CD66A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6E7B0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1780D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5A45EE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DDA9D4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6CFF42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2D6235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2AD11FC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12BF05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B0B0A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E757EC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C8CC9F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02DF64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E4EF0C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78692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66A2B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77CD3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781BC09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BC511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A806DC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C000D2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905BBA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BFBF23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B891DF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64EBCA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A7660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201BF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2862BF87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B7C1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lastRenderedPageBreak/>
              <w:t>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74627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2F12E1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98111A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78FE8F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6E96B1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3BEABC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4D090E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0542D8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118,13</w:t>
            </w:r>
          </w:p>
        </w:tc>
      </w:tr>
      <w:tr w14:textId="77777777" w14:paraId="20C53239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F5A55B6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 xml:space="preserve">UKUPNO 2013 G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79725B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67702,44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C8FE95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86400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7F7065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12960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ABC2F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4320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07DA61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69120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587FB7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1286964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60205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1417,56</w:t>
            </w:r>
          </w:p>
        </w:tc>
      </w:tr>
      <w:tr w14:textId="77777777" w14:paraId="1412236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8248A46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2014-1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D989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08C410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FA788C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9370EF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045E27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40D276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7AC604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AF715F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118,13</w:t>
            </w:r>
          </w:p>
        </w:tc>
      </w:tr>
      <w:tr w14:textId="77777777" w14:paraId="4FF3AA3F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6E4361A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UKUPNO  PLAĆE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BFC529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187.038,88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F87DB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239.919,40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FA89D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35.987,91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286490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11.995,98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4AC88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191.935,51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9FE8DF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2.200,00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5991E4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3.560,00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E2BC36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4.896,63</w:t>
            </w:r>
          </w:p>
        </w:tc>
      </w:tr>
      <w:tr w14:textId="77777777" w14:paraId="6F1F939B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1D70156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OTPREMNINA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05B20E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309FD8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1502C6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BC4A87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27FB26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7ECC74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1A6CEB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755BC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118,13</w:t>
            </w:r>
          </w:p>
        </w:tc>
      </w:tr>
      <w:tr w14:textId="77777777" w14:paraId="4DF67688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96E9C0B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 xml:space="preserve">1 PLACA ZA SVAKU GODINU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36519D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89DA17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247B02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33D161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98649D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FCBF89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0C0B1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C11B26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118,13</w:t>
            </w:r>
          </w:p>
        </w:tc>
      </w:tr>
      <w:tr w14:textId="77777777" w14:paraId="6EC5F56E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32E1A26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AADD6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5641,87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9F7D90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7200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44DCB4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1080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77BD4D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360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4A1B7A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5760,00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B0EDF7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2200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4A111F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3560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239CEF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118,13</w:t>
            </w:r>
          </w:p>
        </w:tc>
      </w:tr>
      <w:tr w14:textId="77777777" w14:paraId="238909EB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B656809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UKUPNO OTPREMN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54EA7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16925,61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0B40F8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21600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C58E2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3240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3EA762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1080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4C2D0A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17280,00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0CAF8B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6600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B3ABB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10680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8CE75C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354,39</w:t>
            </w:r>
          </w:p>
        </w:tc>
      </w:tr>
      <w:tr w14:textId="77777777" w14:paraId="59CAE143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B4E3FE1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3F58DD4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E4ED7DA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1BBBE3C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A7DB6D2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DB8AE0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86BA57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4B89ED3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9B1EC81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7F6A1C32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309D5B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SVEUKUPNO PRIZNATO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1199FA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203.964,49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14CF79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261.519,40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0C2574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39.227,91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A9C3F2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13.075,98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73074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209.215,51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8E47E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8.800,00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0CCD3D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14.240,00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CE7B07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5.251,02</w:t>
            </w:r>
          </w:p>
        </w:tc>
      </w:tr>
      <w:tr w14:textId="77777777" w14:paraId="6A9D1F58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4C8AF3D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BUTKOVIĆ VLATKA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1F7816A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F2C999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D0C5C9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49E66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419B2F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8F2D576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F4111F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41927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11A00CAD" w:rsidTr="000A7B31" w:rsidR="000A7B31" w:rsidRPr="000A7B31">
        <w:trPr>
          <w:trHeight w:val="290"/>
        </w:trPr>
        <w:tc>
          <w:tcPr>
            <w:tcW w:type="dxa" w:w="4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8C868AF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Platne liste ulažu se u spis i dostavljene radnicama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64C2C3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908DB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B99FF1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DDB41F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F7E4DE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B7FD1CB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6EEE7F40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4412F79A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26B1B5F9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0A9EE1EF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0C4E4473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31A4B337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167C0AB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2FB4D29F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4700EF0F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14:textId="77777777" w14:paraId="09DFEF5D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0A7B31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051834D1" w:rsidTr="000A7B31" w:rsidR="000A7B31" w:rsidRPr="000A7B31">
        <w:trPr>
          <w:trHeight w:val="29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94AA7E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42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5D8182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OBRAČUN KAMATA ZA MF-PU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63E3AFB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C69987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A0AA24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500A5EE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4EA8C61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58A4944F" w:rsidTr="000A7B31" w:rsidR="000A7B31" w:rsidRPr="000A7B31">
        <w:trPr>
          <w:trHeight w:val="58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CAEE5A9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GOD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CAD2C8F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POREZI ZA ANITU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A932B37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POREZ ZA VLATKU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AED9879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UKUPNO GLAVNIC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7FF3C57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KAMATE</w:t>
            </w:r>
          </w:p>
        </w:tc>
        <w:tc>
          <w:tcPr>
            <w:tcW w:type="dxa" w:w="26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BA9C0A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UKUPAN DUG</w:t>
            </w: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00FB95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7C055B3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6067EF33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DA843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2011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60E68C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D6626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1717,14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88CCAC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1717,14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320CD7B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1.161,77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77D035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2.878,91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B7B6A02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9E7FC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99DAB4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43E10D03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E50602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849B5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648522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1643,54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F83FA6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1643,54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294A21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865,45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0DCD9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2508,99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9538D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FB2EE1E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65D67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764E1ACD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BD03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2013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D29322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15847,2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76C902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1417,56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80A115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17264,76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48189C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5.751,78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9E5147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23016,54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4E82AE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F80D33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1F3C04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60060567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D6710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2014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6002D1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15223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FCE5D3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472,52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AD9DD1F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15695,52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04AA35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3.295,33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50272B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18990,85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F7D0E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316733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F4E75B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14799CA3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20A352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A6193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14923,8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B22637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14DC7B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14923,8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FF2520D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1.156,48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E428F8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16080,28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88BBA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A936E5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4FDB79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6E9E6735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87ADF33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2016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D1740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14682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5D1BD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101E523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C06E5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55FEE9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B20FB7F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B5D2296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F049A3F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28252E92" w:rsidTr="00F07A56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14:textId="77777777" w14:paraId="4DEA5410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1A7D4B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E9911DB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4EC511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51244,76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EAF41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1A30B2C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6F0514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C6AF6C6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89D10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33AE2495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5786AE3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31.3 trom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7A943C1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399334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75127C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3671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F6FAFDE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264,16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ABAC8C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3.935,16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AB5D1D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C40D503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E38CA1B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07D28934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ABE3980" w:rsidRDefault="000A7B31" w:rsidP="00F07A56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30.lip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EB0C761" w:rsidRDefault="000A7B31" w:rsidP="00F07A56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EDDB2F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A26DE88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3671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033E179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171,44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15D9F2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3842,44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FB02804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FBCA70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D92123E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1C4AA2F0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2E6379B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30.9.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EFF320" w:rsidRDefault="000A7B31" w:rsidP="000A7B31" w:rsidR="000A7B31" w:rsidRPr="000A7B31">
            <w:pPr>
              <w:spacing w:lineRule="auto" w:line="240" w:after="0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4EE6D8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1FACC9B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3671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D880B82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81,26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2E52B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3752,26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728242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A00A930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678449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7AE3F6C3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659906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068B20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714294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B7FB2A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3671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CF48250" w:rsidRDefault="000A7B31" w:rsidP="000A7B31" w:rsidR="000A7B31" w:rsidRPr="000A7B31">
            <w:pPr>
              <w:spacing w:lineRule="auto" w:line="240" w:after="0"/>
              <w:jc w:val="right"/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</w:pPr>
            <w:r w:rsidRPr="000A7B31">
              <w:rPr>
                <w:rFonts w:cs="Arial" w:hAnsi="Arial" w:ascii="Arial"/>
                <w:color w:val="333333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B37F6F9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color w:val="000000"/>
                <w:sz w:val="24"/>
                <w:szCs w:val="24"/>
                <w:lang w:eastAsia="hr-HR"/>
              </w:rPr>
              <w:t>3671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D0AAC56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D823F12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8BAA1F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262636FA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67E90FA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08C7D4C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8AF821B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1F3A2D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65928,76</w:t>
            </w: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9078745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12.747,67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0DD4160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  <w:t>78.676,43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321E9E7" w:rsidRDefault="000A7B31" w:rsidP="000A7B31" w:rsidR="000A7B31" w:rsidRPr="000A7B31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716F738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716F0F1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2D0C1710" w:rsidTr="000A7B31" w:rsidR="000A7B31" w:rsidRPr="000A7B31">
        <w:trPr>
          <w:trHeight w:val="310"/>
        </w:trPr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317DE1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5B057A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1F4ABB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082B018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0AA3920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D5E4125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F5D01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3DDC6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3D91B8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268BA645" w:rsidTr="000A7B31" w:rsidR="000A7B31" w:rsidRPr="000A7B31">
        <w:trPr>
          <w:trHeight w:val="290"/>
        </w:trPr>
        <w:tc>
          <w:tcPr>
            <w:tcW w:type="dxa" w:w="3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8BD3FA9" w:rsidRDefault="000A7B31" w:rsidP="000A7B31" w:rsid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0A7B31">
              <w:rPr>
                <w:rFonts w:cs="Calibri"/>
                <w:b/>
                <w:bCs/>
                <w:color w:val="000000"/>
                <w:lang w:eastAsia="hr-HR"/>
              </w:rPr>
              <w:t>kamatni listovi ulož.u spis</w:t>
            </w:r>
            <w:r w:rsidR="00F07A56">
              <w:rPr>
                <w:rFonts w:cs="Calibri"/>
                <w:b/>
                <w:bCs/>
                <w:color w:val="000000"/>
                <w:lang w:eastAsia="hr-HR"/>
              </w:rPr>
              <w:t xml:space="preserve"> </w:t>
            </w:r>
          </w:p>
          <w:p w14:textId="19BCD611" w14:paraId="43DD84C6" w:rsidRDefault="00F07A56" w:rsidP="000A7B31" w:rsidR="00F07A56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>
              <w:rPr>
                <w:rFonts w:cs="Calibri"/>
                <w:b/>
                <w:bCs/>
                <w:color w:val="000000"/>
                <w:lang w:eastAsia="hr-HR"/>
              </w:rPr>
              <w:t>obračun sačinila Nada Reljić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43B701B" w:rsidRDefault="000A7B31" w:rsidP="000A7B31" w:rsidR="000A7B31" w:rsidRPr="000A7B3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7487CE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ED3DA7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2631A4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F474EE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336A59A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27BE84D" w:rsidRDefault="000A7B31" w:rsidP="000A7B31" w:rsidR="000A7B31" w:rsidRPr="000A7B31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783CC098" w14:paraId="0E91537E" w:rsidRDefault="004C529D" w:rsidP="00BC66C8" w:rsidR="004C529D">
      <w:pPr>
        <w:pStyle w:val="Bezproreda"/>
        <w:jc w:val="right"/>
        <w:rPr>
          <w:rFonts w:cs="Arial" w:hAnsi="Arial" w:ascii="Arial"/>
          <w:sz w:val="20"/>
          <w:szCs w:val="20"/>
        </w:rPr>
      </w:pPr>
    </w:p>
    <w:sectPr w:rsidSect="00AF25AB" w:rsidR="004C529D">
      <w:pgSz w:orient="landscape" w:h="11906" w:w="16838"/>
      <w:pgMar w:gutter="0" w:footer="708" w:header="708" w:left="720" w:bottom="720" w:right="678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E5622E3" w:rsidRDefault="00B61CC4" w:rsidP="00645626" w:rsidR="00B61CC4">
      <w:pPr>
        <w:spacing w:lineRule="auto" w:line="240" w:after="0"/>
      </w:pPr>
      <w:r>
        <w:separator/>
      </w:r>
    </w:p>
  </w:endnote>
  <w:endnote w:id="0" w:type="continuationSeparator">
    <w:p w14:textId="77777777" w14:paraId="210E1C3A" w:rsidRDefault="00B61CC4" w:rsidP="00645626" w:rsidR="00B61C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36E72ED5" w:rsidRDefault="00B61CC4" w:rsidP="00645626" w:rsidR="00B61CC4">
      <w:pPr>
        <w:spacing w:lineRule="auto" w:line="240" w:after="0"/>
      </w:pPr>
      <w:r>
        <w:separator/>
      </w:r>
    </w:p>
  </w:footnote>
  <w:footnote w:id="0" w:type="continuationSeparator">
    <w:p w14:textId="77777777" w14:paraId="3A046589" w:rsidRDefault="00B61CC4" w:rsidP="00645626" w:rsidR="00B61CC4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39F"/>
    <w:rsid w:val="0009522E"/>
    <w:rsid w:val="000A5983"/>
    <w:rsid w:val="000A7B31"/>
    <w:rsid w:val="000E0630"/>
    <w:rsid w:val="000F23B7"/>
    <w:rsid w:val="000F7425"/>
    <w:rsid w:val="00101BFD"/>
    <w:rsid w:val="00155941"/>
    <w:rsid w:val="00160A67"/>
    <w:rsid w:val="0016451B"/>
    <w:rsid w:val="001B10C6"/>
    <w:rsid w:val="0022028B"/>
    <w:rsid w:val="0023440B"/>
    <w:rsid w:val="00273ACD"/>
    <w:rsid w:val="002E0B7E"/>
    <w:rsid w:val="00311113"/>
    <w:rsid w:val="00380F22"/>
    <w:rsid w:val="00404B70"/>
    <w:rsid w:val="004C529D"/>
    <w:rsid w:val="004E38AB"/>
    <w:rsid w:val="00520EA1"/>
    <w:rsid w:val="0052623B"/>
    <w:rsid w:val="00553C9B"/>
    <w:rsid w:val="00582F0D"/>
    <w:rsid w:val="00591877"/>
    <w:rsid w:val="005C1B55"/>
    <w:rsid w:val="005C3BFD"/>
    <w:rsid w:val="005C40A5"/>
    <w:rsid w:val="005F460B"/>
    <w:rsid w:val="0063239F"/>
    <w:rsid w:val="00645626"/>
    <w:rsid w:val="00662681"/>
    <w:rsid w:val="006E5C5D"/>
    <w:rsid w:val="00765F38"/>
    <w:rsid w:val="00780F6A"/>
    <w:rsid w:val="00781043"/>
    <w:rsid w:val="00832B8C"/>
    <w:rsid w:val="00850AFB"/>
    <w:rsid w:val="008E1458"/>
    <w:rsid w:val="008E45A7"/>
    <w:rsid w:val="009669AB"/>
    <w:rsid w:val="00967259"/>
    <w:rsid w:val="009A2971"/>
    <w:rsid w:val="009C0731"/>
    <w:rsid w:val="00A35230"/>
    <w:rsid w:val="00A66C22"/>
    <w:rsid w:val="00A8518A"/>
    <w:rsid w:val="00A92D51"/>
    <w:rsid w:val="00AF25AB"/>
    <w:rsid w:val="00B61CC4"/>
    <w:rsid w:val="00B81369"/>
    <w:rsid w:val="00BC66C8"/>
    <w:rsid w:val="00C2703B"/>
    <w:rsid w:val="00CB1D3F"/>
    <w:rsid w:val="00D1037F"/>
    <w:rsid w:val="00D332D0"/>
    <w:rsid w:val="00D377F2"/>
    <w:rsid w:val="00D41BD1"/>
    <w:rsid w:val="00D638FC"/>
    <w:rsid w:val="00D77235"/>
    <w:rsid w:val="00D94414"/>
    <w:rsid w:val="00E4286C"/>
    <w:rsid w:val="00E70856"/>
    <w:rsid w:val="00E72D42"/>
    <w:rsid w:val="00E878CA"/>
    <w:rsid w:val="00EA05E5"/>
    <w:rsid w:val="00EC142E"/>
    <w:rsid w:val="00EE0621"/>
    <w:rsid w:val="00EE422A"/>
    <w:rsid w:val="00F07A56"/>
    <w:rsid w:val="00FD2BC6"/>
    <w:rsid w:val="00FE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EA4A0C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239F"/>
    <w:pPr>
      <w:spacing w:lineRule="auto" w:line="276" w:after="200"/>
    </w:pPr>
    <w:rPr>
      <w:rFonts w:cs="Times New Roman" w:eastAsia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39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56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5626"/>
    <w:rPr>
      <w:rFonts w:cs="Times New Roman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6456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5626"/>
    <w:rPr>
      <w:rFonts w:cs="Times New Roman" w:eastAsia="Times New Roman" w:hAnsi="Calibri" w:ascii="Calibri"/>
    </w:rPr>
  </w:style>
  <w:style w:styleId="Hiperveza" w:type="character">
    <w:name w:val="Hyperlink"/>
    <w:basedOn w:val="Zadanifontodlomka"/>
    <w:uiPriority w:val="99"/>
    <w:semiHidden/>
    <w:unhideWhenUsed/>
    <w:rsid w:val="004C529D"/>
    <w:rPr>
      <w:color w:val="0000FF"/>
      <w:u w:val="single"/>
    </w:rPr>
  </w:style>
  <w:style w:customStyle="true" w:styleId="Default" w:type="paragraph">
    <w:name w:val="Default"/>
    <w:rsid w:val="00D1037F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9669AB"/>
    <w:pPr>
      <w:spacing w:lineRule="auto" w:line="240" w:after="0"/>
      <w:jc w:val="both"/>
    </w:pPr>
    <w:rPr>
      <w:rFonts w:hAnsi="Tahoma" w:ascii="Tahoma"/>
      <w:b/>
      <w:color w:val="0000FF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669AB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B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BC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B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B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39F"/>
    <w:pPr>
      <w:spacing w:after="200" w:line="276" w:lineRule="auto"/>
    </w:pPr>
    <w:rPr>
      <w:rFonts w:ascii="Calibri" w:cs="Times New Roman" w:eastAsia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39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56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5626"/>
    <w:rPr>
      <w:rFonts w:ascii="Calibri" w:cs="Times New Roman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6456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5626"/>
    <w:rPr>
      <w:rFonts w:ascii="Calibri" w:cs="Times New Roman" w:eastAsia="Times New Roman" w:hAnsi="Calibri"/>
    </w:rPr>
  </w:style>
  <w:style w:styleId="Hiperveza" w:type="character">
    <w:name w:val="Hyperlink"/>
    <w:basedOn w:val="Zadanifontodlomka"/>
    <w:uiPriority w:val="99"/>
    <w:semiHidden/>
    <w:unhideWhenUsed/>
    <w:rsid w:val="004C529D"/>
    <w:rPr>
      <w:color w:val="0000FF"/>
      <w:u w:val="single"/>
    </w:rPr>
  </w:style>
  <w:style w:customStyle="1" w:styleId="Default" w:type="paragraph">
    <w:name w:val="Default"/>
    <w:rsid w:val="00D1037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9669AB"/>
    <w:pPr>
      <w:spacing w:after="0" w:line="240" w:lineRule="auto"/>
      <w:jc w:val="both"/>
    </w:pPr>
    <w:rPr>
      <w:rFonts w:ascii="Tahoma" w:hAnsi="Tahoma"/>
      <w:b/>
      <w:color w:val="0000FF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669AB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B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BC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B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B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12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1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461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36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0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89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23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2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85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02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76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11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98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58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0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91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96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7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50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5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934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1237</properties:Words>
  <properties:Characters>7184</properties:Characters>
  <properties:Lines>1200</properties:Lines>
  <properties:Paragraphs>977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2017-11-02T09:19:00Z</dcterms:created>
  <dc:creator>nada knjigovodstvo</dc:creator>
  <cp:lastModifiedBy>Jadranka Zelić</cp:lastModifiedBy>
  <cp:lastPrinted>2017-10-05T19:40:00Z</cp:lastPrinted>
  <dcterms:modified xmlns:xsi="http://www.w3.org/2001/XMLSchema-instance" xsi:type="dcterms:W3CDTF">2017-11-02T09:20:00Z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