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ff40" w14:paraId="1d5ff40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9D70A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7D2E4C">
        <w:t>RITA</w:t>
      </w:r>
      <w:r>
        <w:t xml:space="preserve"> d.o</w:t>
      </w:r>
      <w:r w:rsidR="00C77A96">
        <w:t>.o.</w:t>
      </w:r>
      <w:r>
        <w:t>,</w:t>
      </w:r>
      <w:r w:rsidR="00C77A96">
        <w:t xml:space="preserve"> </w:t>
      </w:r>
      <w:r w:rsidR="007D2E4C">
        <w:t>Varaždin</w:t>
      </w:r>
      <w:r w:rsidR="00C77A96">
        <w:t xml:space="preserve">, </w:t>
      </w:r>
      <w:r w:rsidR="007D2E4C">
        <w:t>Vilka Novaka 10</w:t>
      </w:r>
      <w:r>
        <w:t xml:space="preserve">, OIB: </w:t>
      </w:r>
      <w:r w:rsidR="007D2E4C" w:rsidRPr="007D2E4C">
        <w:t>99603307591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7D2E4C">
        <w:t xml:space="preserve">RITA d.o.o., Varaždin, Vilka Novaka 10, OIB: </w:t>
      </w:r>
      <w:r w:rsidR="007D2E4C" w:rsidRPr="007D2E4C">
        <w:t>99603307591</w:t>
      </w:r>
      <w:r w:rsidR="002B6F2C">
        <w:t xml:space="preserve">, iznosi </w:t>
      </w:r>
      <w:r w:rsidR="007D2E4C">
        <w:t>2.160,31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7D2E4C">
        <w:t>Zoltan Tatar, Mađarska, Šiofok, ul. Bathory 10 d</w:t>
      </w:r>
      <w:r>
        <w:t>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F51239">
        <w:rPr>
          <w:i/>
        </w:rPr>
        <w:t>32</w:t>
      </w:r>
      <w:r w:rsidR="007D2E4C">
        <w:rPr>
          <w:i/>
        </w:rPr>
        <w:t>8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F51239">
        <w:t>1</w:t>
      </w:r>
      <w:r>
        <w:t xml:space="preserve">. </w:t>
      </w:r>
      <w:r w:rsidR="00F51239">
        <w:t>ožujka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7D2E4C">
        <w:t>RITA d.o.o., Varaždin, Vilka Novaka 10</w:t>
      </w:r>
      <w:r w:rsidR="008B2E96">
        <w:t xml:space="preserve">, navodeći da dužnik  na dan 1. rujna 2015. u Očevidniku redoslijeda osnova za plaćanje ima evidentirane neizvršene osnove za plaćanje u ukupnom iznosu </w:t>
      </w:r>
      <w:r w:rsidR="00F51239">
        <w:t xml:space="preserve">od </w:t>
      </w:r>
      <w:r w:rsidR="007D2E4C">
        <w:t>2.160,31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E96" w:rsidP="00537B78" w:rsidR="00CE3E96">
      <w:r>
        <w:separator/>
      </w:r>
    </w:p>
  </w:endnote>
  <w:endnote w:id="0" w:type="continuationSeparator">
    <w:p w:rsidRDefault="00CE3E96" w:rsidP="00537B78" w:rsidR="00CE3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0AE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E96" w:rsidP="00537B78" w:rsidR="00CE3E96">
      <w:r>
        <w:separator/>
      </w:r>
    </w:p>
  </w:footnote>
  <w:footnote w:id="0" w:type="continuationSeparator">
    <w:p w:rsidRDefault="00CE3E96" w:rsidP="00537B78" w:rsidR="00CE3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F51239">
      <w:rPr>
        <w:rStyle w:val="PozadinaSvijetloCrvena"/>
        <w:shd w:fill="auto" w:color="auto" w:val="clear"/>
      </w:rPr>
      <w:t>32</w:t>
    </w:r>
    <w:r w:rsidR="007D2E4C">
      <w:rPr>
        <w:rStyle w:val="PozadinaSvijetloCrvena"/>
        <w:shd w:fill="auto" w:color="auto" w:val="clear"/>
      </w:rPr>
      <w:t>8</w:t>
    </w:r>
    <w:r>
      <w:rPr>
        <w:rStyle w:val="PozadinaSvijetloCrvena"/>
        <w:shd w:fill="auto" w:color="auto" w:val="clear"/>
      </w:rPr>
      <w:t>/16-</w:t>
    </w:r>
    <w:r w:rsidR="00DD6237">
      <w:rPr>
        <w:rStyle w:val="PozadinaSvijetloCrvena"/>
        <w:shd w:fill="auto" w:color="auto" w:val="clear"/>
      </w:rPr>
      <w:t>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E4C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31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0AE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3A63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3E96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239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RITA društvo s ograničenom odgovornošću za turizam i trgovinu</izvorni_sadrzaj>
    <derivirana_varijabla naziv="DomainObject.Predmet.ProtustrankaFormated_1">  RITA društvo s ograničenom odgovornošću za turizam i trgovinu</derivirana_varijabla>
  </DomainObject.Predmet.ProtustrankaFormated>
  <DomainObject.Predmet.ProtustrankaFormatedOIB>
    <izvorni_sadrzaj>  RITA društvo s ograničenom odgovornošću za turizam i trgovinu, OIB 99603307591</izvorni_sadrzaj>
    <derivirana_varijabla naziv="DomainObject.Predmet.ProtustrankaFormatedOIB_1">  RITA društvo s ograničenom odgovornošću za turizam i trgovinu, OIB 99603307591</derivirana_varijabla>
  </DomainObject.Predmet.ProtustrankaFormatedOIB>
  <DomainObject.Predmet.ProtustrankaFormatedWithAdress>
    <izvorni_sadrzaj> RITA društvo s ograničenom odgovornošću za turizam i trgovinu, Vilka Novaka 10, 42000 Varaždin</izvorni_sadrzaj>
    <derivirana_varijabla naziv="DomainObject.Predmet.ProtustrankaFormatedWithAdress_1"> RITA društvo s ograničenom odgovornošću za turizam i trgovinu, Vilka Novaka 10, 42000 Varaždin</derivirana_varijabla>
  </DomainObject.Predmet.ProtustrankaFormatedWithAdress>
  <DomainObject.Predmet.ProtustrankaFormatedWithAdressOIB>
    <izvorni_sadrzaj> RITA društvo s ograničenom odgovornošću za turizam i trgovinu, OIB 99603307591, Vilka Novaka 10, 42000 Varaždin</izvorni_sadrzaj>
    <derivirana_varijabla naziv="DomainObject.Predmet.ProtustrankaFormatedWithAdressOIB_1"> RITA društvo s ograničenom odgovornošću za turizam i trgovinu, OIB 99603307591, Vilka Novaka 10, 42000 Varaždin</derivirana_varijabla>
  </DomainObject.Predmet.ProtustrankaFormatedWithAdressOIB>
  <DomainObject.Predmet.ProtustrankaWithAdress>
    <izvorni_sadrzaj>RITA društvo s ograničenom odgovornošću za turizam i trgovinu Vilka Novaka 10, 42000 Varaždin</izvorni_sadrzaj>
    <derivirana_varijabla naziv="DomainObject.Predmet.ProtustrankaWithAdress_1">RITA društvo s ograničenom odgovornošću za turizam i trgovinu Vilka Novaka 10, 42000 Varaždin</derivirana_varijabla>
  </DomainObject.Predmet.ProtustrankaWithAdress>
  <DomainObject.Predmet.ProtustrankaWithAdressOIB>
    <izvorni_sadrzaj>RITA društvo s ograničenom odgovornošću za turizam i trgovinu, OIB 99603307591, Vilka Novaka 10, 42000 Varaždin</izvorni_sadrzaj>
    <derivirana_varijabla naziv="DomainObject.Predmet.ProtustrankaWithAdressOIB_1">RITA društvo s ograničenom odgovornošću za turizam i trgovinu, OIB 99603307591, Vilka Novaka 10, 42000 Varaždin</derivirana_varijabla>
  </DomainObject.Predmet.ProtustrankaWithAdressOIB>
  <DomainObject.Predmet.ProtustrankaNazivFormated>
    <izvorni_sadrzaj>RITA društvo s ograničenom odgovornošću za turizam i trgovinu</izvorni_sadrzaj>
    <derivirana_varijabla naziv="DomainObject.Predmet.ProtustrankaNazivFormated_1">RITA društvo s ograničenom odgovornošću za turizam i trgovinu</derivirana_varijabla>
  </DomainObject.Predmet.ProtustrankaNazivFormated>
  <DomainObject.Predmet.ProtustrankaNazivFormatedOIB>
    <izvorni_sadrzaj>RITA društvo s ograničenom odgovornošću za turizam i trgovinu, OIB 99603307591</izvorni_sadrzaj>
    <derivirana_varijabla naziv="DomainObject.Predmet.ProtustrankaNazivFormatedOIB_1">RITA društvo s ograničenom odgovornošću za turizam i trgovinu, OIB 99603307591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2160.31</izvorni_sadrzaj>
    <derivirana_varijabla naziv="DomainObject.Predmet.TrenutnaVrijednost_1">2160.31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RITA društvo s ograničenom odgovornošću za turizam i trgovinu</item>
    </izvorni_sadrzaj>
    <derivirana_varijabla naziv="DomainObject.Predmet.ProtuStrankaListFormated_1">
      <item>RITA društvo s ograničenom odgovornošću za turizam i trgovinu</item>
    </derivirana_varijabla>
  </DomainObject.Predmet.ProtuStrankaListFormated>
  <DomainObject.Predmet.ProtuStrankaListFormatedOIB>
    <izvorni_sadrzaj>
      <item>RITA društvo s ograničenom odgovornošću za turizam i trgovinu, OIB 99603307591</item>
    </izvorni_sadrzaj>
    <derivirana_varijabla naziv="DomainObject.Predmet.ProtuStrankaListFormatedOIB_1">
      <item>RITA društvo s ograničenom odgovornošću za turizam i trgovinu, OIB 99603307591</item>
    </derivirana_varijabla>
  </DomainObject.Predmet.ProtuStrankaListFormatedOIB>
  <DomainObject.Predmet.ProtuStrankaListFormatedWithAdress>
    <izvorni_sadrzaj>
      <item>RITA društvo s ograničenom odgovornošću za turizam i trgovinu, Vilka Novaka 10, 42000 Varaždin</item>
    </izvorni_sadrzaj>
    <derivirana_varijabla naziv="DomainObject.Predmet.ProtuStrankaListFormatedWithAdress_1">
      <item>RITA društvo s ograničenom odgovornošću za turizam i trgovinu, Vilka Novaka 10, 42000 Varaždin</item>
    </derivirana_varijabla>
  </DomainObject.Predmet.ProtuStrankaListFormatedWithAdress>
  <DomainObject.Predmet.ProtuStrankaListFormatedWithAdressOIB>
    <izvorni_sadrzaj>
      <item>RITA društvo s ograničenom odgovornošću za turizam i trgovinu, OIB 99603307591, Vilka Novaka 10, 42000 Varaždin</item>
    </izvorni_sadrzaj>
    <derivirana_varijabla naziv="DomainObject.Predmet.ProtuStrankaListFormatedWithAdressOIB_1">
      <item>RITA društvo s ograničenom odgovornošću za turizam i trgovinu, OIB 99603307591, Vilka Novaka 10, 42000 Varaždin</item>
    </derivirana_varijabla>
  </DomainObject.Predmet.ProtuStrankaListFormatedWithAdressOIB>
  <DomainObject.Predmet.ProtuStrankaListNazivFormated>
    <izvorni_sadrzaj>
      <item>RITA društvo s ograničenom odgovornošću za turizam i trgovinu</item>
    </izvorni_sadrzaj>
    <derivirana_varijabla naziv="DomainObject.Predmet.ProtuStrankaListNazivFormated_1">
      <item>RITA društvo s ograničenom odgovornošću za turizam i trgovinu</item>
    </derivirana_varijabla>
  </DomainObject.Predmet.ProtuStrankaListNazivFormated>
  <DomainObject.Predmet.ProtuStrankaListNazivFormatedOIB>
    <izvorni_sadrzaj>
      <item>RITA društvo s ograničenom odgovornošću za turizam i trgovinu, OIB 99603307591</item>
    </izvorni_sadrzaj>
    <derivirana_varijabla naziv="DomainObject.Predmet.ProtuStrankaListNazivFormatedOIB_1">
      <item>RITA društvo s ograničenom odgovornošću za turizam i trgovinu, OIB 99603307591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RITA društvo s ograničenom odgovornošću za turizam i trgovinu</izvorni_sadrzaj>
    <derivirana_varijabla naziv="DomainObject.Predmet.ProtustrankaIDrugi_1">RITA društvo s ograničenom odgovornošću za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RITA društvo s ograničenom odgovornošću za turizam i trgovinu, OIB 99603307591, Vilka Novaka 10, 42000 Varaždin</izvorni_sadrzaj>
    <derivirana_varijabla naziv="DomainObject.Predmet.ProtustrankaIDrugiAdressOIB_1">RITA društvo s ograničenom odgovornošću za turizam i trgovinu, OIB 99603307591, Vilka Novaka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RITA društvo s ograničenom odgovornošću za turizam i trgovinu</item>
      <item>E-oglasna ploča</item>
      <item>Sudski registar</item>
    </izvorni_sadrzaj>
    <derivirana_varijabla naziv="DomainObject.Predmet.SudioniciListNaziv_1">
      <item>Financijska agencija</item>
      <item>RITA društvo s ograničenom odgovornošću za turizam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RITA društvo s ograničenom odgovornošću za turizam i trgovinu, OIB 99603307591, Vilka Novaka 10,42000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RITA društvo s ograničenom odgovornošću za turizam i trgovinu, OIB 99603307591, Vilka Novaka 10,42000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4C940-D930-4A5B-B513-D894420C3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475</properties:Words>
  <properties:Characters>2509</properties:Characters>
  <properties:Lines>72</properties:Lines>
  <properties:Paragraphs>18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2016-07-13T11:19:00Z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2016-07-13T11:31:00Z</cp:lastPrinted>
  <dcterms:modified xmlns:xsi="http://www.w3.org/2001/XMLSchema-instance" xsi:type="dcterms:W3CDTF">2016-07-13T11:33:00Z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