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2bb7" w14:paraId="f8e2bb7" w:rsidRDefault="00257742" w:rsidP="002453B7" w:rsidR="00E445E5" w:rsidRPr="009D561A">
      <w:pPr>
        <w:jc w:val="right"/>
        <w15:collapsed w:val="false"/>
      </w:pPr>
      <w:bookmarkStart w:name="_GoBack" w:id="0"/>
      <w:bookmarkEnd w:id="0"/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="004D4FCD">
        <w:t xml:space="preserve">89. </w:t>
      </w:r>
      <w:r w:rsidR="00E445E5" w:rsidRPr="009D561A">
        <w:t>St-</w:t>
      </w:r>
      <w:r w:rsidR="00751622">
        <w:t>7038</w:t>
      </w:r>
      <w:r w:rsidR="00E445E5" w:rsidRPr="009D561A">
        <w:t>/1</w:t>
      </w:r>
      <w:r w:rsidR="004D4FCD">
        <w:t>5</w:t>
      </w:r>
      <w:r w:rsidR="003A102E">
        <w:t>-</w:t>
      </w:r>
      <w:r w:rsidR="00693CB5">
        <w:t>40</w:t>
      </w:r>
    </w:p>
    <w:p w:rsidRDefault="002453B7" w:rsidP="00E445E5" w:rsidR="00E445E5" w:rsidRPr="009D561A">
      <w:pPr>
        <w:jc w:val="both"/>
      </w:pPr>
      <w:r>
        <w:t xml:space="preserve">      </w:t>
      </w:r>
      <w:r w:rsidR="00E445E5" w:rsidRPr="009D561A">
        <w:t>REPUBLIKA HRVATSKA</w:t>
      </w:r>
    </w:p>
    <w:p w:rsidRDefault="00E445E5" w:rsidP="00E445E5" w:rsidR="00E445E5" w:rsidRPr="009D561A">
      <w:pPr>
        <w:jc w:val="both"/>
      </w:pPr>
      <w:r w:rsidRPr="009D561A">
        <w:t>TRGOVAČKI SUD U ZAGREBU</w:t>
      </w:r>
    </w:p>
    <w:p w:rsidRDefault="002453B7" w:rsidP="00E445E5" w:rsidR="00E445E5" w:rsidRPr="009D561A">
      <w:pPr>
        <w:jc w:val="both"/>
      </w:pPr>
      <w:r>
        <w:t xml:space="preserve">           Zagreb, </w:t>
      </w:r>
      <w:r w:rsidR="00E445E5" w:rsidRPr="009D561A">
        <w:t>Amruševa 2/II</w:t>
      </w:r>
    </w:p>
    <w:p w:rsidRDefault="00E445E5" w:rsidP="00E445E5" w:rsidR="00E445E5" w:rsidRPr="009D561A">
      <w:pPr>
        <w:jc w:val="both"/>
      </w:pPr>
    </w:p>
    <w:p w:rsidRDefault="00341726" w:rsidP="009B42FF" w:rsidR="00341726">
      <w:pPr>
        <w:jc w:val="center"/>
      </w:pPr>
      <w:r>
        <w:t>R E P U B L I K A  H R V A T S K A</w:t>
      </w:r>
    </w:p>
    <w:p w:rsidRDefault="00341726" w:rsidP="00E445E5" w:rsidR="00341726" w:rsidRPr="009D561A">
      <w:pPr>
        <w:jc w:val="both"/>
      </w:pPr>
    </w:p>
    <w:p w:rsidRDefault="00E445E5" w:rsidP="00E445E5" w:rsidR="00E445E5" w:rsidRPr="009D561A">
      <w:pPr>
        <w:jc w:val="center"/>
      </w:pPr>
      <w:r w:rsidRPr="009D561A">
        <w:t>R J E Š E N J E</w:t>
      </w:r>
    </w:p>
    <w:p w:rsidRDefault="00E445E5" w:rsidP="00E445E5" w:rsidR="00E445E5" w:rsidRPr="009D561A">
      <w:pPr>
        <w:jc w:val="both"/>
      </w:pPr>
    </w:p>
    <w:p w:rsidRDefault="00E445E5" w:rsidP="00751622" w:rsidR="00751622" w:rsidRPr="0070027B">
      <w:pPr>
        <w:jc w:val="both"/>
      </w:pPr>
      <w:r w:rsidRPr="009D561A">
        <w:tab/>
      </w:r>
    </w:p>
    <w:p w:rsidRDefault="00751622" w:rsidP="00751622" w:rsidR="00751622" w:rsidRPr="003A50F5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Pr="00924A0C">
        <w:rPr>
          <w:lang w:val="pt-BR"/>
        </w:rPr>
        <w:t>SANDA d.o.o., Zagreb, Hinka Wuertha 24, OIB: 08921376439</w:t>
      </w:r>
      <w:r w:rsidRPr="003A50F5">
        <w:rPr>
          <w:lang w:val="pt-BR"/>
        </w:rPr>
        <w:t xml:space="preserve">, </w:t>
      </w:r>
      <w:r>
        <w:rPr>
          <w:lang w:val="pt-BR"/>
        </w:rPr>
        <w:t>1. veljače 2018.,</w:t>
      </w:r>
    </w:p>
    <w:p w:rsidRDefault="00C55BBD" w:rsidP="006841EA" w:rsidR="00C55BBD" w:rsidRPr="009D561A">
      <w:pPr>
        <w:jc w:val="both"/>
      </w:pPr>
    </w:p>
    <w:p w:rsidRDefault="00407B16" w:rsidP="006841EA" w:rsidR="00407B16" w:rsidRPr="00341726">
      <w:pPr>
        <w:jc w:val="center"/>
      </w:pPr>
      <w:r w:rsidRPr="00341726">
        <w:t>r i j e š i o     j e</w:t>
      </w:r>
    </w:p>
    <w:p w:rsidRDefault="00C419F2" w:rsidP="006841EA" w:rsidR="00C419F2" w:rsidRPr="00341726">
      <w:pPr>
        <w:jc w:val="both"/>
      </w:pPr>
    </w:p>
    <w:p w:rsidRDefault="00BC0C29" w:rsidP="00BC0C29" w:rsidR="00BC0C29" w:rsidRPr="00E10610">
      <w:pPr>
        <w:ind w:firstLine="708"/>
        <w:jc w:val="both"/>
      </w:pPr>
      <w:r w:rsidRPr="00E10610">
        <w:t xml:space="preserve">I. Određuje se nagrada </w:t>
      </w:r>
      <w:r w:rsidR="00751622" w:rsidRPr="00751622">
        <w:t>Ani Šakić, OIB</w:t>
      </w:r>
      <w:r w:rsidR="00751622">
        <w:t xml:space="preserve">: 06903243250, </w:t>
      </w:r>
      <w:r w:rsidR="00751622" w:rsidRPr="00751622">
        <w:t xml:space="preserve">Zagreb, </w:t>
      </w:r>
      <w:r w:rsidR="00751622">
        <w:t>Dubovačka 29</w:t>
      </w:r>
      <w:r w:rsidRPr="00751622">
        <w:t>, u iznosu od 3.</w:t>
      </w:r>
      <w:r w:rsidR="00C7374A" w:rsidRPr="00751622">
        <w:t>000,00</w:t>
      </w:r>
      <w:r w:rsidRPr="00751622">
        <w:t xml:space="preserve"> kn bruto</w:t>
      </w:r>
      <w:r w:rsidR="00751622">
        <w:t>.</w:t>
      </w:r>
    </w:p>
    <w:p w:rsidRDefault="00BC0C29" w:rsidP="003A102E" w:rsidR="00BC0C29" w:rsidRPr="00453D54">
      <w:pPr>
        <w:jc w:val="both"/>
        <w:rPr>
          <w:color w:val="FF0000"/>
        </w:rPr>
      </w:pPr>
      <w:r w:rsidRPr="00E10610">
        <w:t xml:space="preserve"> </w:t>
      </w:r>
      <w:r w:rsidR="003A102E">
        <w:tab/>
      </w:r>
      <w:r w:rsidRPr="00E10610">
        <w:t xml:space="preserve">II. </w:t>
      </w:r>
      <w:r w:rsidRPr="00BF2928">
        <w:t>Nalaže se računovodstv</w:t>
      </w:r>
      <w:r>
        <w:t>u ovog suda iz Fonda za pokriće troškova stečajnog postupka isplatiti</w:t>
      </w:r>
      <w:r w:rsidR="000513B9">
        <w:t xml:space="preserve"> bruto</w:t>
      </w:r>
      <w:r w:rsidRPr="00BF2928">
        <w:t xml:space="preserve"> iznos</w:t>
      </w:r>
      <w:r>
        <w:t xml:space="preserve"> od 3.</w:t>
      </w:r>
      <w:r w:rsidR="00751622">
        <w:t>000,00</w:t>
      </w:r>
      <w:r>
        <w:t xml:space="preserve"> kn</w:t>
      </w:r>
      <w:r w:rsidRPr="00BF2928">
        <w:t>,</w:t>
      </w:r>
      <w:r w:rsidR="00453D54">
        <w:t xml:space="preserve"> </w:t>
      </w:r>
      <w:r w:rsidR="00453D54" w:rsidRPr="000513B9">
        <w:t>na račun broj:</w:t>
      </w:r>
      <w:r w:rsidR="000513B9" w:rsidRPr="000513B9">
        <w:t xml:space="preserve"> </w:t>
      </w:r>
      <w:r w:rsidR="00A65F53">
        <w:t>H</w:t>
      </w:r>
      <w:r w:rsidR="000513B9" w:rsidRPr="000513B9">
        <w:t>R</w:t>
      </w:r>
      <w:r w:rsidR="00751622">
        <w:t>15 23600001100869396</w:t>
      </w:r>
      <w:r w:rsidR="000513B9" w:rsidRPr="000513B9">
        <w:t>.</w:t>
      </w:r>
    </w:p>
    <w:p w:rsidRDefault="00341726" w:rsidP="006841EA" w:rsidR="00341726">
      <w:pPr>
        <w:jc w:val="center"/>
        <w:rPr>
          <w:b/>
        </w:rPr>
      </w:pPr>
    </w:p>
    <w:p w:rsidRDefault="00A31680" w:rsidP="006841EA" w:rsidR="00407B16" w:rsidRPr="00341726">
      <w:pPr>
        <w:jc w:val="center"/>
      </w:pPr>
      <w:r w:rsidRPr="00341726">
        <w:t>Obrazloženje</w:t>
      </w:r>
    </w:p>
    <w:p w:rsidRDefault="00A31680" w:rsidP="006841EA" w:rsidR="00A31680" w:rsidRPr="009D561A">
      <w:pPr>
        <w:jc w:val="center"/>
        <w:rPr>
          <w:b/>
        </w:rPr>
      </w:pPr>
    </w:p>
    <w:p w:rsidRDefault="00E37AC4" w:rsidP="00096585" w:rsidR="00BC0C29" w:rsidRPr="00E10610">
      <w:pPr>
        <w:jc w:val="both"/>
      </w:pPr>
      <w:r w:rsidRPr="009D561A">
        <w:tab/>
      </w:r>
      <w:r w:rsidR="003B328F">
        <w:t>Stečajna</w:t>
      </w:r>
      <w:r w:rsidR="00BC0C29" w:rsidRPr="00E10610">
        <w:t xml:space="preserve"> upravitelj</w:t>
      </w:r>
      <w:r w:rsidR="003B328F">
        <w:t>ica</w:t>
      </w:r>
      <w:r w:rsidR="00BC0C29" w:rsidRPr="00E10610">
        <w:t xml:space="preserve"> </w:t>
      </w:r>
      <w:r w:rsidR="00751622">
        <w:t>Ana Šakić</w:t>
      </w:r>
      <w:r w:rsidR="003B328F">
        <w:t xml:space="preserve"> dostavila</w:t>
      </w:r>
      <w:r w:rsidR="00BC0C29">
        <w:t xml:space="preserve"> je ovom sudu</w:t>
      </w:r>
      <w:r w:rsidR="00BC0C29" w:rsidRPr="00E10610">
        <w:t xml:space="preserve"> </w:t>
      </w:r>
      <w:r w:rsidR="003B328F">
        <w:t>tro</w:t>
      </w:r>
      <w:r w:rsidR="00751622">
        <w:t>škovnik za isplatu nagrade od 2</w:t>
      </w:r>
      <w:r w:rsidR="00453D54">
        <w:t xml:space="preserve">. </w:t>
      </w:r>
      <w:r w:rsidR="00751622">
        <w:t>listopada</w:t>
      </w:r>
      <w:r w:rsidR="00BC0C29" w:rsidRPr="00DC575D">
        <w:t xml:space="preserve"> </w:t>
      </w:r>
      <w:r w:rsidR="00751622">
        <w:t>2017</w:t>
      </w:r>
      <w:r w:rsidR="00BC0C29" w:rsidRPr="00E10610">
        <w:t>.</w:t>
      </w:r>
      <w:r w:rsidR="00BC0C29">
        <w:t>,</w:t>
      </w:r>
      <w:r w:rsidR="003B328F">
        <w:t xml:space="preserve"> kojim je potraživala</w:t>
      </w:r>
      <w:r w:rsidR="00BC0C29" w:rsidRPr="00E10610">
        <w:t xml:space="preserve"> </w:t>
      </w:r>
      <w:r w:rsidR="003B328F">
        <w:t>da joj</w:t>
      </w:r>
      <w:r w:rsidR="00BC0C29" w:rsidRPr="00E10610">
        <w:t xml:space="preserve"> se za poslove obavljene u prethodnom postupku isplati nagrada</w:t>
      </w:r>
      <w:r w:rsidR="00C7374A">
        <w:t xml:space="preserve"> u iznosu od 3.000,00 kn.</w:t>
      </w:r>
    </w:p>
    <w:p w:rsidRDefault="00BC0C29" w:rsidP="00BC0C29" w:rsidR="00BC0C29">
      <w:pPr>
        <w:ind w:firstLine="708"/>
        <w:jc w:val="both"/>
      </w:pPr>
      <w:r>
        <w:t xml:space="preserve"> Rješenjem od </w:t>
      </w:r>
      <w:r w:rsidR="007F6DA9">
        <w:t>3</w:t>
      </w:r>
      <w:r w:rsidR="00751622">
        <w:t>1</w:t>
      </w:r>
      <w:r>
        <w:t xml:space="preserve">. </w:t>
      </w:r>
      <w:r w:rsidR="00656F1E">
        <w:t>s</w:t>
      </w:r>
      <w:r w:rsidR="00751622">
        <w:t>iječnja 2017</w:t>
      </w:r>
      <w:r>
        <w:t xml:space="preserve">. sud je </w:t>
      </w:r>
      <w:r w:rsidR="00656F1E">
        <w:t>imenovao</w:t>
      </w:r>
      <w:r>
        <w:t xml:space="preserve"> </w:t>
      </w:r>
      <w:r w:rsidR="00751622">
        <w:t>Anu Šakić</w:t>
      </w:r>
      <w:r w:rsidR="00666267">
        <w:t xml:space="preserve"> p</w:t>
      </w:r>
      <w:r w:rsidR="007F6DA9">
        <w:t>rivremenom stečajno</w:t>
      </w:r>
      <w:r>
        <w:t>m upravit</w:t>
      </w:r>
      <w:r w:rsidR="007F6DA9">
        <w:t>eljicom</w:t>
      </w:r>
      <w:r>
        <w:t xml:space="preserve"> u ovom stečajnom postupku i tim rješenjem odredio dužnosti privremen</w:t>
      </w:r>
      <w:r w:rsidR="007F6DA9">
        <w:t>e</w:t>
      </w:r>
      <w:r>
        <w:t xml:space="preserve"> stečajn</w:t>
      </w:r>
      <w:r w:rsidR="007F6DA9">
        <w:t>e upraviteljice</w:t>
      </w:r>
      <w:r>
        <w:t>. Dužnosti privremen</w:t>
      </w:r>
      <w:r w:rsidR="007F6DA9">
        <w:t>e</w:t>
      </w:r>
      <w:r>
        <w:t xml:space="preserve"> stečajn</w:t>
      </w:r>
      <w:r w:rsidR="007F6DA9">
        <w:t xml:space="preserve">e upraviteljice </w:t>
      </w:r>
      <w:r>
        <w:t xml:space="preserve">bile su </w:t>
      </w:r>
      <w:r w:rsidR="00656F1E" w:rsidRPr="00000567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656F1E">
        <w:t>.</w:t>
      </w:r>
    </w:p>
    <w:p w:rsidRDefault="007F6DA9" w:rsidP="00BC0C29" w:rsidR="00047B23" w:rsidRPr="00DB3FE8">
      <w:pPr>
        <w:ind w:firstLine="708"/>
        <w:jc w:val="both"/>
      </w:pPr>
      <w:r>
        <w:t>Privremena stečajna</w:t>
      </w:r>
      <w:r w:rsidR="00BC0C29">
        <w:t xml:space="preserve"> upravitelj</w:t>
      </w:r>
      <w:r>
        <w:t>ica je dostavila</w:t>
      </w:r>
      <w:r w:rsidR="00BC0C29">
        <w:t xml:space="preserve"> pisano izvješće, koje je i usmeno izni</w:t>
      </w:r>
      <w:r>
        <w:t>jela</w:t>
      </w:r>
      <w:r w:rsidR="00BC0C29">
        <w:t xml:space="preserve"> na ročištu radi rasprave o pretpostavkama za otvaranje steč</w:t>
      </w:r>
      <w:r>
        <w:t>ajnog postupka. Time je postupila</w:t>
      </w:r>
      <w:r w:rsidR="00BC0C29">
        <w:t xml:space="preserve"> sukladno </w:t>
      </w:r>
      <w:r w:rsidR="00BC0C29" w:rsidRPr="00E10610">
        <w:t>rješenju ovog suda</w:t>
      </w:r>
      <w:r w:rsidR="00BC0C29">
        <w:t xml:space="preserve"> od </w:t>
      </w:r>
      <w:r w:rsidR="00751622">
        <w:t>31</w:t>
      </w:r>
      <w:r w:rsidR="00BC0C29" w:rsidRPr="007B1B34">
        <w:t xml:space="preserve">. </w:t>
      </w:r>
      <w:r w:rsidR="00751622">
        <w:t>siječnja 2017</w:t>
      </w:r>
      <w:r w:rsidR="000C3EF5">
        <w:t>. Naime, stečajna</w:t>
      </w:r>
      <w:r w:rsidR="00BC0C29">
        <w:t xml:space="preserve"> upravitelj</w:t>
      </w:r>
      <w:r w:rsidR="000C3EF5">
        <w:t>ica je, kao privremena stečajna</w:t>
      </w:r>
      <w:r w:rsidR="00BC0C29">
        <w:t xml:space="preserve"> upravitelj</w:t>
      </w:r>
      <w:r w:rsidR="000C3EF5">
        <w:t>ica u prethodnom postupku, postupila</w:t>
      </w:r>
      <w:r w:rsidR="00BC0C29">
        <w:t xml:space="preserve"> po nalogu suda iz n</w:t>
      </w:r>
      <w:r w:rsidR="000C3EF5">
        <w:t>avedenog rješenja te je dostavila</w:t>
      </w:r>
      <w:r w:rsidR="00BC0C29">
        <w:t xml:space="preserve"> izvješće o imovini dužnika, stanju obveza dužnika, kao i očitovanje o tome koliko </w:t>
      </w:r>
      <w:r w:rsidR="00BC0C29" w:rsidRPr="00DC575D">
        <w:t xml:space="preserve">iznose predvidivi troškovi prethodnog i stečajnog postupka. </w:t>
      </w:r>
      <w:r w:rsidR="000C3EF5">
        <w:t>Navedeno izvješće sastavila</w:t>
      </w:r>
      <w:r w:rsidR="00BC0C29" w:rsidRPr="00151D27">
        <w:t xml:space="preserve"> je na temelju</w:t>
      </w:r>
      <w:r w:rsidR="00C7374A">
        <w:t xml:space="preserve"> uvida u </w:t>
      </w:r>
      <w:r w:rsidR="00DB3FE8">
        <w:t xml:space="preserve">javne knjige i registre te </w:t>
      </w:r>
      <w:r w:rsidR="00BC0C29" w:rsidRPr="00151D27">
        <w:t xml:space="preserve"> isprava </w:t>
      </w:r>
      <w:r w:rsidR="00BC0C29" w:rsidRPr="00DB3FE8">
        <w:t>pribavljenih od</w:t>
      </w:r>
      <w:r w:rsidR="00DB3FE8" w:rsidRPr="00DB3FE8">
        <w:t xml:space="preserve"> Ministarstva unutarnjih poslova i Hrvatskog zavoda za mirovinsko osiguranje</w:t>
      </w:r>
      <w:r w:rsidR="00BC0C29" w:rsidRPr="00DB3FE8">
        <w:t>. Na temelju navedenog izvješća, sud je donio odluku o načinu provođenja stečaja u ovom predmetu</w:t>
      </w:r>
      <w:r w:rsidR="00047B23" w:rsidRPr="00DB3FE8">
        <w:t>.</w:t>
      </w:r>
    </w:p>
    <w:p w:rsidRDefault="00BC0C29" w:rsidP="00BC0C29" w:rsidR="00BC0C29">
      <w:pPr>
        <w:ind w:firstLine="708"/>
        <w:jc w:val="both"/>
      </w:pPr>
      <w:r>
        <w:t>Potrebno je dodati da je o</w:t>
      </w:r>
      <w:r w:rsidRPr="00457463">
        <w:t>vlašteni predla</w:t>
      </w:r>
      <w:r>
        <w:t xml:space="preserve">gatelj u ovom stečajnom postupku </w:t>
      </w:r>
      <w:r w:rsidRPr="00457463">
        <w:t xml:space="preserve"> </w:t>
      </w:r>
      <w:r w:rsidRPr="009E5F9A">
        <w:t>Financijska a</w:t>
      </w:r>
      <w:r w:rsidR="00047B23">
        <w:t>gencija, koja je u smislu čl. 114. st. 3</w:t>
      </w:r>
      <w:r w:rsidRPr="009E5F9A">
        <w:t xml:space="preserve">. </w:t>
      </w:r>
      <w:r w:rsidR="00047B23" w:rsidRPr="009D561A">
        <w:t xml:space="preserve">Stečajnog zakona </w:t>
      </w:r>
      <w:r w:rsidR="00047B23">
        <w:t xml:space="preserve">(„Narodne novine“ broj </w:t>
      </w:r>
      <w:r w:rsidR="00047B23">
        <w:lastRenderedPageBreak/>
        <w:t>71/15, dalje: SZ)</w:t>
      </w:r>
      <w:r w:rsidR="00047B23" w:rsidRPr="009E5F9A">
        <w:t xml:space="preserve"> </w:t>
      </w:r>
      <w:r w:rsidRPr="009E5F9A">
        <w:t>oslobođena plaćanja pristojbi i troškova vezanih za pokretanje stečajnog postupka</w:t>
      </w:r>
      <w:r>
        <w:t>.</w:t>
      </w:r>
    </w:p>
    <w:p w:rsidRDefault="00BC0C29" w:rsidP="00BC0C29" w:rsidR="00BC0C29" w:rsidRPr="00E10610">
      <w:pPr>
        <w:ind w:firstLine="708"/>
        <w:jc w:val="both"/>
      </w:pPr>
      <w:r w:rsidRPr="00E10610">
        <w:t xml:space="preserve">Prema čl. </w:t>
      </w:r>
      <w:r>
        <w:t>155.</w:t>
      </w:r>
      <w:r w:rsidR="00047B23">
        <w:t xml:space="preserve"> st.1.</w:t>
      </w:r>
      <w:r>
        <w:t xml:space="preserve"> t</w:t>
      </w:r>
      <w:r w:rsidR="00047B23">
        <w:t>oč.</w:t>
      </w:r>
      <w:r>
        <w:t xml:space="preserve"> 3.</w:t>
      </w:r>
      <w:r w:rsidRPr="00E10610">
        <w:t xml:space="preserve"> </w:t>
      </w:r>
      <w:r>
        <w:t>SZ-a</w:t>
      </w:r>
      <w:r w:rsidRPr="00E10610">
        <w:t xml:space="preserve"> u troškove stečajnog postupka </w:t>
      </w:r>
      <w:r w:rsidR="00047B23">
        <w:t xml:space="preserve">pripadaju </w:t>
      </w:r>
      <w:r w:rsidRPr="00E10610">
        <w:t>i nagrade i izdaci privremeno</w:t>
      </w:r>
      <w:r>
        <w:t>g stečajnog upravitelja</w:t>
      </w:r>
      <w:r w:rsidRPr="00E10610">
        <w:t xml:space="preserve">. </w:t>
      </w:r>
    </w:p>
    <w:p w:rsidRDefault="00047B23" w:rsidP="00BC0C29" w:rsidR="00BC0C29">
      <w:pPr>
        <w:ind w:firstLine="708"/>
        <w:jc w:val="both"/>
      </w:pPr>
      <w:r>
        <w:t>Ocjenjujući</w:t>
      </w:r>
      <w:r w:rsidR="00BC0C29" w:rsidRPr="00E10610">
        <w:t xml:space="preserve"> složenost postupka, zalaganje i kvalitetu navedenog izvješća, stečajni sudac</w:t>
      </w:r>
      <w:r w:rsidR="000C3EF5">
        <w:t xml:space="preserve"> je odmjerio nagradu privremenoj stečajnoj upraviteljici</w:t>
      </w:r>
      <w:r w:rsidR="00BC0C29" w:rsidRPr="00E10610">
        <w:t xml:space="preserve"> sukladno </w:t>
      </w:r>
      <w:r w:rsidR="00BC0C29">
        <w:t xml:space="preserve">odredbi </w:t>
      </w:r>
      <w:r w:rsidR="00395C57" w:rsidRPr="00395C57">
        <w:t xml:space="preserve">čl. 2., 4. i 15. </w:t>
      </w:r>
      <w:r w:rsidR="00BC0C29" w:rsidRPr="00E10610">
        <w:t>Uredbe o kriterijima i načinu obračuna i plaćanja nagrada stečajnim upraviteljima („Narodne novine“ broj</w:t>
      </w:r>
      <w:r w:rsidR="00BC0C29">
        <w:t xml:space="preserve"> 105/15</w:t>
      </w:r>
      <w:r w:rsidR="00BC0C29" w:rsidRPr="00E10610">
        <w:t xml:space="preserve">, dalje: Uredba). </w:t>
      </w:r>
    </w:p>
    <w:p w:rsidRDefault="00BC0C29" w:rsidP="00BC0C29" w:rsidR="00BC0C29" w:rsidRPr="00E10610">
      <w:pPr>
        <w:jc w:val="both"/>
      </w:pPr>
    </w:p>
    <w:p w:rsidRDefault="00BC0C29" w:rsidP="00BC0C29" w:rsidR="00BC0C29">
      <w:pPr>
        <w:jc w:val="center"/>
      </w:pPr>
      <w:r w:rsidRPr="00E10610">
        <w:t xml:space="preserve">U Zagrebu </w:t>
      </w:r>
      <w:r w:rsidR="00751622">
        <w:t>1</w:t>
      </w:r>
      <w:r w:rsidR="003A102E" w:rsidRPr="003A102E">
        <w:t xml:space="preserve">. </w:t>
      </w:r>
      <w:r w:rsidR="00751622">
        <w:t>veljače 2018</w:t>
      </w:r>
      <w:r w:rsidRPr="003A102E">
        <w:t>.</w:t>
      </w:r>
    </w:p>
    <w:p w:rsidRDefault="003A102E" w:rsidP="00BC0C29" w:rsidR="003A102E" w:rsidRPr="003A102E">
      <w:pPr>
        <w:jc w:val="center"/>
      </w:pPr>
    </w:p>
    <w:p w:rsidRDefault="00BC0C29" w:rsidP="00BC0C29" w:rsidR="00BC0C29" w:rsidRPr="00E10610">
      <w:pPr>
        <w:jc w:val="right"/>
      </w:pPr>
      <w:r w:rsidRPr="00E10610">
        <w:t xml:space="preserve"> Sudac:  </w:t>
      </w:r>
    </w:p>
    <w:p w:rsidRDefault="00047B23" w:rsidP="00BC0C29" w:rsidR="00BC0C29" w:rsidRPr="00E10610">
      <w:pPr>
        <w:jc w:val="right"/>
      </w:pPr>
      <w:r>
        <w:t>Nikolina Dorić Hadžisejdić</w:t>
      </w:r>
      <w:r w:rsidR="001F4E66">
        <w:t>, v.r.</w:t>
      </w:r>
    </w:p>
    <w:p w:rsidRDefault="00BC0C29" w:rsidP="00BC0C29" w:rsidR="00BC0C29">
      <w:pPr>
        <w:jc w:val="both"/>
      </w:pPr>
    </w:p>
    <w:p w:rsidRDefault="003A102E" w:rsidP="00BC0C29" w:rsidR="003A102E">
      <w:pPr>
        <w:jc w:val="both"/>
      </w:pPr>
    </w:p>
    <w:p w:rsidRDefault="00BC0C29" w:rsidP="00BC0C29" w:rsidR="00BC0C29" w:rsidRPr="00E10610">
      <w:pPr>
        <w:jc w:val="both"/>
      </w:pPr>
      <w:r w:rsidRPr="00E10610">
        <w:t>Uputa o pravnom lijeku:</w:t>
      </w:r>
    </w:p>
    <w:p w:rsidRDefault="00BC0C29" w:rsidP="00BC0C29" w:rsidR="00BC0C29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341726" w:rsidP="006841EA" w:rsidR="00341726">
      <w:pPr>
        <w:jc w:val="both"/>
      </w:pPr>
    </w:p>
    <w:p w:rsidRDefault="003A102E" w:rsidP="006841EA" w:rsidR="003A102E">
      <w:pPr>
        <w:jc w:val="both"/>
      </w:pPr>
    </w:p>
    <w:p w:rsidRDefault="001F4E66" w:rsidP="001F4E66" w:rsidR="003A102E">
      <w:pPr>
        <w:ind w:firstLine="708" w:left="4248"/>
        <w:jc w:val="both"/>
      </w:pPr>
      <w:r>
        <w:t xml:space="preserve">   Za točnost otpravka-ovlašteni službenik:</w:t>
      </w:r>
    </w:p>
    <w:p w:rsidRDefault="001F4E66" w:rsidP="001F4E66" w:rsidR="001F4E66">
      <w:pPr>
        <w:ind w:firstLine="708" w:left="6372"/>
        <w:jc w:val="both"/>
      </w:pPr>
      <w:r>
        <w:t xml:space="preserve">   Valentina Gabud</w:t>
      </w:r>
    </w:p>
    <w:sectPr w:rsidSect="003A102E" w:rsidR="001F4E6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02E" w:rsidP="003A102E" w:rsidR="003A102E">
    <w:pPr>
      <w:pStyle w:val="Zaglavlje"/>
      <w:tabs>
        <w:tab w:pos="4536" w:val="center"/>
        <w:tab w:pos="7155" w:val="left"/>
      </w:tabs>
    </w:pPr>
    <w:r>
      <w:tab/>
    </w:r>
    <w:sdt>
      <w:sdtPr>
        <w:id w:val="-18084645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40689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89. St-</w:t>
    </w:r>
    <w:r w:rsidR="00751622">
      <w:t>7038</w:t>
    </w:r>
    <w:r>
      <w:t>/15-</w:t>
    </w:r>
    <w:r w:rsidR="00693CB5">
      <w:t>40</w:t>
    </w:r>
  </w:p>
  <w:p w:rsidRDefault="003A102E" w:rsidR="003A10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101" w:rsidR="008B27E9">
    <w:pPr>
      <w:pStyle w:val="Zaglavlje"/>
    </w:pPr>
    <w:r>
      <w:t xml:space="preserve">      </w:t>
    </w:r>
    <w:r w:rsidR="002453B7">
      <w:t xml:space="preserve">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90F75"/>
    <w:rsid w:val="00096585"/>
    <w:rsid w:val="000C3EF5"/>
    <w:rsid w:val="000D44A4"/>
    <w:rsid w:val="000D50D3"/>
    <w:rsid w:val="000F6F26"/>
    <w:rsid w:val="0013294C"/>
    <w:rsid w:val="00140689"/>
    <w:rsid w:val="001454B6"/>
    <w:rsid w:val="00151D27"/>
    <w:rsid w:val="0015511C"/>
    <w:rsid w:val="001A2A74"/>
    <w:rsid w:val="001A5E27"/>
    <w:rsid w:val="001C3E6E"/>
    <w:rsid w:val="001D652D"/>
    <w:rsid w:val="001E27B0"/>
    <w:rsid w:val="001F1531"/>
    <w:rsid w:val="001F2C89"/>
    <w:rsid w:val="001F4E66"/>
    <w:rsid w:val="00220B7A"/>
    <w:rsid w:val="002453B7"/>
    <w:rsid w:val="00257742"/>
    <w:rsid w:val="0026161C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A102E"/>
    <w:rsid w:val="003B328F"/>
    <w:rsid w:val="003C56AC"/>
    <w:rsid w:val="003D704E"/>
    <w:rsid w:val="003F1754"/>
    <w:rsid w:val="00405230"/>
    <w:rsid w:val="00405D21"/>
    <w:rsid w:val="00407B16"/>
    <w:rsid w:val="00420FCC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74DAC"/>
    <w:rsid w:val="00491674"/>
    <w:rsid w:val="004942C5"/>
    <w:rsid w:val="00494E0B"/>
    <w:rsid w:val="004B3916"/>
    <w:rsid w:val="004B72F4"/>
    <w:rsid w:val="004C38EA"/>
    <w:rsid w:val="004D4FCD"/>
    <w:rsid w:val="004E6273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D0460"/>
    <w:rsid w:val="005F1FD2"/>
    <w:rsid w:val="005F42D1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93CB5"/>
    <w:rsid w:val="006B2382"/>
    <w:rsid w:val="006B3E34"/>
    <w:rsid w:val="00700C0F"/>
    <w:rsid w:val="00727D55"/>
    <w:rsid w:val="00731304"/>
    <w:rsid w:val="00751622"/>
    <w:rsid w:val="00783182"/>
    <w:rsid w:val="00786AFF"/>
    <w:rsid w:val="007C7A92"/>
    <w:rsid w:val="007F358D"/>
    <w:rsid w:val="007F6DA9"/>
    <w:rsid w:val="008117ED"/>
    <w:rsid w:val="00836CDC"/>
    <w:rsid w:val="00846E7A"/>
    <w:rsid w:val="00855BB2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F41B3"/>
    <w:rsid w:val="00B054E0"/>
    <w:rsid w:val="00B23023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7374A"/>
    <w:rsid w:val="00C936A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74101"/>
    <w:rsid w:val="00D82678"/>
    <w:rsid w:val="00D902A4"/>
    <w:rsid w:val="00DA47DC"/>
    <w:rsid w:val="00DA507C"/>
    <w:rsid w:val="00DB3FE8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A1103"/>
    <w:rsid w:val="00EB182B"/>
    <w:rsid w:val="00EC330E"/>
    <w:rsid w:val="00EE0CED"/>
    <w:rsid w:val="00F02AF6"/>
    <w:rsid w:val="00F041BD"/>
    <w:rsid w:val="00F276E9"/>
    <w:rsid w:val="00F31D08"/>
    <w:rsid w:val="00F70A81"/>
    <w:rsid w:val="00F8744C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A1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4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E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E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E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E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A1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4E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E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E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E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E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7038</izvorni_sadrzaj>
    <derivirana_varijabla naziv="DomainObject.Predmet.Broj_1">7038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2017.</izvorni_sadrzaj>
    <derivirana_varijabla naziv="DomainObject.Predmet.DatumRjesavanja_1">21.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St-7038/2015</izvorni_sadrzaj>
    <derivirana_varijabla naziv="DomainObject.Predmet.OznakaBroj_1">St-7038/2015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SANDA d.o.o. zastupanog po punomoćniku Alan Šokičić</izvorni_sadrzaj>
    <derivirana_varijabla naziv="DomainObject.Predmet.ProtustrankaFormated_1">  SANDA d.o.o. zastupanog po punomoćniku Alan Šokičić</derivirana_varijabla>
  </DomainObject.Predmet.ProtustrankaFormated>
  <DomainObject.Predmet.ProtustrankaFormatedOIB>
    <izvorni_sadrzaj>  SANDA d.o.o., OIB 08921376439 zastupanog po punomoćniku Alan Šokičić</izvorni_sadrzaj>
    <derivirana_varijabla naziv="DomainObject.Predmet.ProtustrankaFormatedOIB_1">  SANDA d.o.o., OIB 08921376439 zastupanog po punomoćniku Alan Šokičić</derivirana_varijabla>
  </DomainObject.Predmet.ProtustrankaFormatedOIB>
  <DomainObject.Predmet.ProtustrankaFormatedWithAdress>
    <izvorni_sadrzaj> SANDA d.o.o., Hinka Wuertha 24, 10000 Zagreb zastupanog po punomoćniku Alan Šokičić</izvorni_sadrzaj>
    <derivirana_varijabla naziv="DomainObject.Predmet.ProtustrankaFormatedWithAdress_1"> SANDA d.o.o., Hinka Wuertha 24, 10000 Zagreb zastupanog po punomoćniku Alan Šokičić</derivirana_varijabla>
  </DomainObject.Predmet.ProtustrankaFormatedWithAdress>
  <DomainObject.Predmet.ProtustrankaFormatedWithAdressOIB>
    <izvorni_sadrzaj> SANDA d.o.o., OIB 08921376439, Hinka Wuertha 24, 10000 Zagreb zastupanog po punomoćniku Alan Šokičić</izvorni_sadrzaj>
    <derivirana_varijabla naziv="DomainObject.Predmet.ProtustrankaFormatedWithAdressOIB_1"> SANDA d.o.o., OIB 08921376439, Hinka Wuertha 24, 10000 Zagreb zastupanog po punomoćniku Alan Šokičić</derivirana_varijabla>
  </DomainObject.Predmet.ProtustrankaFormatedWithAdressOIB>
  <DomainObject.Predmet.ProtustrankaWithAdress>
    <izvorni_sadrzaj>SANDA d.o.o. Hinka Wuertha 24, 10000 Zagreb</izvorni_sadrzaj>
    <derivirana_varijabla naziv="DomainObject.Predmet.ProtustrankaWithAdress_1">SANDA d.o.o. Hinka Wuertha 24, 10000 Zagreb</derivirana_varijabla>
  </DomainObject.Predmet.ProtustrankaWithAdress>
  <DomainObject.Predmet.ProtustrankaWithAdressOIB>
    <izvorni_sadrzaj>SANDA d.o.o., OIB 08921376439, Hinka Wuertha 24, 10000 Zagreb</izvorni_sadrzaj>
    <derivirana_varijabla naziv="DomainObject.Predmet.ProtustrankaWithAdressOIB_1">SANDA d.o.o., OIB 08921376439, Hinka Wuertha 24, 10000 Zagreb</derivirana_varijabla>
  </DomainObject.Predmet.ProtustrankaWithAdressOIB>
  <DomainObject.Predmet.ProtustrankaNazivFormated>
    <izvorni_sadrzaj>SANDA d.o.o.</izvorni_sadrzaj>
    <derivirana_varijabla naziv="DomainObject.Predmet.ProtustrankaNazivFormated_1">SANDA d.o.o.</derivirana_varijabla>
  </DomainObject.Predmet.ProtustrankaNazivFormated>
  <DomainObject.Predmet.ProtustrankaNazivFormatedOIB>
    <izvorni_sadrzaj>SANDA d.o.o., OIB 08921376439</izvorni_sadrzaj>
    <derivirana_varijabla naziv="DomainObject.Predmet.ProtustrankaNazivFormatedOIB_1">SANDA d.o.o., OIB 08921376439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Alan Šokičić; VJEROVNICI</izvorni_sadrzaj>
    <derivirana_varijabla naziv="DomainObject.Predmet.StrankaFormated_1">  FINA Regionalni centar Zagreb; Alan Šokičić; VJEROVNICI</derivirana_varijabla>
  </DomainObject.Predmet.StrankaFormated>
  <DomainObject.Predmet.StrankaFormatedOIB>
    <izvorni_sadrzaj>  FINA Regionalni centar Zagreb, OIB 85821130368; Alan Šokičić, OIB 13643083049; VJEROVNICI</izvorni_sadrzaj>
    <derivirana_varijabla naziv="DomainObject.Predmet.StrankaFormatedOIB_1">  FINA Regionalni centar Zagreb, OIB 85821130368; Alan Šokičić, OIB 13643083049; VJEROVNICI</derivirana_varijabla>
  </DomainObject.Predmet.StrankaFormatedOIB>
  <DomainObject.Predmet.StrankaFormatedWithAdress>
    <izvorni_sadrzaj> FINA Regionalni centar Zagreb, Trg svibanjskih žrtava 1995. 1, 10000 Zagreb; Alan Šokičić, Mikulići 22 B, 10000 Zagreb; VJEROVNICI</izvorni_sadrzaj>
    <derivirana_varijabla naziv="DomainObject.Predmet.StrankaFormatedWithAdress_1"> FINA Regionalni centar Zagreb, Trg svibanjskih žrtava 1995. 1, 10000 Zagreb; Alan Šokičić, Mikulići 22 B, 10000 Zagreb; VJEROVNICI</derivirana_varijabla>
  </DomainObject.Predmet.StrankaFormatedWithAdress>
  <DomainObject.Predmet.StrankaFormatedWithAdressOIB>
    <izvorni_sadrzaj> FINA Regionalni centar Zagreb, OIB 85821130368, Trg svibanjskih žrtava 1995. 1, 10000 Zagreb; Alan Šokičić, OIB 13643083049, Mikulići 22 B, 10000 Zagreb; VJEROVNICI</izvorni_sadrzaj>
    <derivirana_varijabla naziv="DomainObject.Predmet.StrankaFormatedWithAdressOIB_1"> FINA Regionalni centar Zagreb, OIB 85821130368, Trg svibanjskih žrtava 1995. 1, 10000 Zagreb; Alan Šokičić, OIB 13643083049, Mikulići 22 B, 10000 Zagreb; VJEROVNICI</derivirana_varijabla>
  </DomainObject.Predmet.StrankaFormatedWithAdressOIB>
  <DomainObject.Predmet.StrankaWithAdress>
    <izvorni_sadrzaj>FINA Regionalni centar Zagreb Trg svibanjskih žrtava 1995. 1,10000 Zagreb,Alan Šokičić Mikulići 22 B,10000 Zagreb,VJEROVNICI </izvorni_sadrzaj>
    <derivirana_varijabla naziv="DomainObject.Predmet.StrankaWithAdress_1">FINA Regionalni centar Zagreb Trg svibanjskih žrtava 1995. 1,10000 Zagreb,Alan Šokičić Mikulići 22 B,10000 Zagreb,VJEROVNICI </derivirana_varijabla>
  </DomainObject.Predmet.StrankaWithAdress>
  <DomainObject.Predmet.StrankaWithAdressOIB>
    <izvorni_sadrzaj>FINA Regionalni centar Zagreb, OIB 85821130368, Trg svibanjskih žrtava 1995. 1,10000 Zagreb,Alan Šokičić, OIB 13643083049, Mikulići 22 B,10000 Zagreb,VJEROVNICI</izvorni_sadrzaj>
    <derivirana_varijabla naziv="DomainObject.Predmet.StrankaWithAdressOIB_1">FINA Regionalni centar Zagreb, OIB 85821130368, Trg svibanjskih žrtava 1995. 1,10000 Zagreb,Alan Šokičić, OIB 13643083049, Mikulići 22 B,10000 Zagreb,VJEROVNICI</derivirana_varijabla>
  </DomainObject.Predmet.StrankaWithAdressOIB>
  <DomainObject.Predmet.StrankaNazivFormated>
    <izvorni_sadrzaj>FINA Regionalni centar Zagreb,Alan Šokičić,VJEROVNICI</izvorni_sadrzaj>
    <derivirana_varijabla naziv="DomainObject.Predmet.StrankaNazivFormated_1">FINA Regionalni centar Zagreb,Alan Šokičić,VJEROVNICI</derivirana_varijabla>
  </DomainObject.Predmet.StrankaNazivFormated>
  <DomainObject.Predmet.StrankaNazivFormatedOIB>
    <izvorni_sadrzaj>FINA Regionalni centar Zagreb, OIB 85821130368,Alan Šokičić, OIB 13643083049,VJEROVNICI</izvorni_sadrzaj>
    <derivirana_varijabla naziv="DomainObject.Predmet.StrankaNazivFormatedOIB_1">FINA Regionalni centar Zagreb, OIB 85821130368,Alan Šokičić, OIB 13643083049,VJEROVNICI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Alan Šokičić</item>
      <item>VJEROVNICI</item>
    </izvorni_sadrzaj>
    <derivirana_varijabla naziv="DomainObject.Predmet.StrankaListFormated_1">
      <item>FINA Regionalni centar Zagreb</item>
      <item>Alan Šokičić</item>
      <item>VJEROVNICI</item>
    </derivirana_varijabla>
  </DomainObject.Predmet.StrankaListFormated>
  <DomainObject.Predmet.StrankaListFormatedOIB>
    <izvorni_sadrzaj>
      <item>FINA Regionalni centar Zagreb, OIB 85821130368</item>
      <item>Alan Šokičić, OIB 13643083049</item>
      <item>VJEROVNICI</item>
    </izvorni_sadrzaj>
    <derivirana_varijabla naziv="DomainObject.Predmet.StrankaListFormatedOIB_1">
      <item>FINA Regionalni centar Zagreb, OIB 85821130368</item>
      <item>Alan Šokičić, OIB 13643083049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Alan Šokičić, Mikulići 22 B, 10000 Zagreb</item>
      <item>VJEROVNICI</item>
    </izvorni_sadrzaj>
    <derivirana_varijabla naziv="DomainObject.Predmet.StrankaListFormatedWithAdress_1">
      <item>FINA Regionalni centar Zagreb, Trg svibanjskih žrtava 1995. 1, 10000 Zagreb</item>
      <item>Alan Šokičić, Mikulići 22 B,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Alan Šokičić, OIB 13643083049, Mikulići 22 B,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Alan Šokičić, OIB 13643083049, Mikulići 22 B, 10000 Zagreb</item>
      <item>VJEROVNICI</item>
    </derivirana_varijabla>
  </DomainObject.Predmet.StrankaListFormatedWithAdressOIB>
  <DomainObject.Predmet.StrankaListNazivFormated>
    <izvorni_sadrzaj>
      <item>FINA Regionalni centar Zagreb</item>
      <item>Alan Šokičić</item>
      <item>VJEROVNICI</item>
    </izvorni_sadrzaj>
    <derivirana_varijabla naziv="DomainObject.Predmet.StrankaListNazivFormated_1">
      <item>FINA Regionalni centar Zagreb</item>
      <item>Alan Šokičić</item>
      <item>VJEROVNICI</item>
    </derivirana_varijabla>
  </DomainObject.Predmet.StrankaListNazivFormated>
  <DomainObject.Predmet.StrankaListNazivFormatedOIB>
    <izvorni_sadrzaj>
      <item>FINA Regionalni centar Zagreb, OIB 85821130368</item>
      <item>Alan Šokičić, OIB 13643083049</item>
      <item>VJEROVNICI</item>
    </izvorni_sadrzaj>
    <derivirana_varijabla naziv="DomainObject.Predmet.StrankaListNazivFormatedOIB_1">
      <item>FINA Regionalni centar Zagreb, OIB 85821130368</item>
      <item>Alan Šokičić, OIB 13643083049</item>
      <item>VJEROVNICI</item>
    </derivirana_varijabla>
  </DomainObject.Predmet.StrankaListNazivFormatedOIB>
  <DomainObject.Predmet.ProtuStrankaListFormated>
    <izvorni_sadrzaj>
      <item>SANDA d.o.o. zastupanog po punomoćniku Alan Šokičić</item>
    </izvorni_sadrzaj>
    <derivirana_varijabla naziv="DomainObject.Predmet.ProtuStrankaListFormated_1">
      <item>SANDA d.o.o. zastupanog po punomoćniku Alan Šokičić</item>
    </derivirana_varijabla>
  </DomainObject.Predmet.ProtuStrankaListFormated>
  <DomainObject.Predmet.ProtuStrankaListFormatedOIB>
    <izvorni_sadrzaj>
      <item>SANDA d.o.o., OIB 08921376439 zastupanog po punomoćniku Alan Šokičić</item>
    </izvorni_sadrzaj>
    <derivirana_varijabla naziv="DomainObject.Predmet.ProtuStrankaListFormatedOIB_1">
      <item>SANDA d.o.o., OIB 08921376439 zastupanog po punomoćniku Alan Šokičić</item>
    </derivirana_varijabla>
  </DomainObject.Predmet.ProtuStrankaListFormatedOIB>
  <DomainObject.Predmet.ProtuStrankaListFormatedWithAdress>
    <izvorni_sadrzaj>
      <item>SANDA d.o.o., Hinka Wuertha 24, 10000 Zagreb zastupanog po punomoćniku Alan Šokičić</item>
    </izvorni_sadrzaj>
    <derivirana_varijabla naziv="DomainObject.Predmet.ProtuStrankaListFormatedWithAdress_1">
      <item>SANDA d.o.o., Hinka Wuertha 24, 10000 Zagreb zastupanog po punomoćniku Alan Šokičić</item>
    </derivirana_varijabla>
  </DomainObject.Predmet.ProtuStrankaListFormatedWithAdress>
  <DomainObject.Predmet.ProtuStrankaListFormatedWithAdressOIB>
    <izvorni_sadrzaj>
      <item>SANDA d.o.o., OIB 08921376439, Hinka Wuertha 24, 10000 Zagreb zastupanog po punomoćniku Alan Šokičić</item>
    </izvorni_sadrzaj>
    <derivirana_varijabla naziv="DomainObject.Predmet.ProtuStrankaListFormatedWithAdressOIB_1">
      <item>SANDA d.o.o., OIB 08921376439, Hinka Wuertha 24, 10000 Zagreb zastupanog po punomoćniku Alan Šokičić</item>
    </derivirana_varijabla>
  </DomainObject.Predmet.ProtuStrankaListFormatedWithAdressOIB>
  <DomainObject.Predmet.ProtuStrankaListNazivFormated>
    <izvorni_sadrzaj>
      <item>SANDA d.o.o.</item>
    </izvorni_sadrzaj>
    <derivirana_varijabla naziv="DomainObject.Predmet.ProtuStrankaListNazivFormated_1">
      <item>SANDA d.o.o.</item>
    </derivirana_varijabla>
  </DomainObject.Predmet.ProtuStrankaListNazivFormated>
  <DomainObject.Predmet.ProtuStrankaListNazivFormatedOIB>
    <izvorni_sadrzaj>
      <item>SANDA d.o.o., OIB 08921376439</item>
    </izvorni_sadrzaj>
    <derivirana_varijabla naziv="DomainObject.Predmet.ProtuStrankaListNazivFormatedOIB_1">
      <item>SANDA d.o.o., OIB 08921376439</item>
    </derivirana_varijabla>
  </DomainObject.Predmet.ProtuStrankaListNazivFormatedOIB>
  <DomainObject.Predmet.OstaliListFormated>
    <izvorni_sadrzaj>
      <item>Alan Šokičić punomoćnik sudionika u postupku SANDA d.o.o.</item>
      <item>PRIVREDNA BANKA d.d.</item>
      <item>Ana Šakić</item>
    </izvorni_sadrzaj>
    <derivirana_varijabla naziv="DomainObject.Predmet.OstaliListFormated_1">
      <item>Alan Šokičić punomoćnik sudionika u postupku SANDA d.o.o.</item>
      <item>PRIVREDNA BANKA d.d.</item>
      <item>Ana Šakić</item>
    </derivirana_varijabla>
  </DomainObject.Predmet.OstaliListFormated>
  <DomainObject.Predmet.OstaliListFormatedOIB>
    <izvorni_sadrzaj>
      <item>Alan Šokičić, OIB 13643083049 punomoćnik sudionika u postupku SANDA d.o.o.</item>
      <item>PRIVREDNA BANKA d.d.</item>
      <item>Ana Šakić, OIB 06903243250</item>
    </izvorni_sadrzaj>
    <derivirana_varijabla naziv="DomainObject.Predmet.OstaliListFormatedOIB_1">
      <item>Alan Šokičić, OIB 13643083049 punomoćnik sudionika u postupku SANDA d.o.o.</item>
      <item>PRIVREDNA BANKA d.d.</item>
      <item>Ana Šakić, OIB 06903243250</item>
    </derivirana_varijabla>
  </DomainObject.Predmet.OstaliListFormatedOIB>
  <DomainObject.Predmet.OstaliListFormatedWithAdress>
    <izvorni_sadrzaj>
      <item>Alan Šokičić, Mikulići 22 B, 10000 Zagreb punomoćnik sudionika u postupku SANDA d.o.o.</item>
      <item>PRIVREDNA BANKA d.d., Radnička cesta 50, 10000 Zagreb</item>
      <item>Ana Šakić, Dubovačka Ulica 29, 10000 Zagreb</item>
    </izvorni_sadrzaj>
    <derivirana_varijabla naziv="DomainObject.Predmet.OstaliListFormatedWithAdress_1">
      <item>Alan Šokičić, Mikulići 22 B, 10000 Zagreb punomoćnik sudionika u postupku SANDA d.o.o.</item>
      <item>PRIVREDNA BANKA d.d., Radnička cesta 50, 10000 Zagreb</item>
      <item>Ana Šakić, Dubovačka Ulica 29, 10000 Zagreb</item>
    </derivirana_varijabla>
  </DomainObject.Predmet.OstaliListFormatedWithAdress>
  <DomainObject.Predmet.OstaliListFormatedWithAdressOIB>
    <izvorni_sadrzaj>
      <item>Alan Šokičić, OIB 13643083049, Mikulići 22 B, 10000 Zagreb punomoćnik sudionika u postupku SANDA d.o.o.</item>
      <item>PRIVREDNA BANKA d.d., Radnička cesta 50, 10000 Zagreb</item>
      <item>Ana Šakić, OIB 06903243250, Dubovačka Ulica 29, 10000 Zagreb</item>
    </izvorni_sadrzaj>
    <derivirana_varijabla naziv="DomainObject.Predmet.OstaliListFormatedWithAdressOIB_1">
      <item>Alan Šokičić, OIB 13643083049, Mikulići 22 B, 10000 Zagreb punomoćnik sudionika u postupku SANDA d.o.o.</item>
      <item>PRIVREDNA BANKA d.d., Radnička cesta 50, 10000 Zagreb</item>
      <item>Ana Šakić, OIB 06903243250, Dubovačka Ulica 29, 10000 Zagreb</item>
    </derivirana_varijabla>
  </DomainObject.Predmet.OstaliListFormatedWithAdressOIB>
  <DomainObject.Predmet.OstaliListNazivFormated>
    <izvorni_sadrzaj>
      <item>Alan Šokičić</item>
      <item>PRIVREDNA BANKA d.d.</item>
      <item>Ana Šakić</item>
    </izvorni_sadrzaj>
    <derivirana_varijabla naziv="DomainObject.Predmet.OstaliListNazivFormated_1">
      <item>Alan Šokičić</item>
      <item>PRIVREDNA BANKA d.d.</item>
      <item>Ana Šakić</item>
    </derivirana_varijabla>
  </DomainObject.Predmet.OstaliListNazivFormated>
  <DomainObject.Predmet.OstaliListNazivFormatedOIB>
    <izvorni_sadrzaj>
      <item>Alan Šokičić, OIB 13643083049</item>
      <item>PRIVREDNA BANKA d.d.</item>
      <item>Ana Šakić, OIB 06903243250</item>
    </izvorni_sadrzaj>
    <derivirana_varijabla naziv="DomainObject.Predmet.OstaliListNazivFormatedOIB_1">
      <item>Alan Šokičić, OIB 13643083049</item>
      <item>PRIVREDNA BANKA d.d.</item>
      <item>Ana Šakić, OIB 06903243250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SANDA d.o.o.</izvorni_sadrzaj>
    <derivirana_varijabla naziv="DomainObject.Predmet.ProtustrankaIDrugi_1">SANDA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SANDA d.o.o., OIB 08921376439, Hinka Wuertha 24, 10000 Zagreb</izvorni_sadrzaj>
    <derivirana_varijabla naziv="DomainObject.Predmet.ProtustrankaIDrugiAdressOIB_1">SANDA d.o.o., OIB 08921376439, Hinka Wuertha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srpnja 2017.</izvorni_sadrzaj>
    <derivirana_varijabla naziv="DomainObject.Predmet.OdlukaRjesenje.DatumDonosenjaOdluke_1">6. srpnja 2017.</derivirana_varijabla>
  </DomainObject.Predmet.OdlukaRjesenje.DatumDonosenjaOdluke>
  <DomainObject.Predmet.OdlukaRjesenje.DatumPravomocnosti>
    <izvorni_sadrzaj>25. srpnja 2017.</izvorni_sadrzaj>
    <derivirana_varijabla naziv="DomainObject.Predmet.OdlukaRjesenje.DatumPravomocnosti_1">25. srpnja 2017.</derivirana_varijabla>
  </DomainObject.Predmet.OdlukaRjesenje.DatumPravomocnosti>
  <DomainObject.Predmet.OdlukaRjesenje.Oznaka>
    <izvorni_sadrzaj>St-7038/2015-34</izvorni_sadrzaj>
    <derivirana_varijabla naziv="DomainObject.Predmet.OdlukaRjesenje.Oznaka_1">St-7038/2015-34</derivirana_varijabla>
  </DomainObject.Predmet.OdlukaRjesenje.Oznaka>
  <DomainObject.Predmet.SudioniciListNaziv>
    <izvorni_sadrzaj>
      <item>FINA Regionalni centar Zagreb</item>
      <item>SANDA d.o.o.</item>
      <item>Alan Šokičić</item>
      <item>PRIVREDNA BANKA d.d.</item>
      <item>Alan Šokičić</item>
      <item>Ana Šakić</item>
      <item>VJEROVNICI</item>
    </izvorni_sadrzaj>
    <derivirana_varijabla naziv="DomainObject.Predmet.SudioniciListNaziv_1">
      <item>FINA Regionalni centar Zagreb</item>
      <item>SANDA d.o.o.</item>
      <item>Alan Šokičić</item>
      <item>PRIVREDNA BANKA d.d.</item>
      <item>Alan Šokičić</item>
      <item>Ana Šakić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SANDA d.o.o., OIB 08921376439, Hinka Wuertha 24,10000 Zagreb</item>
      <item>Alan Šokičić, OIB 13643083049, Mikulići 22 B,10000 Zagreb</item>
      <item>PRIVREDNA BANKA d.d., Radnička cesta 50,10000 Zagreb</item>
      <item>Alan Šokičić, OIB 13643083049, Mikulići 22 B,10000 Zagreb</item>
      <item>Ana Šakić, OIB 06903243250, Dubovačka Ulica 29,10000 Zagreb</item>
      <item>VJEROVNICI</item>
    </izvorni_sadrzaj>
    <derivirana_varijabla naziv="DomainObject.Predmet.SudioniciListAdressOIB_1">
      <item>FINA Regionalni centar Zagreb, OIB 85821130368, Trg svibanjskih žrtava 1995. 1,10000 Zagreb</item>
      <item>SANDA d.o.o., OIB 08921376439, Hinka Wuertha 24,10000 Zagreb</item>
      <item>Alan Šokičić, OIB 13643083049, Mikulići 22 B,10000 Zagreb</item>
      <item>PRIVREDNA BANKA d.d., Radnička cesta 50,10000 Zagreb</item>
      <item>Alan Šokičić, OIB 13643083049, Mikulići 22 B,10000 Zagreb</item>
      <item>Ana Šakić, OIB 06903243250, Dubovačka Ulica 29,10000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08921376439</item>
      <item>, OIB 13643083049</item>
      <item>, OIB null</item>
      <item>, OIB 13643083049</item>
      <item>, OIB 06903243250</item>
      <item>, OIB null</item>
    </izvorni_sadrzaj>
    <derivirana_varijabla naziv="DomainObject.Predmet.SudioniciListNazivOIB_1">
      <item>, OIB 85821130368</item>
      <item>, OIB 08921376439</item>
      <item>, OIB 13643083049</item>
      <item>, OIB null</item>
      <item>, OIB 13643083049</item>
      <item>, OIB 06903243250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1E3A06-1499-4050-BD2A-DCBE1664C5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500</properties:Words>
  <properties:Characters>2857</properties:Characters>
  <properties:Lines>68</properties:Lines>
  <properties:Paragraphs>24</properties:Paragraphs>
  <properties:TotalTime>502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Karmela Dolenc</cp:lastModifiedBy>
  <cp:lastPrinted>2018-02-01T10:27:00Z</cp:lastPrinted>
  <dcterms:modified xmlns:xsi="http://www.w3.org/2001/XMLSchema-instance" xsi:type="dcterms:W3CDTF">2018-02-01T10:27:00Z</dcterms:modified>
  <cp:revision>20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