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6b31" w14:paraId="ae26b3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AB7418" w:rsidRPr="00D90350">
        <w:rPr>
          <w:lang w:val="hr-HR"/>
        </w:rPr>
        <w:t>ŠPORTSKO REKREACIJSKI DIZAČKI KLUB "BIORITAM" SINJ, GLAVIČKA 29, Sinj, OIB: 10781852472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1E32C7">
        <w:rPr>
          <w:lang w:val="hr-HR"/>
        </w:rPr>
        <w:t>20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934F0A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FE2B45">
      <w:pPr>
        <w:rPr>
          <w:sz w:val="18"/>
          <w:szCs w:val="18"/>
          <w:lang w:val="hr-HR"/>
        </w:rPr>
      </w:pPr>
    </w:p>
    <w:p w:rsidRDefault="00E14AE2" w:rsidP="0075245C" w:rsidR="00AB7418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</w:t>
      </w:r>
    </w:p>
    <w:p w:rsidRDefault="00D4027A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                                             </w:t>
      </w:r>
    </w:p>
    <w:p w:rsidRDefault="00EC6603" w:rsidP="0075245C" w:rsidR="00EC6603" w:rsidRPr="00FE2B45">
      <w:pPr>
        <w:jc w:val="center"/>
        <w:rPr>
          <w:sz w:val="16"/>
          <w:szCs w:val="16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AB7418" w:rsidRPr="00D90350">
        <w:rPr>
          <w:lang w:val="hr-HR"/>
        </w:rPr>
        <w:t>ŠPORTSKO REKREACIJSKI DIZAČKI KLUB "BIORITAM" SINJ, GLAVIČKA 29, Sinj, OIB: 10781852472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1E32C7">
        <w:rPr>
          <w:lang w:val="hr-HR"/>
        </w:rPr>
        <w:t>20</w:t>
      </w:r>
      <w:r w:rsidR="00934F0A" w:rsidRPr="001F361B">
        <w:rPr>
          <w:lang w:val="hr-HR"/>
        </w:rPr>
        <w:t xml:space="preserve">. </w:t>
      </w:r>
      <w:r w:rsidR="00934F0A">
        <w:rPr>
          <w:lang w:val="hr-HR"/>
        </w:rPr>
        <w:t>rujna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FE2B45">
        <w:rPr>
          <w:lang w:val="hr-HR"/>
        </w:rPr>
        <w:t>13,00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FE2B45">
        <w:rPr>
          <w:lang w:val="hr-HR"/>
        </w:rPr>
        <w:t xml:space="preserve"> se Ada Rajković, Split, Matice hrvatske 10, OIB: 27195964864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AB7418" w:rsidRPr="00D90350">
        <w:rPr>
          <w:lang w:val="hr-HR"/>
        </w:rPr>
        <w:t>ŠPORTSKO REKREACIJSKI DIZAČKI KLUB "BIORITAM" SINJ, GLAVIČKA 29, Sinj, OIB: 10781852472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B7418">
        <w:rPr>
          <w:lang w:val="hr-HR"/>
        </w:rPr>
        <w:t>12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B7418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AB7418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AB7418" w:rsidRPr="00D90350">
        <w:rPr>
          <w:lang w:val="hr-HR"/>
        </w:rPr>
        <w:t>ŠPORTSKO REKREACIJSKI DIZAČKI KLUB "BIORITAM" SINJ, GLAVIČKA 29, Sinj, OIB: 10781852472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B7418">
        <w:rPr>
          <w:lang w:val="hr-HR"/>
        </w:rPr>
        <w:t>352</w:t>
      </w:r>
      <w:r w:rsidR="00AB7418" w:rsidRPr="00B423DC">
        <w:rPr>
          <w:lang w:val="hr-HR"/>
        </w:rPr>
        <w:t xml:space="preserve"> dana, u ukupnom iznosu od </w:t>
      </w:r>
      <w:r w:rsidR="00AB7418">
        <w:rPr>
          <w:lang w:val="hr-HR"/>
        </w:rPr>
        <w:t>1.222</w:t>
      </w:r>
      <w:r w:rsidR="00AB7418" w:rsidRPr="00B423DC">
        <w:rPr>
          <w:lang w:val="hr-HR"/>
        </w:rPr>
        <w:t>,</w:t>
      </w:r>
      <w:r w:rsidR="00AB7418">
        <w:rPr>
          <w:lang w:val="hr-HR"/>
        </w:rPr>
        <w:t>28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934F0A">
        <w:rPr>
          <w:b/>
          <w:lang w:val="hr-HR"/>
        </w:rPr>
        <w:t>16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E32C7">
        <w:rPr>
          <w:lang w:val="hr-HR"/>
        </w:rPr>
        <w:t>20</w:t>
      </w:r>
      <w:r w:rsidR="00934F0A" w:rsidRPr="001F361B">
        <w:rPr>
          <w:lang w:val="hr-HR"/>
        </w:rPr>
        <w:t xml:space="preserve">. </w:t>
      </w:r>
      <w:r w:rsidR="00934F0A">
        <w:rPr>
          <w:lang w:val="hr-HR"/>
        </w:rPr>
        <w:t>rujna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AB7418" w:rsidR="00AB7418">
      <w:pPr>
        <w:ind w:left="6372"/>
      </w:pPr>
      <w:r>
        <w:t>SUDSKI SAVJETNIK</w:t>
      </w: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8B0670">
      <w:pPr>
        <w:jc w:val="both"/>
        <w:rPr>
          <w:sz w:val="16"/>
          <w:szCs w:val="16"/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172C6" w:rsidRPr="008172C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B7418">
      <w:t>167/2016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B7418">
      <w:t>167/2016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32C7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172C6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4F0A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418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2B45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2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72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72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72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2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72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72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72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REKREACIJSKI DIZAČKI KLUB "BIORITAM" SINJ</izvorni_sadrzaj>
    <derivirana_varijabla naziv="DomainObject.Predmet.ProtustrankaFormated_1">  ŠPORTSKO REKREACIJSKI DIZAČKI KLUB "BIORITAM" SINJ</derivirana_varijabla>
  </DomainObject.Predmet.ProtustrankaFormated>
  <DomainObject.Predmet.ProtustrankaFormatedOIB>
    <izvorni_sadrzaj>  ŠPORTSKO REKREACIJSKI DIZAČKI KLUB "BIORITAM" SINJ, OIB 10781852472</izvorni_sadrzaj>
    <derivirana_varijabla naziv="DomainObject.Predmet.ProtustrankaFormatedOIB_1">  ŠPORTSKO REKREACIJSKI DIZAČKI KLUB "BIORITAM" SINJ, OIB 10781852472</derivirana_varijabla>
  </DomainObject.Predmet.ProtustrankaFormatedOIB>
  <DomainObject.Predmet.ProtustrankaFormatedWithAdress>
    <izvorni_sadrzaj> ŠPORTSKO REKREACIJSKI DIZAČKI KLUB "BIORITAM" SINJ, Glavička 29, 21230 Sinj</izvorni_sadrzaj>
    <derivirana_varijabla naziv="DomainObject.Predmet.ProtustrankaFormatedWithAdress_1"> ŠPORTSKO REKREACIJSKI DIZAČKI KLUB "BIORITAM" SINJ, Glavička 29, 21230 Sinj</derivirana_varijabla>
  </DomainObject.Predmet.ProtustrankaFormatedWithAdress>
  <DomainObject.Predmet.ProtustrankaFormatedWithAdressOIB>
    <izvorni_sadrzaj> ŠPORTSKO REKREACIJSKI DIZAČKI KLUB "BIORITAM" SINJ, OIB 10781852472, Glavička 29, 21230 Sinj</izvorni_sadrzaj>
    <derivirana_varijabla naziv="DomainObject.Predmet.ProtustrankaFormatedWithAdressOIB_1"> ŠPORTSKO REKREACIJSKI DIZAČKI KLUB "BIORITAM" SINJ, OIB 10781852472, Glavička 29, 21230 Sinj</derivirana_varijabla>
  </DomainObject.Predmet.ProtustrankaFormatedWithAdressOIB>
  <DomainObject.Predmet.ProtustrankaWithAdress>
    <izvorni_sadrzaj>ŠPORTSKO REKREACIJSKI DIZAČKI KLUB "BIORITAM" SINJ Glavička 29, 21230 Sinj</izvorni_sadrzaj>
    <derivirana_varijabla naziv="DomainObject.Predmet.ProtustrankaWithAdress_1">ŠPORTSKO REKREACIJSKI DIZAČKI KLUB "BIORITAM" SINJ Glavička 29, 21230 Sinj</derivirana_varijabla>
  </DomainObject.Predmet.ProtustrankaWithAdress>
  <DomainObject.Predmet.ProtustrankaWithAdressOIB>
    <izvorni_sadrzaj>ŠPORTSKO REKREACIJSKI DIZAČKI KLUB "BIORITAM" SINJ, OIB 10781852472, Glavička 29, 21230 Sinj</izvorni_sadrzaj>
    <derivirana_varijabla naziv="DomainObject.Predmet.ProtustrankaWithAdressOIB_1">ŠPORTSKO REKREACIJSKI DIZAČKI KLUB "BIORITAM" SINJ, OIB 10781852472, Glavička 29, 21230 Sinj</derivirana_varijabla>
  </DomainObject.Predmet.ProtustrankaWithAdressOIB>
  <DomainObject.Predmet.ProtustrankaNazivFormated>
    <izvorni_sadrzaj>ŠPORTSKO REKREACIJSKI DIZAČKI KLUB "BIORITAM" SINJ</izvorni_sadrzaj>
    <derivirana_varijabla naziv="DomainObject.Predmet.ProtustrankaNazivFormated_1">ŠPORTSKO REKREACIJSKI DIZAČKI KLUB "BIORITAM" SINJ</derivirana_varijabla>
  </DomainObject.Predmet.ProtustrankaNazivFormated>
  <DomainObject.Predmet.ProtustrankaNazivFormatedOIB>
    <izvorni_sadrzaj>ŠPORTSKO REKREACIJSKI DIZAČKI KLUB "BIORITAM" SINJ, OIB 10781852472</izvorni_sadrzaj>
    <derivirana_varijabla naziv="DomainObject.Predmet.ProtustrankaNazivFormatedOIB_1">ŠPORTSKO REKREACIJSKI DIZAČKI KLUB "BIORITAM" SINJ, OIB 10781852472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1222.28</izvorni_sadrzaj>
    <derivirana_varijabla naziv="DomainObject.Predmet.TrenutnaVrijednost_1">1222.28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ŠPORTSKO REKREACIJSKI DIZAČKI KLUB "BIORITAM" SINJ</item>
    </izvorni_sadrzaj>
    <derivirana_varijabla naziv="DomainObject.Predmet.ProtuStrankaListFormated_1">
      <item>ŠPORTSKO REKREACIJSKI DIZAČKI KLUB "BIORITAM" SINJ</item>
    </derivirana_varijabla>
  </DomainObject.Predmet.ProtuStrankaListFormated>
  <DomainObject.Predmet.ProtuStrankaListFormatedOIB>
    <izvorni_sadrzaj>
      <item>ŠPORTSKO REKREACIJSKI DIZAČKI KLUB "BIORITAM" SINJ, OIB 10781852472</item>
    </izvorni_sadrzaj>
    <derivirana_varijabla naziv="DomainObject.Predmet.ProtuStrankaListFormatedOIB_1">
      <item>ŠPORTSKO REKREACIJSKI DIZAČKI KLUB "BIORITAM" SINJ, OIB 10781852472</item>
    </derivirana_varijabla>
  </DomainObject.Predmet.ProtuStrankaListFormatedOIB>
  <DomainObject.Predmet.ProtuStrankaListFormatedWithAdress>
    <izvorni_sadrzaj>
      <item>ŠPORTSKO REKREACIJSKI DIZAČKI KLUB "BIORITAM" SINJ, Glavička 29, 21230 Sinj</item>
    </izvorni_sadrzaj>
    <derivirana_varijabla naziv="DomainObject.Predmet.ProtuStrankaListFormatedWithAdress_1">
      <item>ŠPORTSKO REKREACIJSKI DIZAČKI KLUB "BIORITAM" SINJ, Glavička 29, 21230 Sinj</item>
    </derivirana_varijabla>
  </DomainObject.Predmet.ProtuStrankaListFormatedWithAdress>
  <DomainObject.Predmet.ProtuStrankaListFormatedWithAdressOIB>
    <izvorni_sadrzaj>
      <item>ŠPORTSKO REKREACIJSKI DIZAČKI KLUB "BIORITAM" SINJ, OIB 10781852472, Glavička 29, 21230 Sinj</item>
    </izvorni_sadrzaj>
    <derivirana_varijabla naziv="DomainObject.Predmet.ProtuStrankaListFormatedWithAdressOIB_1">
      <item>ŠPORTSKO REKREACIJSKI DIZAČKI KLUB "BIORITAM" SINJ, OIB 10781852472, Glavička 29, 21230 Sinj</item>
    </derivirana_varijabla>
  </DomainObject.Predmet.ProtuStrankaListFormatedWithAdressOIB>
  <DomainObject.Predmet.ProtuStrankaListNazivFormated>
    <izvorni_sadrzaj>
      <item>ŠPORTSKO REKREACIJSKI DIZAČKI KLUB "BIORITAM" SINJ</item>
    </izvorni_sadrzaj>
    <derivirana_varijabla naziv="DomainObject.Predmet.ProtuStrankaListNazivFormated_1">
      <item>ŠPORTSKO REKREACIJSKI DIZAČKI KLUB "BIORITAM" SINJ</item>
    </derivirana_varijabla>
  </DomainObject.Predmet.ProtuStrankaListNazivFormated>
  <DomainObject.Predmet.ProtuStrankaListNazivFormatedOIB>
    <izvorni_sadrzaj>
      <item>ŠPORTSKO REKREACIJSKI DIZAČKI KLUB "BIORITAM" SINJ, OIB 10781852472</item>
    </izvorni_sadrzaj>
    <derivirana_varijabla naziv="DomainObject.Predmet.ProtuStrankaListNazivFormatedOIB_1">
      <item>ŠPORTSKO REKREACIJSKI DIZAČKI KLUB "BIORITAM" SINJ, OIB 10781852472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ŠPORTSKO REKREACIJSKI DIZAČKI KLUB "BIORITAM" SINJ</izvorni_sadrzaj>
    <derivirana_varijabla naziv="DomainObject.Predmet.ProtustrankaIDrugi_1">ŠPORTSKO REKREACIJSKI DIZAČKI KLUB "BIORITAM" SINJ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ŠPORTSKO REKREACIJSKI DIZAČKI KLUB "BIORITAM" SINJ, OIB 10781852472, Glavička 29, 21230 Sinj</izvorni_sadrzaj>
    <derivirana_varijabla naziv="DomainObject.Predmet.ProtustrankaIDrugiAdressOIB_1">ŠPORTSKO REKREACIJSKI DIZAČKI KLUB "BIORITAM" SINJ, OIB 10781852472, Glavička 29,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REKREACIJSKI DIZAČKI KLUB "BIORITAM" SINJ</item>
      <item>FINANCIJSKA AGENCIJA, RC SPLIT</item>
    </izvorni_sadrzaj>
    <derivirana_varijabla naziv="DomainObject.Predmet.SudioniciListNaziv_1">
      <item>ŠPORTSKO REKREACIJSKI DIZAČKI KLUB "BIORITAM" SINJ</item>
      <item>FINANCIJSKA AGENCIJA, RC SPLIT</item>
    </derivirana_varijabla>
  </DomainObject.Predmet.SudioniciListNaziv>
  <DomainObject.Predmet.SudioniciListAdressOIB>
    <izvorni_sadrzaj>
      <item>ŠPORTSKO REKREACIJSKI DIZAČKI KLUB "BIORITAM" SINJ, OIB 10781852472, Glavička 29,21230 Sinj</item>
      <item>FINANCIJSKA AGENCIJA, RC SPLIT, OIB 85821130368, Mažuranićevo šetalište 24 b,21000 Split</item>
    </izvorni_sadrzaj>
    <derivirana_varijabla naziv="DomainObject.Predmet.SudioniciListAdressOIB_1">
      <item>ŠPORTSKO REKREACIJSKI DIZAČKI KLUB "BIORITAM" SINJ, OIB 10781852472, Glavička 29,21230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10781852472</item>
      <item>, OIB 85821130368</item>
    </izvorni_sadrzaj>
    <derivirana_varijabla naziv="DomainObject.Predmet.SudioniciListNazivOIB_1">
      <item>, OIB 10781852472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9C754-5781-4F4B-A51F-8448A5F10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4314</properties:Characters>
  <properties:Lines>113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2016-09-19T08:51:00Z</dcterms:created>
  <dc:creator>wsadmin</dc:creator>
  <cp:lastModifiedBy>Goran Radanović</cp:lastModifiedBy>
  <cp:lastPrinted>2016-09-20T10:28:00Z</cp:lastPrinted>
  <dcterms:modified xmlns:xsi="http://www.w3.org/2001/XMLSchema-instance" xsi:type="dcterms:W3CDTF">2016-09-20T10:34:00Z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