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4770" w14:paraId="8ef4770" w:rsidRDefault="00FD3F2D" w:rsidP="00FD3F2D" w:rsidR="00FD3F2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F2D" w:rsidP="00FD3F2D" w:rsidR="00FD3F2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3F2D" w:rsidP="00FD3F2D" w:rsidR="00FD3F2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3F2D" w:rsidP="00FD3F2D" w:rsidR="00FD3F2D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D3F2D" w:rsidP="00FD3F2D" w:rsidR="00FD3F2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6882 od 10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SMIB d. o. o. Pula, Pješčana Uvala 7/31, OIB 73344485684, MBS 040072739,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FD3F2D" w:rsidP="00FD3F2D" w:rsidR="00FD3F2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SMIB d. o. o. Pula, Pješčana Uvala 7/31, OIB 73344485684, MBS 040072739.</w:t>
      </w:r>
    </w:p>
    <w:p w:rsidRDefault="00FD3F2D" w:rsidP="00FD3F2D" w:rsidR="00FD3F2D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SMIB d. o. o. Pula.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636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4.440,50 kuna</w:t>
      </w:r>
      <w:r w:rsidRPr="00525201">
        <w:rPr>
          <w:rFonts w:cs="Times New Roman" w:eastAsia="Times New Roman"/>
          <w:szCs w:val="24"/>
        </w:rPr>
        <w:t>.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Tt-15/6870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FD3F2D" w:rsidP="00FD3F2D" w:rsidR="00FD3F2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FD3F2D" w:rsidP="00FD3F2D" w:rsidR="00FD3F2D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FD3F2D" w:rsidP="00FD3F2D" w:rsidR="00FD3F2D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FD3F2D" w:rsidP="00FD3F2D" w:rsidR="00FD3F2D" w:rsidRPr="004823F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4823F1">
        <w:rPr>
          <w:rFonts w:cs="Times New Roman" w:eastAsia="Times New Roman"/>
          <w:szCs w:val="24"/>
        </w:rPr>
        <w:t>, v. r.</w:t>
      </w:r>
    </w:p>
    <w:p w:rsidRDefault="00FD3F2D" w:rsidP="00FD3F2D" w:rsidR="00FD3F2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FD3F2D" w:rsidP="00FD3F2D" w:rsidR="00FD3F2D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FD3F2D" w:rsidP="00FD3F2D" w:rsidR="00FD3F2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FD3F2D" w:rsidP="00FD3F2D" w:rsidR="00FD3F2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FD3F2D" w:rsidP="00FD3F2D" w:rsidR="00FD3F2D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 w:rsidRPr="00525201">
      <w:pPr>
        <w:tabs>
          <w:tab w:pos="4438" w:val="left"/>
        </w:tabs>
        <w:rPr>
          <w:rFonts w:cs="Times New Roman" w:eastAsia="Times New Roman"/>
        </w:rPr>
      </w:pPr>
    </w:p>
    <w:p w:rsidRDefault="00FD3F2D" w:rsidP="00FD3F2D" w:rsidR="00FD3F2D"/>
    <w:p w:rsidRDefault="00FD3F2D" w:rsidP="00FD3F2D" w:rsidR="00FD3F2D"/>
    <w:p w:rsidRDefault="00074EFB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C4E" w:rsidP="00FD3F2D" w:rsidR="00F02C4E">
      <w:r>
        <w:separator/>
      </w:r>
    </w:p>
  </w:endnote>
  <w:endnote w:id="0" w:type="continuationSeparator">
    <w:p w:rsidRDefault="00F02C4E" w:rsidP="00FD3F2D" w:rsidR="00F02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C4E" w:rsidP="00FD3F2D" w:rsidR="00F02C4E">
      <w:r>
        <w:separator/>
      </w:r>
    </w:p>
  </w:footnote>
  <w:footnote w:id="0" w:type="continuationSeparator">
    <w:p w:rsidRDefault="00F02C4E" w:rsidP="00FD3F2D" w:rsidR="00F02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E0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74EFB">
          <w:rPr>
            <w:noProof/>
          </w:rPr>
          <w:t>2</w:t>
        </w:r>
        <w:r>
          <w:fldChar w:fldCharType="end"/>
        </w:r>
      </w:sdtContent>
    </w:sdt>
    <w:r>
      <w:tab/>
      <w:t>11 St-11</w:t>
    </w:r>
    <w:r w:rsidR="00FD3F2D">
      <w:t>89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E0" w:rsidP="00D1273B" w:rsidR="00D1273B">
    <w:pPr>
      <w:pStyle w:val="Zaglavlje"/>
      <w:jc w:val="right"/>
    </w:pPr>
    <w:r>
      <w:t>11 St-11</w:t>
    </w:r>
    <w:r w:rsidR="00FD3F2D">
      <w:t>89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B32"/>
    <w:rsid w:val="00001112"/>
    <w:rsid w:val="000065A0"/>
    <w:rsid w:val="00014669"/>
    <w:rsid w:val="00020CD8"/>
    <w:rsid w:val="00035007"/>
    <w:rsid w:val="00043999"/>
    <w:rsid w:val="00057AD1"/>
    <w:rsid w:val="00073D3C"/>
    <w:rsid w:val="00074EFB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23F1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E5B32"/>
    <w:rsid w:val="009F4B70"/>
    <w:rsid w:val="009F5F23"/>
    <w:rsid w:val="00A00957"/>
    <w:rsid w:val="00A11329"/>
    <w:rsid w:val="00A118E0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2C4E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3B4"/>
    <w:rsid w:val="00FC4719"/>
    <w:rsid w:val="00FD0E06"/>
    <w:rsid w:val="00FD376A"/>
    <w:rsid w:val="00FD3F2D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3F2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F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3F2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3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3F2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3F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3F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E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4E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4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4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3F2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3F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3F2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3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3F2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3F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3F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E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4E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4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4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SMIB d.o.o. PULA</izvorni_sadrzaj>
    <derivirana_varijabla naziv="DomainObject.Predmet.ProtustrankaFormated_1">  SMIB d.o.o. PULA</derivirana_varijabla>
  </DomainObject.Predmet.ProtustrankaFormated>
  <DomainObject.Predmet.ProtustrankaFormatedOIB>
    <izvorni_sadrzaj>  SMIB d.o.o. PULA, OIB 73344485684</izvorni_sadrzaj>
    <derivirana_varijabla naziv="DomainObject.Predmet.ProtustrankaFormatedOIB_1">  SMIB d.o.o. PULA, OIB 73344485684</derivirana_varijabla>
  </DomainObject.Predmet.ProtustrankaFormatedOIB>
  <DomainObject.Predmet.ProtustrankaFormatedWithAdress>
    <izvorni_sadrzaj> SMIB d.o.o. PULA, Pješčana Uvala 7/31, 52100 Pula</izvorni_sadrzaj>
    <derivirana_varijabla naziv="DomainObject.Predmet.ProtustrankaFormatedWithAdress_1"> SMIB d.o.o. PULA, Pješčana Uvala 7/31, 52100 Pula</derivirana_varijabla>
  </DomainObject.Predmet.ProtustrankaFormatedWithAdress>
  <DomainObject.Predmet.ProtustrankaFormatedWithAdressOIB>
    <izvorni_sadrzaj> SMIB d.o.o. PULA, OIB 73344485684, Pješčana Uvala 7/31, 52100 Pula</izvorni_sadrzaj>
    <derivirana_varijabla naziv="DomainObject.Predmet.ProtustrankaFormatedWithAdressOIB_1"> SMIB d.o.o. PULA, OIB 73344485684, Pješčana Uvala 7/31, 52100 Pula</derivirana_varijabla>
  </DomainObject.Predmet.ProtustrankaFormatedWithAdressOIB>
  <DomainObject.Predmet.ProtustrankaWithAdress>
    <izvorni_sadrzaj>SMIB d.o.o. PULA Pješčana Uvala 7/31, 52100 Pula</izvorni_sadrzaj>
    <derivirana_varijabla naziv="DomainObject.Predmet.ProtustrankaWithAdress_1">SMIB d.o.o. PULA Pješčana Uvala 7/31, 52100 Pula</derivirana_varijabla>
  </DomainObject.Predmet.ProtustrankaWithAdress>
  <DomainObject.Predmet.ProtustrankaWithAdressOIB>
    <izvorni_sadrzaj>SMIB d.o.o. PULA, OIB 73344485684, Pješčana Uvala 7/31, 52100 Pula</izvorni_sadrzaj>
    <derivirana_varijabla naziv="DomainObject.Predmet.ProtustrankaWithAdressOIB_1">SMIB d.o.o. PULA, OIB 73344485684, Pješčana Uvala 7/31, 52100 Pula</derivirana_varijabla>
  </DomainObject.Predmet.ProtustrankaWithAdressOIB>
  <DomainObject.Predmet.ProtustrankaNazivFormated>
    <izvorni_sadrzaj>SMIB d.o.o. PULA</izvorni_sadrzaj>
    <derivirana_varijabla naziv="DomainObject.Predmet.ProtustrankaNazivFormated_1">SMIB d.o.o. PULA</derivirana_varijabla>
  </DomainObject.Predmet.ProtustrankaNazivFormated>
  <DomainObject.Predmet.ProtustrankaNazivFormatedOIB>
    <izvorni_sadrzaj>SMIB d.o.o. PULA, OIB 73344485684</izvorni_sadrzaj>
    <derivirana_varijabla naziv="DomainObject.Predmet.ProtustrankaNazivFormatedOIB_1">SMIB d.o.o. PULA, OIB 73344485684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4440.50</izvorni_sadrzaj>
    <derivirana_varijabla naziv="DomainObject.Predmet.TrenutnaVrijednost_1">4440.50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SMIB d.o.o. PULA</item>
    </izvorni_sadrzaj>
    <derivirana_varijabla naziv="DomainObject.Predmet.ProtuStrankaListFormated_1">
      <item>SMIB d.o.o. PULA</item>
    </derivirana_varijabla>
  </DomainObject.Predmet.ProtuStrankaListFormated>
  <DomainObject.Predmet.ProtuStrankaListFormatedOIB>
    <izvorni_sadrzaj>
      <item>SMIB d.o.o. PULA, OIB 73344485684</item>
    </izvorni_sadrzaj>
    <derivirana_varijabla naziv="DomainObject.Predmet.ProtuStrankaListFormatedOIB_1">
      <item>SMIB d.o.o. PULA, OIB 73344485684</item>
    </derivirana_varijabla>
  </DomainObject.Predmet.ProtuStrankaListFormatedOIB>
  <DomainObject.Predmet.ProtuStrankaListFormatedWithAdress>
    <izvorni_sadrzaj>
      <item>SMIB d.o.o. PULA, Pješčana Uvala 7/31, 52100 Pula</item>
    </izvorni_sadrzaj>
    <derivirana_varijabla naziv="DomainObject.Predmet.ProtuStrankaListFormatedWithAdress_1">
      <item>SMIB d.o.o. PULA, Pješčana Uvala 7/31, 52100 Pula</item>
    </derivirana_varijabla>
  </DomainObject.Predmet.ProtuStrankaListFormatedWithAdress>
  <DomainObject.Predmet.ProtuStrankaListFormatedWithAdressOIB>
    <izvorni_sadrzaj>
      <item>SMIB d.o.o. PULA, OIB 73344485684, Pješčana Uvala 7/31, 52100 Pula</item>
    </izvorni_sadrzaj>
    <derivirana_varijabla naziv="DomainObject.Predmet.ProtuStrankaListFormatedWithAdressOIB_1">
      <item>SMIB d.o.o. PULA, OIB 73344485684, Pješčana Uvala 7/31, 52100 Pula</item>
    </derivirana_varijabla>
  </DomainObject.Predmet.ProtuStrankaListFormatedWithAdressOIB>
  <DomainObject.Predmet.ProtuStrankaListNazivFormated>
    <izvorni_sadrzaj>
      <item>SMIB d.o.o. PULA</item>
    </izvorni_sadrzaj>
    <derivirana_varijabla naziv="DomainObject.Predmet.ProtuStrankaListNazivFormated_1">
      <item>SMIB d.o.o. PULA</item>
    </derivirana_varijabla>
  </DomainObject.Predmet.ProtuStrankaListNazivFormated>
  <DomainObject.Predmet.ProtuStrankaListNazivFormatedOIB>
    <izvorni_sadrzaj>
      <item>SMIB d.o.o. PULA, OIB 73344485684</item>
    </izvorni_sadrzaj>
    <derivirana_varijabla naziv="DomainObject.Predmet.ProtuStrankaListNazivFormatedOIB_1">
      <item>SMIB d.o.o. PULA, OIB 73344485684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SMIB d.o.o. PULA</izvorni_sadrzaj>
    <derivirana_varijabla naziv="DomainObject.Predmet.ProtustrankaIDrugi_1">SMIB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SMIB d.o.o. PULA, OIB 73344485684, Pješčana Uvala 7/31, 52100 Pula</izvorni_sadrzaj>
    <derivirana_varijabla naziv="DomainObject.Predmet.ProtustrankaIDrugiAdressOIB_1">SMIB d.o.o. PULA, OIB 73344485684, Pješčana Uvala 7/31,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SMIB d.o.o. PULA</item>
    </izvorni_sadrzaj>
    <derivirana_varijabla naziv="DomainObject.Predmet.SudioniciListNaziv_1">
      <item>FINANCIJSKA AGENCIJA, RC RIJEKA, PODRUŽNICA PULA, PULA</item>
      <item>SMIB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SMIB d.o.o. PULA, OIB 73344485684, Pješčana Uvala 7/31,52100 Pula</item>
    </izvorni_sadrzaj>
    <derivirana_varijabla naziv="DomainObject.Predmet.SudioniciListAdressOIB_1">
      <item>FINANCIJSKA AGENCIJA, RC RIJEKA, PODRUŽNICA PULA, PULA, OIB 85821130368, Ulica grada Vukovara 70,10000 Zagreb</item>
      <item>SMIB d.o.o. PULA, OIB 73344485684, Pješčana Uvala 7/31,52100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73344485684</item>
    </izvorni_sadrzaj>
    <derivirana_varijabla naziv="DomainObject.Predmet.SudioniciListNazivOIB_1">
      <item>, OIB 85821130368</item>
      <item>, OIB 73344485684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412</properties:Words>
  <properties:Characters>2184</properties:Characters>
  <properties:Lines>96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2016-01-14T12:28:00Z</dcterms:created>
  <dc:creator>Mihaela Kaligari</dc:creator>
  <dc:description/>
  <cp:keywords/>
  <cp:lastModifiedBy>Sanja Prodan</cp:lastModifiedBy>
  <cp:lastPrinted>2016-01-14T12:32:00Z</cp:lastPrinted>
  <dcterms:modified xmlns:xsi="http://www.w3.org/2001/XMLSchema-instance" xsi:type="dcterms:W3CDTF">2016-01-15T11:42:00Z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