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9a4d" w14:paraId="c0d9a4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A8118C" w:rsidR="005A4786">
      <w:pPr>
        <w:jc w:val="both"/>
      </w:pPr>
      <w:r w:rsidRPr="00DA15C9">
        <w:tab/>
      </w:r>
      <w:r w:rsidR="00AE6811" w:rsidRPr="00AE6811">
        <w:t xml:space="preserve">Trgovački sud u Pazinu, po stečajnom sucu Ivanu Dujiću, </w:t>
      </w:r>
      <w:r w:rsidR="00AE6811">
        <w:t xml:space="preserve">u postupku po </w:t>
      </w:r>
      <w:r w:rsidR="00AE6811" w:rsidRPr="00AE6811">
        <w:t>prijedlog</w:t>
      </w:r>
      <w:r w:rsidR="00AE6811">
        <w:t xml:space="preserve">u predlagatelja </w:t>
      </w:r>
      <w:r w:rsidR="00AE6811" w:rsidRPr="00AE6811">
        <w:t>NLB Interfinanz AG, Švicarska, Beethovenstrasse 48, OIB 43668676136</w:t>
      </w:r>
      <w:r w:rsidR="00AE6811">
        <w:t>, zastupanog po</w:t>
      </w:r>
      <w:r w:rsidR="00AE6811" w:rsidRPr="00AE6811">
        <w:t xml:space="preserve"> punomoćnicima odvjetnicima iz odvjetničkog društva Ilić, Orehovec &amp; Partneri d. o. o. Zagreb, Smičiklasova 18</w:t>
      </w:r>
      <w:r w:rsidR="00AE6811">
        <w:t>,</w:t>
      </w:r>
      <w:r w:rsidR="00AE6811" w:rsidRPr="00AE6811">
        <w:t xml:space="preserve"> za otvaranje stečajnog postupka nad dužnikom DOLAND NEKRETNINE d. o. o. Novigrad, Mandrač 26, OIB 06579706258,</w:t>
      </w:r>
      <w:r w:rsidR="00663D6A">
        <w:t xml:space="preserve"> 0</w:t>
      </w:r>
      <w:r w:rsidR="00AE6811">
        <w:t>9</w:t>
      </w:r>
      <w:r w:rsidR="005A4786">
        <w:t xml:space="preserve">. </w:t>
      </w:r>
      <w:r w:rsidR="00663D6A">
        <w:t>ožujka</w:t>
      </w:r>
      <w:r w:rsidR="005A4786">
        <w:t xml:space="preserve"> 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AE6811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</w:t>
      </w:r>
      <w:r w:rsidR="00663D6A" w:rsidRPr="00663D6A">
        <w:rPr>
          <w:lang w:val="pl-PL"/>
        </w:rPr>
        <w:t>trgovačkim društvom</w:t>
      </w:r>
      <w:r w:rsidR="005E3EB7" w:rsidRPr="00146239">
        <w:rPr>
          <w:lang w:val="pl-PL"/>
        </w:rPr>
        <w:t xml:space="preserve"> </w:t>
      </w:r>
      <w:r w:rsidR="00AE6811" w:rsidRPr="00AE6811">
        <w:t>DOLAND NEKRETNINE d. o. o. Novigrad, Mandrač 26, OIB 06579706258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5A4786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5A4786" w:rsidRPr="005A4786">
        <w:rPr>
          <w:lang w:val="pl-PL"/>
        </w:rPr>
        <w:t>Ana</w:t>
      </w:r>
      <w:r w:rsidR="005A4786">
        <w:rPr>
          <w:lang w:val="pl-PL"/>
        </w:rPr>
        <w:t xml:space="preserve"> </w:t>
      </w:r>
      <w:r w:rsidR="005A4786" w:rsidRPr="005A4786">
        <w:rPr>
          <w:lang w:val="pl-PL"/>
        </w:rPr>
        <w:t xml:space="preserve">Glavan Dukić </w:t>
      </w:r>
      <w:r w:rsidR="005A4786">
        <w:rPr>
          <w:lang w:val="pl-PL"/>
        </w:rPr>
        <w:t xml:space="preserve">iz </w:t>
      </w:r>
      <w:r w:rsidR="005A4786" w:rsidRPr="005A4786">
        <w:rPr>
          <w:lang w:val="pl-PL"/>
        </w:rPr>
        <w:t>Rijek</w:t>
      </w:r>
      <w:r w:rsidR="005A4786">
        <w:rPr>
          <w:lang w:val="pl-PL"/>
        </w:rPr>
        <w:t xml:space="preserve">e, </w:t>
      </w:r>
      <w:r w:rsidR="005A4786" w:rsidRPr="005A4786">
        <w:rPr>
          <w:lang w:val="pl-PL"/>
        </w:rPr>
        <w:t>Užarska 17/II</w:t>
      </w:r>
      <w:r w:rsidR="005A4786">
        <w:rPr>
          <w:lang w:val="pl-PL"/>
        </w:rPr>
        <w:t>,</w:t>
      </w:r>
      <w:r w:rsidR="005A4786" w:rsidRPr="005A4786">
        <w:rPr>
          <w:lang w:val="pl-PL"/>
        </w:rPr>
        <w:tab/>
      </w:r>
      <w:r w:rsidR="005A4786">
        <w:rPr>
          <w:lang w:val="pl-PL"/>
        </w:rPr>
        <w:t>OIB</w:t>
      </w:r>
      <w:r w:rsidR="005A4786" w:rsidRPr="005A4786">
        <w:rPr>
          <w:lang w:val="pl-PL"/>
        </w:rPr>
        <w:t xml:space="preserve"> 32609326349</w:t>
      </w:r>
      <w:r w:rsidR="005A4786">
        <w:rPr>
          <w:lang w:val="pl-PL"/>
        </w:rPr>
        <w:t>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663D6A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28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travnja</w:t>
      </w:r>
      <w:r w:rsidR="005E3EB7" w:rsidRPr="00A43D8D">
        <w:rPr>
          <w:b/>
          <w:lang w:val="pl-PL"/>
        </w:rPr>
        <w:t xml:space="preserve"> 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A560B4" w:rsidRPr="00A43D8D">
        <w:rPr>
          <w:b/>
          <w:lang w:val="pl-PL"/>
        </w:rPr>
        <w:t>1</w:t>
      </w:r>
      <w:r w:rsidR="001627A5">
        <w:rPr>
          <w:b/>
          <w:lang w:val="pl-PL"/>
        </w:rPr>
        <w:t>3</w:t>
      </w:r>
      <w:r w:rsidR="00814FDD" w:rsidRPr="00A43D8D">
        <w:rPr>
          <w:b/>
          <w:lang w:val="pl-PL"/>
        </w:rPr>
        <w:t>:</w:t>
      </w:r>
      <w:r w:rsidR="001627A5"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5A4786" w:rsidRPr="005A4786">
        <w:rPr>
          <w:lang w:val="pl-PL"/>
        </w:rPr>
        <w:t>Ana Glavan Dukić iz Rijeke, Užarska 17/II</w:t>
      </w:r>
      <w:r w:rsidR="008833E8">
        <w:rPr>
          <w:lang w:val="pl-PL"/>
        </w:rPr>
        <w:t>,</w:t>
      </w:r>
    </w:p>
    <w:p w:rsidRDefault="00B10E2B" w:rsidP="00B10E2B" w:rsidR="00B10E2B" w:rsidRPr="00B10E2B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Pr="00B10E2B">
        <w:rPr>
          <w:lang w:val="sv-SE"/>
        </w:rPr>
        <w:t>- predlagatelj po punomoćniku,</w:t>
      </w:r>
    </w:p>
    <w:p w:rsidRDefault="00B10E2B" w:rsidP="00B10E2B" w:rsidR="00B10E2B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Pr="00B10E2B">
        <w:rPr>
          <w:lang w:val="sv-SE"/>
        </w:rPr>
        <w:t xml:space="preserve">- </w:t>
      </w:r>
      <w:r w:rsidR="00AE6811">
        <w:rPr>
          <w:lang w:val="sv-SE"/>
        </w:rPr>
        <w:t xml:space="preserve"> </w:t>
      </w:r>
      <w:r w:rsidRPr="00B10E2B">
        <w:rPr>
          <w:lang w:val="sv-SE"/>
        </w:rPr>
        <w:t>FINA, Podružnica Pula, Giardini 5,</w:t>
      </w:r>
    </w:p>
    <w:p w:rsidRDefault="00FB0B18" w:rsidP="00B10E2B" w:rsidR="00FB0B18">
      <w:pPr>
        <w:jc w:val="both"/>
        <w:rPr>
          <w:lang w:val="sv-SE"/>
        </w:rPr>
      </w:pPr>
      <w:r>
        <w:lastRenderedPageBreak/>
        <w:tab/>
      </w:r>
      <w:r>
        <w:tab/>
        <w:t xml:space="preserve">- dužnik </w:t>
      </w:r>
      <w:r w:rsidR="00AE6811" w:rsidRPr="00AE6811">
        <w:t>DOLAND NEKRETNINE d.o.o. Novigrad, Mandrač 26, OIB 06579706258</w:t>
      </w:r>
      <w:r w:rsidR="00A560B4" w:rsidRPr="00A560B4">
        <w:t xml:space="preserve">, </w:t>
      </w:r>
    </w:p>
    <w:p w:rsidRDefault="00814FDD" w:rsidP="00AE6811" w:rsidR="005A4786" w:rsidRPr="005A4786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A4786">
        <w:rPr>
          <w:lang w:val="sv-SE"/>
        </w:rPr>
        <w:t>zakonski zastupni</w:t>
      </w:r>
      <w:r w:rsidR="00AE6811">
        <w:rPr>
          <w:lang w:val="sv-SE"/>
        </w:rPr>
        <w:t>k</w:t>
      </w:r>
      <w:r w:rsidR="005A4786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AE6811" w:rsidRPr="00AE6811">
        <w:rPr>
          <w:lang w:val="sv-SE"/>
        </w:rPr>
        <w:t xml:space="preserve">Jacob Shpigel, </w:t>
      </w:r>
      <w:r w:rsidR="00AE6811">
        <w:rPr>
          <w:lang w:val="sv-SE"/>
        </w:rPr>
        <w:t xml:space="preserve">iz </w:t>
      </w:r>
      <w:r w:rsidR="00AE6811" w:rsidRPr="00AE6811">
        <w:rPr>
          <w:lang w:val="sv-SE"/>
        </w:rPr>
        <w:t>Izrael</w:t>
      </w:r>
      <w:r w:rsidR="00AE6811">
        <w:rPr>
          <w:lang w:val="sv-SE"/>
        </w:rPr>
        <w:t>a</w:t>
      </w:r>
      <w:r w:rsidR="00AE6811" w:rsidRPr="00AE6811">
        <w:rPr>
          <w:lang w:val="sv-SE"/>
        </w:rPr>
        <w:t>, Tel Aviv, Aluf David 163</w:t>
      </w:r>
      <w:r w:rsidR="00A02A37">
        <w:rPr>
          <w:lang w:val="sv-SE"/>
        </w:rPr>
        <w:t>.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D21F9" w:rsidRPr="002D21F9">
        <w:t>0</w:t>
      </w:r>
      <w:r w:rsidR="00D7251F">
        <w:t>9</w:t>
      </w:r>
      <w:r w:rsidR="002D21F9" w:rsidRPr="002D21F9">
        <w:t xml:space="preserve">. </w:t>
      </w:r>
      <w:r w:rsidR="00663D6A">
        <w:t>ožujka</w:t>
      </w:r>
      <w:r w:rsidR="002D21F9" w:rsidRPr="002D21F9">
        <w:t xml:space="preserve"> 2016.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D7251F" w:rsidP="005E3EB7" w:rsidR="00D7251F">
      <w:pPr>
        <w:jc w:val="both"/>
      </w:pPr>
    </w:p>
    <w:p w:rsidRDefault="00D7251F" w:rsidP="005E3EB7" w:rsidR="00D7251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5A4786" w:rsidRPr="005A4786">
        <w:rPr>
          <w:lang w:val="sv-SE"/>
        </w:rPr>
        <w:t>Ana Glavan Dukić iz Rijeke, Užarska 17/II</w:t>
      </w:r>
      <w:r w:rsidRPr="002E751B">
        <w:rPr>
          <w:lang w:val="sv-SE"/>
        </w:rPr>
        <w:t xml:space="preserve">, </w:t>
      </w:r>
    </w:p>
    <w:p w:rsidRDefault="00663D6A" w:rsidP="00663D6A" w:rsidR="00663D6A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Pr="002E751B">
        <w:rPr>
          <w:lang w:val="sv-SE"/>
        </w:rPr>
        <w:t xml:space="preserve"> FI</w:t>
      </w:r>
      <w:r>
        <w:rPr>
          <w:lang w:val="sv-SE"/>
        </w:rPr>
        <w:t>NA, Podružnica Pula, Giardini 5</w:t>
      </w:r>
    </w:p>
    <w:p w:rsidRDefault="005A4786" w:rsidP="005A4786" w:rsidR="005A4786" w:rsidRPr="002E751B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AE6811" w:rsidRPr="00AE6811">
        <w:rPr>
          <w:lang w:val="sv-SE"/>
        </w:rPr>
        <w:t>DOLAND NEKRETNINE d.o.o. Novigrad</w:t>
      </w:r>
      <w:r w:rsidRPr="002E751B">
        <w:rPr>
          <w:lang w:val="sv-SE"/>
        </w:rPr>
        <w:t xml:space="preserve">, </w:t>
      </w:r>
    </w:p>
    <w:p w:rsidRDefault="00A02A37" w:rsidP="002E751B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663D6A" w:rsidRPr="00663D6A">
        <w:rPr>
          <w:lang w:val="sv-SE"/>
        </w:rPr>
        <w:t xml:space="preserve">zakonski zastupnik dužnika </w:t>
      </w:r>
      <w:r w:rsidR="00AE6811" w:rsidRPr="00AE6811">
        <w:rPr>
          <w:lang w:val="sv-SE"/>
        </w:rPr>
        <w:t>Jacob Shpigel, iz Izraela, Tel Aviv, Aluf David 163</w:t>
      </w:r>
      <w:r w:rsidR="00D7251F">
        <w:rPr>
          <w:lang w:val="sv-SE"/>
        </w:rPr>
        <w:t>.</w:t>
      </w:r>
    </w:p>
    <w:p w:rsidRDefault="00663D6A" w:rsidR="00663D6A">
      <w:pPr>
        <w:jc w:val="both"/>
        <w:rPr>
          <w:lang w:val="sv-SE"/>
        </w:rPr>
      </w:pPr>
    </w:p>
    <w:sectPr w:rsidSect="00D7251F" w:rsidR="00663D6A">
      <w:headerReference w:type="default" r:id="rId11"/>
      <w:headerReference w:type="firs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8FA" w:rsidP="005E3EB7" w:rsidR="00AB78FA">
      <w:r>
        <w:separator/>
      </w:r>
    </w:p>
  </w:endnote>
  <w:endnote w:id="0" w:type="continuationSeparator">
    <w:p w:rsidRDefault="00AB78FA" w:rsidP="005E3EB7" w:rsidR="00AB7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8FA" w:rsidP="005E3EB7" w:rsidR="00AB78FA">
      <w:r>
        <w:separator/>
      </w:r>
    </w:p>
  </w:footnote>
  <w:footnote w:id="0" w:type="continuationSeparator">
    <w:p w:rsidRDefault="00AB78FA" w:rsidP="005E3EB7" w:rsidR="00AB7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A8118C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71D8">
          <w:rPr>
            <w:noProof/>
          </w:rPr>
          <w:t>2</w:t>
        </w:r>
        <w:r>
          <w:fldChar w:fldCharType="end"/>
        </w:r>
        <w:r>
          <w:tab/>
        </w:r>
        <w:r w:rsidR="001627A5">
          <w:t>Posl.br.: 10 St-401</w:t>
        </w:r>
        <w:r w:rsidR="00A8118C" w:rsidRPr="00A8118C">
          <w:t>/16-</w:t>
        </w:r>
        <w:r w:rsidR="00AE6811">
          <w:t>10</w:t>
        </w:r>
      </w:p>
    </w:sdtContent>
  </w:sdt>
  <w:p w:rsidRDefault="005171D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A8118C">
      <w:t>4</w:t>
    </w:r>
    <w:r w:rsidR="00AE6811">
      <w:t>01</w:t>
    </w:r>
    <w:r>
      <w:t>/1</w:t>
    </w:r>
    <w:r w:rsidR="00A8118C">
      <w:t>6</w:t>
    </w:r>
    <w:r>
      <w:t>-</w:t>
    </w:r>
    <w:r w:rsidR="00AE681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761"/>
    <w:rsid w:val="00036ADB"/>
    <w:rsid w:val="00107DA9"/>
    <w:rsid w:val="001260DE"/>
    <w:rsid w:val="00146239"/>
    <w:rsid w:val="001627A5"/>
    <w:rsid w:val="001E4574"/>
    <w:rsid w:val="00243371"/>
    <w:rsid w:val="00262377"/>
    <w:rsid w:val="00264035"/>
    <w:rsid w:val="0029389A"/>
    <w:rsid w:val="002D21F9"/>
    <w:rsid w:val="002D55AD"/>
    <w:rsid w:val="002E751B"/>
    <w:rsid w:val="003540FC"/>
    <w:rsid w:val="003B74B1"/>
    <w:rsid w:val="004403B7"/>
    <w:rsid w:val="0051365F"/>
    <w:rsid w:val="005171D8"/>
    <w:rsid w:val="00554328"/>
    <w:rsid w:val="005A4786"/>
    <w:rsid w:val="005E3EB7"/>
    <w:rsid w:val="00663D6A"/>
    <w:rsid w:val="0066612B"/>
    <w:rsid w:val="00760B18"/>
    <w:rsid w:val="00814FDD"/>
    <w:rsid w:val="008833E8"/>
    <w:rsid w:val="00980656"/>
    <w:rsid w:val="00985388"/>
    <w:rsid w:val="00997040"/>
    <w:rsid w:val="00A02A37"/>
    <w:rsid w:val="00A43D8D"/>
    <w:rsid w:val="00A560B4"/>
    <w:rsid w:val="00A8118C"/>
    <w:rsid w:val="00AB661B"/>
    <w:rsid w:val="00AB78FA"/>
    <w:rsid w:val="00AE6811"/>
    <w:rsid w:val="00B10E2B"/>
    <w:rsid w:val="00B849FE"/>
    <w:rsid w:val="00D14604"/>
    <w:rsid w:val="00D7251F"/>
    <w:rsid w:val="00DF28E8"/>
    <w:rsid w:val="00E1576B"/>
    <w:rsid w:val="00E40527"/>
    <w:rsid w:val="00F26397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1D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1D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1D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1D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1D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1D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1D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1D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DOLAND NEKRETNINE d.o.o. NOVIGRAD</izvorni_sadrzaj>
    <derivirana_varijabla naziv="DomainObject.Predmet.ProtustrankaFormated_1">  DOLAND NEKRETNINE d.o.o. NOVIGRAD</derivirana_varijabla>
  </DomainObject.Predmet.ProtustrankaFormated>
  <DomainObject.Predmet.ProtustrankaFormatedOIB>
    <izvorni_sadrzaj>  DOLAND NEKRETNINE d.o.o. NOVIGRAD, OIB 06579706258</izvorni_sadrzaj>
    <derivirana_varijabla naziv="DomainObject.Predmet.ProtustrankaFormatedOIB_1">  DOLAND NEKRETNINE d.o.o. NOVIGRAD, OIB 06579706258</derivirana_varijabla>
  </DomainObject.Predmet.ProtustrankaFormatedOIB>
  <DomainObject.Predmet.ProtustrankaFormatedWithAdress>
    <izvorni_sadrzaj> DOLAND NEKRETNINE d.o.o. NOVIGRAD, Mandrač 26, 52466 Novigrad</izvorni_sadrzaj>
    <derivirana_varijabla naziv="DomainObject.Predmet.ProtustrankaFormatedWithAdress_1"> DOLAND NEKRETNINE d.o.o. NOVIGRAD, Mandrač 26, 52466 Novigrad</derivirana_varijabla>
  </DomainObject.Predmet.ProtustrankaFormatedWithAdress>
  <DomainObject.Predmet.ProtustrankaFormatedWithAdressOIB>
    <izvorni_sadrzaj> DOLAND NEKRETNINE d.o.o. NOVIGRAD, OIB 06579706258, Mandrač 26, 52466 Novigrad</izvorni_sadrzaj>
    <derivirana_varijabla naziv="DomainObject.Predmet.ProtustrankaFormatedWithAdressOIB_1"> DOLAND NEKRETNINE d.o.o. NOVIGRAD, OIB 06579706258, Mandrač 26, 52466 Novigrad</derivirana_varijabla>
  </DomainObject.Predmet.ProtustrankaFormatedWithAdressOIB>
  <DomainObject.Predmet.ProtustrankaWithAdress>
    <izvorni_sadrzaj>DOLAND NEKRETNINE d.o.o. NOVIGRAD Mandrač 26, 52466 Novigrad</izvorni_sadrzaj>
    <derivirana_varijabla naziv="DomainObject.Predmet.ProtustrankaWithAdress_1">DOLAND NEKRETNINE d.o.o. NOVIGRAD Mandrač 26, 52466 Novigrad</derivirana_varijabla>
  </DomainObject.Predmet.ProtustrankaWithAdress>
  <DomainObject.Predmet.ProtustrankaWithAdressOIB>
    <izvorni_sadrzaj>DOLAND NEKRETNINE d.o.o. NOVIGRAD, OIB 06579706258, Mandrač 26, 52466 Novigrad</izvorni_sadrzaj>
    <derivirana_varijabla naziv="DomainObject.Predmet.ProtustrankaWithAdressOIB_1">DOLAND NEKRETNINE d.o.o. NOVIGRAD, OIB 06579706258, Mandrač 26, 52466 Novigrad</derivirana_varijabla>
  </DomainObject.Predmet.ProtustrankaWithAdressOIB>
  <DomainObject.Predmet.ProtustrankaNazivFormated>
    <izvorni_sadrzaj>DOLAND NEKRETNINE d.o.o. NOVIGRAD</izvorni_sadrzaj>
    <derivirana_varijabla naziv="DomainObject.Predmet.ProtustrankaNazivFormated_1">DOLAND NEKRETNINE d.o.o. NOVIGRAD</derivirana_varijabla>
  </DomainObject.Predmet.ProtustrankaNazivFormated>
  <DomainObject.Predmet.ProtustrankaNazivFormatedOIB>
    <izvorni_sadrzaj>DOLAND NEKRETNINE d.o.o. NOVIGRAD, OIB 06579706258</izvorni_sadrzaj>
    <derivirana_varijabla naziv="DomainObject.Predmet.ProtustrankaNazivFormatedOIB_1">DOLAND NEKRETNINE d.o.o. NOVIGRAD, OIB 06579706258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AG, ŠVICARSKA, ZURICH zastupanog po punomoćniku Odvj. društvo Ilić, Orehovec &amp; Partneri d.o.o. Zagreb</izvorni_sadrzaj>
    <derivirana_varijabla naziv="DomainObject.Predmet.StrankaFormated_1">  NLB Interfinanz AG, ŠVICARSKA, ZURICH zastupanog po punomoćniku Odvj. društvo Ilić, Orehovec &amp; Partneri d.o.o. Zagreb</derivirana_varijabla>
  </DomainObject.Predmet.StrankaFormated>
  <DomainObject.Predmet.StrankaFormatedOIB>
    <izvorni_sadrzaj>  NLB Interfinanz AG, ŠVICARSKA, ZURICH, OIB 43668676136 zastupanog po punomoćniku Odvj. društvo Ilić, Orehovec &amp; Partneri d.o.o. Zagreb</izvorni_sadrzaj>
    <derivirana_varijabla naziv="DomainObject.Predmet.StrankaFormatedOIB_1">  NLB Interfinanz AG, ŠVICARSKA, ZURICH, OIB 43668676136 zastupanog po punomoćniku Odvj. društvo Ilić, Orehovec &amp; Partneri d.o.o. Zagreb</derivirana_varijabla>
  </DomainObject.Predmet.StrankaFormatedOIB>
  <DomainObject.Predmet.StrankaFormatedWithAdress>
    <izvorni_sadrzaj> NLB Interfinanz AG, ŠVICARSKA, ZURICH, Beethovenstrasse 48, ZURICH zastupanog po punomoćniku Odvj. društvo Ilić, Orehovec &amp; Partneri d.o.o. Zagreb</izvorni_sadrzaj>
    <derivirana_varijabla naziv="DomainObject.Predmet.StrankaFormatedWithAdress_1"> NLB Interfinanz AG, ŠVICARSKA, ZURICH, Beethovenstrasse 48, ZURICH zastupanog po punomoćniku Odvj. društvo Ilić, Orehovec &amp; Partneri d.o.o. Zagreb</derivirana_varijabla>
  </DomainObject.Predmet.StrankaFormatedWithAdress>
  <DomainObject.Predmet.StrankaFormatedWithAdressOIB>
    <izvorni_sadrzaj> NLB Interfinanz AG, ŠVICARSKA, ZURICH, OIB 43668676136, Beethovenstrasse 48, ZURICH zastupanog po punomoćniku Odvj. društvo Ilić, Orehovec &amp; Partneri d.o.o. Zagreb</izvorni_sadrzaj>
    <derivirana_varijabla naziv="DomainObject.Predmet.StrankaFormatedWithAdressOIB_1"> NLB Interfinanz AG, ŠVICARSKA, ZURICH, OIB 43668676136, Beethovenstrasse 48, ZURICH zastupanog po punomoćniku Odvj. društvo Ilić, Orehovec &amp; Partneri d.o.o. Zagreb</derivirana_varijabla>
  </DomainObject.Predmet.StrankaFormatedWithAdressOIB>
  <DomainObject.Predmet.StrankaWithAdress>
    <izvorni_sadrzaj>NLB Interfinanz AG, ŠVICARSKA, ZURICH Beethovenstrasse 48,ZURICH</izvorni_sadrzaj>
    <derivirana_varijabla naziv="DomainObject.Predmet.StrankaWithAdress_1">NLB Interfinanz AG, ŠVICARSKA, ZURICH Beethovenstrasse 48,ZURICH</derivirana_varijabla>
  </DomainObject.Predmet.StrankaWithAdress>
  <DomainObject.Predmet.StrankaWithAdressOIB>
    <izvorni_sadrzaj>NLB Interfinanz AG, ŠVICARSKA, ZURICH, OIB 43668676136, Beethovenstrasse 48,ZURICH</izvorni_sadrzaj>
    <derivirana_varijabla naziv="DomainObject.Predmet.StrankaWithAdressOIB_1">NLB Interfinanz AG, ŠVICARSKA, ZURICH, OIB 43668676136, Beethovenstrasse 48,ZURICH</derivirana_varijabla>
  </DomainObject.Predmet.StrankaWithAdressOIB>
  <DomainObject.Predmet.StrankaNazivFormated>
    <izvorni_sadrzaj>NLB Interfinanz AG, ŠVICARSKA, ZURICH</izvorni_sadrzaj>
    <derivirana_varijabla naziv="DomainObject.Predmet.StrankaNazivFormated_1">NLB Interfinanz AG, ŠVICARSKA, ZURICH</derivirana_varijabla>
  </DomainObject.Predmet.StrankaNazivFormated>
  <DomainObject.Predmet.StrankaNazivFormatedOIB>
    <izvorni_sadrzaj>NLB Interfinanz AG, ŠVICARSKA, ZURICH, OIB 43668676136</izvorni_sadrzaj>
    <derivirana_varijabla naziv="DomainObject.Predmet.StrankaNazivFormatedOIB_1">NLB Interfinanz AG, ŠVICARSKA, ZURICH, OIB 43668676136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12365515.76</izvorni_sadrzaj>
    <derivirana_varijabla naziv="DomainObject.Predmet.TrenutnaVrijednost_1">12365515.76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NLB Interfinanz AG, ŠVICARSKA, ZURICH zastupanog po punomoćniku Odvj. društvo Ilić, Orehovec &amp; Partneri d.o.o. Zagreb</item>
    </izvorni_sadrzaj>
    <derivirana_varijabla naziv="DomainObject.Predmet.StrankaListFormated_1">
      <item>NLB Interfinanz AG, ŠVICARSKA, ZURICH zastupanog po punomoćniku Odvj. društvo Ilić, Orehovec &amp; Partneri d.o.o. Zagreb</item>
    </derivirana_varijabla>
  </DomainObject.Predmet.StrankaListFormated>
  <DomainObject.Predmet.StrankaListFormatedOIB>
    <izvorni_sadrzaj>
      <item>NLB Interfinanz AG, ŠVICARSKA, ZURICH, OIB 43668676136 zastupanog po punomoćniku Odvj. društvo Ilić, Orehovec &amp; Partneri d.o.o. Zagreb</item>
    </izvorni_sadrzaj>
    <derivirana_varijabla naziv="DomainObject.Predmet.StrankaListFormatedOIB_1">
      <item>NLB Interfinanz AG, ŠVICARSKA, ZURICH, OIB 43668676136 zastupanog po punomoćniku Odvj. društvo Ilić, Orehovec &amp; Partneri d.o.o. Zagreb</item>
    </derivirana_varijabla>
  </DomainObject.Predmet.StrankaListFormatedOIB>
  <DomainObject.Predmet.StrankaListFormatedWithAdress>
    <izvorni_sadrzaj>
      <item>NLB Interfinanz AG, ŠVICARSKA, ZURICH, Beethovenstrasse 48, ZURICH zastupanog po punomoćniku Odvj. društvo Ilić, Orehovec &amp; Partneri d.o.o. Zagreb</item>
    </izvorni_sadrzaj>
    <derivirana_varijabla naziv="DomainObject.Predmet.StrankaListFormatedWithAdress_1">
      <item>NLB Interfinanz AG, ŠVICARSKA, ZURICH, Beethovenstrasse 48, ZURICH zastupanog po punomoćniku Odvj. društvo Ilić, Orehovec &amp; Partneri d.o.o. Zagreb</item>
    </derivirana_varijabla>
  </DomainObject.Predmet.StrankaListFormatedWithAdress>
  <DomainObject.Predmet.StrankaListFormatedWithAdressOIB>
    <izvorni_sadrzaj>
      <item>NLB Interfinanz AG, ŠVICARSKA, ZURICH, OIB 43668676136, Beethovenstrasse 48, ZURICH zastupanog po punomoćniku Odvj. društvo Ilić, Orehovec &amp; Partneri d.o.o. Zagreb</item>
    </izvorni_sadrzaj>
    <derivirana_varijabla naziv="DomainObject.Predmet.StrankaListFormatedWithAdressOIB_1">
      <item>NLB Interfinanz AG, ŠVICARSKA, ZURICH, OIB 43668676136, Beethovenstrasse 48, ZURICH zastupanog po punomoćniku Odvj. društvo Ilić, Orehovec &amp; Partneri d.o.o. Zagreb</item>
    </derivirana_varijabla>
  </DomainObject.Predmet.StrankaListFormatedWithAdressOIB>
  <DomainObject.Predmet.StrankaListNazivFormated>
    <izvorni_sadrzaj>
      <item>NLB Interfinanz AG, ŠVICARSKA, ZURICH</item>
    </izvorni_sadrzaj>
    <derivirana_varijabla naziv="DomainObject.Predmet.StrankaListNazivFormated_1">
      <item>NLB Interfinanz AG, ŠVICARSKA, ZURICH</item>
    </derivirana_varijabla>
  </DomainObject.Predmet.StrankaListNazivFormated>
  <DomainObject.Predmet.StrankaListNazivFormatedOIB>
    <izvorni_sadrzaj>
      <item>NLB Interfinanz AG, ŠVICARSKA, ZURICH, OIB 43668676136</item>
    </izvorni_sadrzaj>
    <derivirana_varijabla naziv="DomainObject.Predmet.StrankaListNazivFormatedOIB_1">
      <item>NLB Interfinanz AG, ŠVICARSKA, ZURICH, OIB 43668676136</item>
    </derivirana_varijabla>
  </DomainObject.Predmet.StrankaListNazivFormatedOIB>
  <DomainObject.Predmet.ProtuStrankaListFormated>
    <izvorni_sadrzaj>
      <item>DOLAND NEKRETNINE d.o.o. NOVIGRAD</item>
    </izvorni_sadrzaj>
    <derivirana_varijabla naziv="DomainObject.Predmet.ProtuStrankaListFormated_1">
      <item>DOLAND NEKRETNINE d.o.o. NOVIGRAD</item>
    </derivirana_varijabla>
  </DomainObject.Predmet.ProtuStrankaListFormated>
  <DomainObject.Predmet.ProtuStrankaListFormatedOIB>
    <izvorni_sadrzaj>
      <item>DOLAND NEKRETNINE d.o.o. NOVIGRAD, OIB 06579706258</item>
    </izvorni_sadrzaj>
    <derivirana_varijabla naziv="DomainObject.Predmet.ProtuStrankaListFormatedOIB_1">
      <item>DOLAND NEKRETNINE d.o.o. NOVIGRAD, OIB 06579706258</item>
    </derivirana_varijabla>
  </DomainObject.Predmet.ProtuStrankaListFormatedOIB>
  <DomainObject.Predmet.ProtuStrankaListFormatedWithAdress>
    <izvorni_sadrzaj>
      <item>DOLAND NEKRETNINE d.o.o. NOVIGRAD, Mandrač 26, 52466 Novigrad</item>
    </izvorni_sadrzaj>
    <derivirana_varijabla naziv="DomainObject.Predmet.ProtuStrankaListFormatedWithAdress_1">
      <item>DOLAND NEKRETNINE d.o.o. NOVIGRAD, Mandrač 26, 52466 Novigrad</item>
    </derivirana_varijabla>
  </DomainObject.Predmet.ProtuStrankaListFormatedWithAdress>
  <DomainObject.Predmet.ProtuStrankaListFormatedWithAdressOIB>
    <izvorni_sadrzaj>
      <item>DOLAND NEKRETNINE d.o.o. NOVIGRAD, OIB 06579706258, Mandrač 26, 52466 Novigrad</item>
    </izvorni_sadrzaj>
    <derivirana_varijabla naziv="DomainObject.Predmet.ProtuStrankaListFormatedWithAdressOIB_1">
      <item>DOLAND NEKRETNINE d.o.o. NOVIGRAD, OIB 06579706258, Mandrač 26, 52466 Novigrad</item>
    </derivirana_varijabla>
  </DomainObject.Predmet.ProtuStrankaListFormatedWithAdressOIB>
  <DomainObject.Predmet.ProtuStrankaListNazivFormated>
    <izvorni_sadrzaj>
      <item>DOLAND NEKRETNINE d.o.o. NOVIGRAD</item>
    </izvorni_sadrzaj>
    <derivirana_varijabla naziv="DomainObject.Predmet.ProtuStrankaListNazivFormated_1">
      <item>DOLAND NEKRETNINE d.o.o. NOVIGRAD</item>
    </derivirana_varijabla>
  </DomainObject.Predmet.ProtuStrankaListNazivFormated>
  <DomainObject.Predmet.ProtuStrankaListNazivFormatedOIB>
    <izvorni_sadrzaj>
      <item>DOLAND NEKRETNINE d.o.o. NOVIGRAD, OIB 06579706258</item>
    </izvorni_sadrzaj>
    <derivirana_varijabla naziv="DomainObject.Predmet.ProtuStrankaListNazivFormatedOIB_1">
      <item>DOLAND NEKRETNINE d.o.o. NOVIGRAD, OIB 06579706258</item>
    </derivirana_varijabla>
  </DomainObject.Predmet.ProtuStrankaListNazivFormatedOIB>
  <DomainObject.Predmet.OstaliListFormated>
    <izvorni_sadrzaj>
      <item>Odvj. društvo Ilić, Orehovec &amp; Partneri d.o.o. Zagreb punomoćnik sudionika u postupku NLB Interfinanz AG, ŠVICARSKA, ZURICH</item>
    </izvorni_sadrzaj>
    <derivirana_varijabla naziv="DomainObject.Predmet.OstaliListFormated_1">
      <item>Odvj. društvo Ilić, Orehovec &amp; Partneri d.o.o. Zagreb punomoćnik sudionika u postupku NLB Interfinanz AG, ŠVICARSKA, ZURICH</item>
    </derivirana_varijabla>
  </DomainObject.Predmet.OstaliListFormated>
  <DomainObject.Predmet.OstaliListFormatedOIB>
    <izvorni_sadrzaj>
      <item>Odvj. društvo Ilić, Orehovec &amp; Partneri d.o.o. Zagreb, OIB 95898073413 punomoćnik sudionika u postupku NLB Interfinanz AG, ŠVICARSKA, ZURICH</item>
    </izvorni_sadrzaj>
    <derivirana_varijabla naziv="DomainObject.Predmet.OstaliListFormatedOIB_1">
      <item>Odvj. društvo Ilić, Orehovec &amp; Partneri d.o.o. Zagreb, OIB 95898073413 punomoćnik sudionika u postupku NLB Interfinanz AG, ŠVICARSKA, ZURICH</item>
    </derivirana_varijabla>
  </DomainObject.Predmet.OstaliListFormatedOIB>
  <DomainObject.Predmet.OstaliListFormatedWithAdress>
    <izvorni_sadrzaj>
      <item>Odvj. društvo Ilić, Orehovec &amp; Partneri d.o.o. Zagreb, Smičiklasova 18, 10000 Zagreb punomoćnik sudionika u postupku NLB Interfinanz AG, ŠVICARSKA, ZURICH</item>
    </izvorni_sadrzaj>
    <derivirana_varijabla naziv="DomainObject.Predmet.OstaliListFormatedWithAdress_1">
      <item>Odvj. društvo Ilić, Orehovec &amp; Partneri d.o.o. Zagreb, Smičiklasova 18, 10000 Zagreb punomoćnik sudionika u postupku NLB Interfinanz AG, ŠVICARSKA, ZURICH</item>
    </derivirana_varijabla>
  </DomainObject.Predmet.OstaliListFormatedWithAdress>
  <DomainObject.Predmet.OstaliListFormatedWithAdressOIB>
    <izvorni_sadrzaj>
      <item>Odvj. društvo Ilić, Orehovec &amp; Partneri d.o.o. Zagreb, OIB 95898073413, Smičiklasova 18, 10000 Zagreb punomoćnik sudionika u postupku NLB Interfinanz AG, ŠVICARSKA, ZURICH</item>
    </izvorni_sadrzaj>
    <derivirana_varijabla naziv="DomainObject.Predmet.OstaliListFormatedWithAdressOIB_1">
      <item>Odvj. društvo Ilić, Orehovec &amp; Partneri d.o.o. Zagreb, OIB 95898073413, Smičiklasova 18, 10000 Zagreb punomoćnik sudionika u postupku NLB Interfinanz AG, ŠVICARSKA, ZURICH</item>
    </derivirana_varijabla>
  </DomainObject.Predmet.OstaliListFormatedWithAdressOIB>
  <DomainObject.Predmet.OstaliListNazivFormated>
    <izvorni_sadrzaj>
      <item>Odvj. društvo Ilić, Orehovec &amp; Partneri d.o.o. Zagreb</item>
    </izvorni_sadrzaj>
    <derivirana_varijabla naziv="DomainObject.Predmet.OstaliListNazivFormated_1">
      <item>Odvj. društvo Ilić, Orehovec &amp; Partneri d.o.o. Zagreb</item>
    </derivirana_varijabla>
  </DomainObject.Predmet.OstaliListNazivFormated>
  <DomainObject.Predmet.OstaliListNazivFormatedOIB>
    <izvorni_sadrzaj>
      <item>Odvj. društvo Ilić, Orehovec &amp; Partneri d.o.o. Zagreb, OIB 95898073413</item>
    </izvorni_sadrzaj>
    <derivirana_varijabla naziv="DomainObject.Predmet.OstaliListNazivFormatedOIB_1">
      <item>Odvj. društvo Ilić, Orehovec &amp; Partneri d.o.o. Zagreb,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AG, ŠVICARSKA, ZURICH</izvorni_sadrzaj>
    <derivirana_varijabla naziv="DomainObject.Predmet.StrankaIDrugi_1">NLB Interfinanz AG, ŠVICARSKA, ZURICH</derivirana_varijabla>
  </DomainObject.Predmet.StrankaIDrugi>
  <DomainObject.Predmet.ProtustrankaIDrugi>
    <izvorni_sadrzaj>DOLAND NEKRETNINE d.o.o. NOVIGRAD</izvorni_sadrzaj>
    <derivirana_varijabla naziv="DomainObject.Predmet.ProtustrankaIDrugi_1">DOLAND NEKRETNINE d.o.o. NOVIGRAD</derivirana_varijabla>
  </DomainObject.Predmet.ProtustrankaIDrugi>
  <DomainObject.Predmet.StrankaIDrugiAdressOIB>
    <izvorni_sadrzaj>NLB Interfinanz AG, ŠVICARSKA, ZURICH, OIB 43668676136, Beethovenstrasse 48, ZURICH</izvorni_sadrzaj>
    <derivirana_varijabla naziv="DomainObject.Predmet.StrankaIDrugiAdressOIB_1">NLB Interfinanz AG, ŠVICARSKA, ZURICH, OIB 43668676136, Beethovenstrasse 48, ZURICH</derivirana_varijabla>
  </DomainObject.Predmet.StrankaIDrugiAdressOIB>
  <DomainObject.Predmet.ProtustrankaIDrugiAdressOIB>
    <izvorni_sadrzaj>DOLAND NEKRETNINE d.o.o. NOVIGRAD, OIB 06579706258, Mandrač 26, 52466 Novigrad</izvorni_sadrzaj>
    <derivirana_varijabla naziv="DomainObject.Predmet.ProtustrankaIDrugiAdressOIB_1">DOLAND NEKRETNINE d.o.o. NOVIGRAD, OIB 06579706258,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DOLAND NEKRETNINE d.o.o. NOVIGRAD</item>
      <item>Odvj. društvo Ilić, Orehovec &amp; Partneri d.o.o. Zagreb</item>
      <item>NLB Interfinanz AG, ŠVICARSKA, ZURICH</item>
    </izvorni_sadrzaj>
    <derivirana_varijabla naziv="DomainObject.Predmet.SudioniciListNaziv_1">
      <item>DOLAND NEKRETNINE d.o.o. NOVIGRAD</item>
      <item>Odvj. društvo Ilić, Orehovec &amp; Partneri d.o.o. Zagreb</item>
      <item>NLB Interfinanz AG, ŠVICARSKA, ZURICH</item>
    </derivirana_varijabla>
  </DomainObject.Predmet.SudioniciListNaziv>
  <DomainObject.Predmet.SudioniciListAdressOIB>
    <izvorni_sadrzaj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izvorni_sadrzaj>
    <derivirana_varijabla naziv="DomainObject.Predmet.SudioniciListAdressOIB_1"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06579706258</item>
      <item>, OIB 95898073413</item>
      <item>, OIB 43668676136</item>
    </izvorni_sadrzaj>
    <derivirana_varijabla naziv="DomainObject.Predmet.SudioniciListNazivOIB_1">
      <item>, OIB 06579706258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85CAD-CC3C-4ABB-B4EF-96F7BCB17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2222</properties:Characters>
  <properties:Lines>70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2016-03-11T07:04:00Z</dcterms:created>
  <dc:creator>Jasmina Matika</dc:creator>
  <cp:lastModifiedBy>Sanja Lakošeljac</cp:lastModifiedBy>
  <dcterms:modified xmlns:xsi="http://www.w3.org/2001/XMLSchema-instance" xsi:type="dcterms:W3CDTF">2016-03-11T07:08:00Z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