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85f4c" w14:paraId="9c85f4c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B93E5F" w:rsidR="00B93E5F">
      <w:pPr>
        <w:ind w:firstLine="708"/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0120" cx="718820"/>
            <wp:effectExtent b="0" r="5080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120" cx="718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93E5F" w:rsidP="00B93E5F" w:rsidR="00B93E5F">
      <w:pPr>
        <w:ind w:firstLine="708"/>
        <w:rPr>
          <w:noProof/>
          <w:lang w:eastAsia="hr-HR" w:val="hr-HR"/>
        </w:rPr>
      </w:pPr>
    </w:p>
    <w:p w:rsidRDefault="00B93E5F" w:rsidP="00B93E5F" w:rsidR="00B93E5F">
      <w:pPr>
        <w:ind w:firstLine="708"/>
        <w:rPr>
          <w:noProof/>
          <w:lang w:eastAsia="hr-HR" w:val="hr-HR"/>
        </w:rPr>
      </w:pPr>
    </w:p>
    <w:p w:rsidRDefault="00B93E5F" w:rsidP="00B93E5F" w:rsidR="00B93E5F">
      <w:pPr>
        <w:ind w:firstLine="708"/>
        <w:rPr>
          <w:noProof/>
          <w:lang w:eastAsia="hr-HR" w:val="hr-HR"/>
        </w:rPr>
      </w:pPr>
    </w:p>
    <w:p w:rsidRDefault="00B93E5F" w:rsidP="00B93E5F" w:rsidR="00B93E5F">
      <w:pPr>
        <w:ind w:firstLine="708"/>
        <w:rPr>
          <w:noProof/>
          <w:lang w:eastAsia="hr-HR" w:val="hr-HR"/>
        </w:rPr>
      </w:pPr>
    </w:p>
    <w:p w:rsidRDefault="004777B1" w:rsidP="00B93E5F" w:rsidR="00403F01" w:rsidRPr="00B93E5F">
      <w:pPr>
        <w:ind w:firstLine="708"/>
        <w:rPr>
          <w:noProof/>
          <w:lang w:eastAsia="hr-HR" w:val="hr-HR"/>
        </w:rPr>
      </w:pP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8E39DF">
        <w:t>ELEKTRO E.M. d.o.o., Put Svete Mande 8, Split, OIB: 67343565679</w:t>
      </w:r>
      <w:r w:rsidR="00634348">
        <w:rPr>
          <w:lang w:val="hr-HR"/>
        </w:rPr>
        <w:t xml:space="preserve">, dana </w:t>
      </w:r>
      <w:r w:rsidR="00FA14BF">
        <w:rPr>
          <w:lang w:val="hr-HR"/>
        </w:rPr>
        <w:t>28. rujna</w:t>
      </w:r>
      <w:r w:rsidR="00B25EAD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FA14BF" w:rsidR="00634348" w:rsidRPr="00FA14BF">
      <w:pPr>
        <w:pStyle w:val="Odlomakpopisa"/>
        <w:numPr>
          <w:ilvl w:val="0"/>
          <w:numId w:val="7"/>
        </w:numPr>
        <w:jc w:val="both"/>
        <w:rPr>
          <w:szCs w:val="20"/>
          <w:lang w:eastAsia="hr-HR" w:val="en-AU"/>
        </w:rPr>
      </w:pPr>
      <w:r w:rsidRPr="00FA14BF">
        <w:rPr>
          <w:lang w:val="hr-HR"/>
        </w:rPr>
        <w:t xml:space="preserve">Otvara se </w:t>
      </w:r>
      <w:r w:rsidRPr="00FA14BF">
        <w:rPr>
          <w:szCs w:val="20"/>
          <w:lang w:eastAsia="hr-HR" w:val="en-AU"/>
        </w:rPr>
        <w:t>skraćeni stečajni postupak nad dužnikom</w:t>
      </w:r>
      <w:r w:rsidR="006A1A9F" w:rsidRPr="00FA14BF">
        <w:rPr>
          <w:szCs w:val="20"/>
          <w:lang w:eastAsia="hr-HR" w:val="en-AU"/>
        </w:rPr>
        <w:t xml:space="preserve"> </w:t>
      </w:r>
      <w:r w:rsidR="008E39DF">
        <w:t>ELEKTRO E.M. d.o.o., Put Svete Mande 8, Split, OIB: 67343565679</w:t>
      </w:r>
      <w:r w:rsidR="00EA12B2" w:rsidRPr="00FA14BF">
        <w:rPr>
          <w:szCs w:val="20"/>
          <w:lang w:eastAsia="hr-HR" w:val="en-AU"/>
        </w:rPr>
        <w:t>.</w:t>
      </w:r>
      <w:r w:rsidRPr="00FA14BF">
        <w:rPr>
          <w:szCs w:val="20"/>
          <w:lang w:eastAsia="hr-HR" w:val="en-AU"/>
        </w:rPr>
        <w:t xml:space="preserve"> Skraćeni stečajni postupak je otvoren da</w:t>
      </w:r>
      <w:r w:rsidR="002D3D3D" w:rsidRPr="00FA14BF">
        <w:rPr>
          <w:szCs w:val="20"/>
          <w:lang w:eastAsia="hr-HR" w:val="en-AU"/>
        </w:rPr>
        <w:t xml:space="preserve">na </w:t>
      </w:r>
      <w:r w:rsidR="00B93E5F">
        <w:rPr>
          <w:szCs w:val="20"/>
          <w:lang w:eastAsia="hr-HR" w:val="en-AU"/>
        </w:rPr>
        <w:t>28. rujna</w:t>
      </w:r>
      <w:r w:rsidR="002D3D3D" w:rsidRPr="00FA14BF">
        <w:rPr>
          <w:szCs w:val="20"/>
          <w:lang w:eastAsia="hr-HR" w:val="en-AU"/>
        </w:rPr>
        <w:t xml:space="preserve"> </w:t>
      </w:r>
      <w:r w:rsidR="00B25EAD" w:rsidRPr="00FA14BF">
        <w:rPr>
          <w:szCs w:val="20"/>
          <w:lang w:eastAsia="hr-HR" w:val="en-AU"/>
        </w:rPr>
        <w:t>2016</w:t>
      </w:r>
      <w:r w:rsidR="002D3D3D" w:rsidRPr="00FA14BF">
        <w:rPr>
          <w:szCs w:val="20"/>
          <w:lang w:eastAsia="hr-HR" w:val="en-AU"/>
        </w:rPr>
        <w:t xml:space="preserve">. godine u </w:t>
      </w:r>
      <w:r w:rsidR="00050ED9" w:rsidRPr="00FA14BF">
        <w:rPr>
          <w:szCs w:val="20"/>
          <w:lang w:eastAsia="hr-HR" w:val="en-AU"/>
        </w:rPr>
        <w:t>13</w:t>
      </w:r>
      <w:r w:rsidR="00B32A5D" w:rsidRPr="00FA14BF">
        <w:rPr>
          <w:szCs w:val="20"/>
          <w:lang w:eastAsia="hr-HR" w:val="en-AU"/>
        </w:rPr>
        <w:t>.00</w:t>
      </w:r>
      <w:r w:rsidRPr="00FA14BF">
        <w:rPr>
          <w:szCs w:val="20"/>
          <w:lang w:eastAsia="hr-HR" w:val="en-AU"/>
        </w:rPr>
        <w:t xml:space="preserve"> sati</w:t>
      </w:r>
      <w:r w:rsidR="00664952" w:rsidRPr="00FA14BF">
        <w:rPr>
          <w:szCs w:val="20"/>
          <w:lang w:eastAsia="hr-HR" w:val="en-AU"/>
        </w:rPr>
        <w:t>,</w:t>
      </w:r>
      <w:r w:rsidRPr="00FA14BF">
        <w:rPr>
          <w:szCs w:val="20"/>
          <w:lang w:eastAsia="hr-HR" w:val="en-AU"/>
        </w:rPr>
        <w:t xml:space="preserve"> kada je ovo rješenje objavljeno na mrežnoj stranici e-Oglasna ploča</w:t>
      </w:r>
      <w:r w:rsidRPr="00FA14BF">
        <w:rPr>
          <w:lang w:val="hr-HR"/>
        </w:rPr>
        <w:t xml:space="preserve"> sudova.</w:t>
      </w:r>
    </w:p>
    <w:p w:rsidRDefault="00FA14BF" w:rsidP="00FA14BF" w:rsidR="00FA14BF" w:rsidRPr="00FA14BF">
      <w:pPr>
        <w:pStyle w:val="Odlomakpopisa"/>
        <w:ind w:left="1080"/>
        <w:jc w:val="both"/>
        <w:rPr>
          <w:szCs w:val="20"/>
          <w:lang w:eastAsia="hr-HR" w:val="en-AU"/>
        </w:rPr>
      </w:pPr>
    </w:p>
    <w:p w:rsidRDefault="00634348" w:rsidP="00FA14BF" w:rsidR="00634348" w:rsidRPr="00FA14BF">
      <w:pPr>
        <w:pStyle w:val="Odlomakpopisa"/>
        <w:numPr>
          <w:ilvl w:val="0"/>
          <w:numId w:val="7"/>
        </w:numPr>
        <w:jc w:val="both"/>
        <w:rPr>
          <w:szCs w:val="20"/>
          <w:lang w:eastAsia="hr-HR" w:val="en-AU"/>
        </w:rPr>
      </w:pPr>
      <w:r w:rsidRPr="00FA14BF">
        <w:rPr>
          <w:lang w:val="hr-HR"/>
        </w:rPr>
        <w:t xml:space="preserve">Za stečajnog upravitelja imenuje se </w:t>
      </w:r>
      <w:r w:rsidR="00734D7B">
        <w:t>Nada Mikulandra, Stubalj 238, Bilice, OIB: 01343352417.</w:t>
      </w:r>
      <w:r w:rsidRPr="00FA14BF">
        <w:rPr>
          <w:lang w:val="hr-HR"/>
        </w:rPr>
        <w:t xml:space="preserve"> </w:t>
      </w:r>
    </w:p>
    <w:p w:rsidRDefault="00FA14BF" w:rsidP="00FA14BF" w:rsidR="00FA14BF" w:rsidRPr="00FA14BF">
      <w:pPr>
        <w:jc w:val="both"/>
        <w:rPr>
          <w:szCs w:val="20"/>
          <w:lang w:eastAsia="hr-HR" w:val="en-AU"/>
        </w:rPr>
      </w:pPr>
    </w:p>
    <w:p w:rsidRDefault="00634348" w:rsidP="00FA14BF" w:rsidR="00634348" w:rsidRPr="00FA14BF">
      <w:pPr>
        <w:pStyle w:val="Odlomakpopisa"/>
        <w:numPr>
          <w:ilvl w:val="0"/>
          <w:numId w:val="7"/>
        </w:numPr>
        <w:jc w:val="both"/>
        <w:rPr>
          <w:szCs w:val="20"/>
          <w:lang w:eastAsia="hr-HR" w:val="en-AU"/>
        </w:rPr>
      </w:pPr>
      <w:r w:rsidRPr="00FA14BF">
        <w:rPr>
          <w:lang w:val="hr-HR"/>
        </w:rPr>
        <w:t xml:space="preserve">Zaključuje se skraćeni stečajni postupak nad dužnikom </w:t>
      </w:r>
      <w:r w:rsidR="008E39DF">
        <w:t>ELEKTRO E.M. d.o.o., Put Svete Mande 8, Split, OIB: 67343565679</w:t>
      </w:r>
      <w:r w:rsidRPr="00FA14BF">
        <w:rPr>
          <w:lang w:val="hr-HR"/>
        </w:rPr>
        <w:t xml:space="preserve">. </w:t>
      </w:r>
    </w:p>
    <w:p w:rsidRDefault="00FA14BF" w:rsidP="00FA14BF" w:rsidR="00FA14BF" w:rsidRPr="00FA14BF">
      <w:pPr>
        <w:jc w:val="both"/>
        <w:rPr>
          <w:szCs w:val="20"/>
          <w:lang w:eastAsia="hr-HR" w:val="en-AU"/>
        </w:rPr>
      </w:pPr>
    </w:p>
    <w:p w:rsidRDefault="00634348" w:rsidP="00FA14BF" w:rsidR="00634348" w:rsidRPr="00FA14BF">
      <w:pPr>
        <w:pStyle w:val="Odlomakpopisa"/>
        <w:numPr>
          <w:ilvl w:val="0"/>
          <w:numId w:val="7"/>
        </w:numPr>
        <w:jc w:val="both"/>
        <w:rPr>
          <w:szCs w:val="20"/>
          <w:lang w:eastAsia="hr-HR" w:val="en-AU"/>
        </w:rPr>
      </w:pPr>
      <w:r w:rsidRPr="00FA14BF">
        <w:rPr>
          <w:lang w:val="hr-HR"/>
        </w:rPr>
        <w:t>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8E39DF">
        <w:rPr>
          <w:lang w:val="hr-HR"/>
        </w:rPr>
        <w:t>30</w:t>
      </w:r>
      <w:r w:rsidR="008A2A52">
        <w:rPr>
          <w:lang w:val="hr-HR"/>
        </w:rPr>
        <w:t xml:space="preserve">. </w:t>
      </w:r>
      <w:r w:rsidR="000D4E93">
        <w:rPr>
          <w:lang w:val="hr-HR"/>
        </w:rPr>
        <w:t>listopada</w:t>
      </w:r>
      <w:r w:rsidR="00440C3D">
        <w:rPr>
          <w:lang w:val="hr-HR"/>
        </w:rPr>
        <w:t xml:space="preserve"> 2015. godine</w:t>
      </w:r>
      <w:r>
        <w:rPr>
          <w:lang w:val="hr-HR"/>
        </w:rPr>
        <w:t xml:space="preserve"> zahtjev za provedbu skraćenog s</w:t>
      </w:r>
      <w:r w:rsidR="009D46D2">
        <w:rPr>
          <w:lang w:val="hr-HR"/>
        </w:rPr>
        <w:t xml:space="preserve">tečajnog postupka nad </w:t>
      </w:r>
      <w:r w:rsidR="008E39DF">
        <w:t>ELEKTRO E.M. d.o.o., Put Svete Mande 8, Split, OIB: 67343565679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D46FCA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0D4E93">
        <w:rPr>
          <w:lang w:val="hr-HR"/>
        </w:rPr>
        <w:t>1. rujna</w:t>
      </w:r>
      <w:r w:rsidR="00F5507B">
        <w:rPr>
          <w:lang w:val="hr-HR"/>
        </w:rPr>
        <w:t xml:space="preserve">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8E39DF">
        <w:rPr>
          <w:lang w:val="hr-HR"/>
        </w:rPr>
        <w:t>1366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8E39DF">
        <w:rPr>
          <w:lang w:val="hr-HR"/>
        </w:rPr>
        <w:t>30.295,03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8320D1">
        <w:rPr>
          <w:lang w:val="hr-HR"/>
        </w:rPr>
        <w:t>21</w:t>
      </w:r>
      <w:r w:rsidR="00FB2199">
        <w:rPr>
          <w:lang w:val="hr-HR"/>
        </w:rPr>
        <w:t>. ožujka</w:t>
      </w:r>
      <w:r w:rsidR="00D830C1">
        <w:rPr>
          <w:lang w:val="hr-HR"/>
        </w:rPr>
        <w:t xml:space="preserve">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B93E5F" w:rsidP="00B93E5F" w:rsidR="00B93E5F">
      <w:pPr>
        <w:ind w:firstLine="708"/>
        <w:jc w:val="both"/>
        <w:rPr>
          <w:lang w:val="hr-HR"/>
        </w:rPr>
      </w:pPr>
      <w:r>
        <w:rPr>
          <w:lang w:val="hr-HR"/>
        </w:rPr>
        <w:t xml:space="preserve">Zaključkom ovog suda pod gornjim poslovnim brojem od 26. kolovoza 2016. godine sud je pozvao HZMO, Područnu službu u Splitu, da dostavi podatke ima li dužnik </w:t>
      </w:r>
      <w:r>
        <w:t xml:space="preserve">ELEKTRO E.M. d.o.o., Put Svete Mande 8, Split, OIB: 67343565679 zaposlenih. </w:t>
      </w:r>
    </w:p>
    <w:p w:rsidRDefault="00B93E5F" w:rsidP="00B93E5F" w:rsidR="00B93E5F">
      <w:pPr>
        <w:spacing w:before="220"/>
        <w:ind w:firstLine="708"/>
        <w:jc w:val="both"/>
        <w:rPr>
          <w:lang w:val="hr-HR"/>
        </w:rPr>
      </w:pPr>
      <w:r>
        <w:rPr>
          <w:lang w:val="hr-HR"/>
        </w:rPr>
        <w:t>Dana 02. rujna 2016. godine zaprimljen je dopis Hrvatskog zavoda za mirovinsko osiguranje iz kojeg proizlazi da dužnik nema zaposlenika (list 9 spisa), a iz Potvrde o neizvršenim osnovama za plaćanje FINA-e od 12. rujna 2016. proizlazi da dužnik u Očevidniku redoslijeda osnova za plaćanje na dan 12. rujna 2016. ima evidentirane neizvršene osnove za plaćanje u neprekinutom razdoblju od 1742 dana. Dalje navode da dužnik na dan 12. rujna 2016. godine u Jedinstvenom registru računa nema otvorenih računa niti oročenih novčanih sredstva (list 12 spisa).</w:t>
      </w:r>
    </w:p>
    <w:p w:rsidRDefault="00B93E5F" w:rsidP="00E14AE2" w:rsidR="00B93E5F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lastRenderedPageBreak/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B93E5F">
        <w:rPr>
          <w:lang w:val="hr-HR"/>
        </w:rPr>
        <w:t>28. rujna</w:t>
      </w:r>
      <w:r w:rsidR="002C3EEF">
        <w:rPr>
          <w:lang w:val="hr-HR"/>
        </w:rPr>
        <w:t xml:space="preserve"> 2016.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2C3EEF" w:rsidP="002C3EEF" w:rsidR="00664952" w:rsidRPr="00B235F9">
      <w:pPr>
        <w:ind w:left="7080"/>
        <w:jc w:val="right"/>
      </w:pPr>
      <w:r>
        <w:t>Katarina Mikulić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  <w:r w:rsidR="00C308BD">
        <w:rPr>
          <w:lang w:val="hr-HR"/>
        </w:rPr>
        <w:t xml:space="preserve"> uz potvrdu o imenovanju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2C3EEF">
        <w:rPr>
          <w:lang w:val="hr-HR"/>
        </w:rPr>
        <w:t>po</w:t>
      </w:r>
      <w:r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044C" w:rsidRPr="00BA044C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00203B">
      <w:t>.</w:t>
    </w:r>
    <w:r w:rsidR="00E6013F">
      <w:t>St-</w:t>
    </w:r>
    <w:r w:rsidR="008E39DF">
      <w:t>816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8E39DF">
      <w:t>816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58B6294"/>
    <w:multiLevelType w:val="hybridMultilevel"/>
    <w:tmpl w:val="EB303F60"/>
    <w:lvl w:tplc="ACAA8B7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203B"/>
    <w:rsid w:val="0002675F"/>
    <w:rsid w:val="00050ED9"/>
    <w:rsid w:val="00062AEB"/>
    <w:rsid w:val="00063C3A"/>
    <w:rsid w:val="000666DB"/>
    <w:rsid w:val="000863C9"/>
    <w:rsid w:val="00094B4F"/>
    <w:rsid w:val="000D4E93"/>
    <w:rsid w:val="000F6C0B"/>
    <w:rsid w:val="0010318C"/>
    <w:rsid w:val="00110325"/>
    <w:rsid w:val="00111FEA"/>
    <w:rsid w:val="00133015"/>
    <w:rsid w:val="0015134F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31BFF"/>
    <w:rsid w:val="002702A4"/>
    <w:rsid w:val="002722B9"/>
    <w:rsid w:val="002C3EEF"/>
    <w:rsid w:val="002C465F"/>
    <w:rsid w:val="002D048F"/>
    <w:rsid w:val="002D3D3D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C4568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64952"/>
    <w:rsid w:val="0066735D"/>
    <w:rsid w:val="006767AE"/>
    <w:rsid w:val="006A1A9F"/>
    <w:rsid w:val="006A3758"/>
    <w:rsid w:val="006C0489"/>
    <w:rsid w:val="006E3551"/>
    <w:rsid w:val="00721116"/>
    <w:rsid w:val="00734D7B"/>
    <w:rsid w:val="00736EF6"/>
    <w:rsid w:val="00743750"/>
    <w:rsid w:val="007457E4"/>
    <w:rsid w:val="00753802"/>
    <w:rsid w:val="007725FF"/>
    <w:rsid w:val="007A51CD"/>
    <w:rsid w:val="007A74B6"/>
    <w:rsid w:val="00805481"/>
    <w:rsid w:val="00831B71"/>
    <w:rsid w:val="008320D1"/>
    <w:rsid w:val="00832F97"/>
    <w:rsid w:val="0084487A"/>
    <w:rsid w:val="00850B9F"/>
    <w:rsid w:val="00870E42"/>
    <w:rsid w:val="00876209"/>
    <w:rsid w:val="00892B6F"/>
    <w:rsid w:val="008A2A52"/>
    <w:rsid w:val="008D3F54"/>
    <w:rsid w:val="008D5308"/>
    <w:rsid w:val="008E39DF"/>
    <w:rsid w:val="009133B9"/>
    <w:rsid w:val="009374AD"/>
    <w:rsid w:val="00956DFE"/>
    <w:rsid w:val="00984E8A"/>
    <w:rsid w:val="009966BF"/>
    <w:rsid w:val="009A23E9"/>
    <w:rsid w:val="009D46D2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42426"/>
    <w:rsid w:val="00B4382F"/>
    <w:rsid w:val="00B54D39"/>
    <w:rsid w:val="00B61E33"/>
    <w:rsid w:val="00B6615F"/>
    <w:rsid w:val="00B93E5F"/>
    <w:rsid w:val="00BA044C"/>
    <w:rsid w:val="00BB4C70"/>
    <w:rsid w:val="00BD03FF"/>
    <w:rsid w:val="00BF6161"/>
    <w:rsid w:val="00C308BD"/>
    <w:rsid w:val="00C30FC8"/>
    <w:rsid w:val="00C37215"/>
    <w:rsid w:val="00C435B4"/>
    <w:rsid w:val="00C5093E"/>
    <w:rsid w:val="00C85A91"/>
    <w:rsid w:val="00C90F08"/>
    <w:rsid w:val="00CC1B3F"/>
    <w:rsid w:val="00CE1BBC"/>
    <w:rsid w:val="00D2049B"/>
    <w:rsid w:val="00D230DD"/>
    <w:rsid w:val="00D4027A"/>
    <w:rsid w:val="00D4418F"/>
    <w:rsid w:val="00D46FCA"/>
    <w:rsid w:val="00D47B51"/>
    <w:rsid w:val="00D6076B"/>
    <w:rsid w:val="00D61756"/>
    <w:rsid w:val="00D74C99"/>
    <w:rsid w:val="00D830C1"/>
    <w:rsid w:val="00DC40F0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812B6"/>
    <w:rsid w:val="00EA12B2"/>
    <w:rsid w:val="00EB167D"/>
    <w:rsid w:val="00EB78C8"/>
    <w:rsid w:val="00EC0B4A"/>
    <w:rsid w:val="00ED5613"/>
    <w:rsid w:val="00ED6C48"/>
    <w:rsid w:val="00EE403D"/>
    <w:rsid w:val="00F03BAA"/>
    <w:rsid w:val="00F2237E"/>
    <w:rsid w:val="00F27E79"/>
    <w:rsid w:val="00F5507B"/>
    <w:rsid w:val="00F85A66"/>
    <w:rsid w:val="00FA14BF"/>
    <w:rsid w:val="00FA1FE0"/>
    <w:rsid w:val="00FA65F1"/>
    <w:rsid w:val="00FB2199"/>
    <w:rsid w:val="00FB77D9"/>
    <w:rsid w:val="00FC2EF9"/>
    <w:rsid w:val="00FD3619"/>
    <w:rsid w:val="00FF1162"/>
    <w:rsid w:val="00FF7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40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</izvorni_sadrzaj>
    <derivirana_varijabla naziv="DomainObject.Predmet.Broj_1">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St-816/2015</izvorni_sadrzaj>
    <derivirana_varijabla naziv="DomainObject.Predmet.OznakaBroj_1">St-816/2015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E.M. d.o.o. za inženjering, trgovinu i zastupanje</izvorni_sadrzaj>
    <derivirana_varijabla naziv="DomainObject.Predmet.ProtustrankaFormated_1">  ELEKTRO E.M. d.o.o. za inženjering, trgovinu i zastupanje</derivirana_varijabla>
  </DomainObject.Predmet.ProtustrankaFormated>
  <DomainObject.Predmet.ProtustrankaFormatedOIB>
    <izvorni_sadrzaj>  ELEKTRO E.M. d.o.o. za inženjering, trgovinu i zastupanje, OIB 67343565679</izvorni_sadrzaj>
    <derivirana_varijabla naziv="DomainObject.Predmet.ProtustrankaFormatedOIB_1">  ELEKTRO E.M. d.o.o. za inženjering, trgovinu i zastupanje, OIB 67343565679</derivirana_varijabla>
  </DomainObject.Predmet.ProtustrankaFormatedOIB>
  <DomainObject.Predmet.ProtustrankaFormatedWithAdress>
    <izvorni_sadrzaj> ELEKTRO E.M. d.o.o. za inženjering, trgovinu i zastupanje, Put Svete Mande 8, 21000 Split</izvorni_sadrzaj>
    <derivirana_varijabla naziv="DomainObject.Predmet.ProtustrankaFormatedWithAdress_1"> ELEKTRO E.M. d.o.o. za inženjering, trgovinu i zastupanje, Put Svete Mande 8, 21000 Split</derivirana_varijabla>
  </DomainObject.Predmet.ProtustrankaFormatedWithAdress>
  <DomainObject.Predmet.ProtustrankaFormatedWithAdressOIB>
    <izvorni_sadrzaj> ELEKTRO E.M. d.o.o. za inženjering, trgovinu i zastupanje, OIB 67343565679, Put Svete Mande 8, 21000 Split</izvorni_sadrzaj>
    <derivirana_varijabla naziv="DomainObject.Predmet.ProtustrankaFormatedWithAdressOIB_1"> ELEKTRO E.M. d.o.o. za inženjering, trgovinu i zastupanje, OIB 67343565679, Put Svete Mande 8, 21000 Split</derivirana_varijabla>
  </DomainObject.Predmet.ProtustrankaFormatedWithAdressOIB>
  <DomainObject.Predmet.ProtustrankaWithAdress>
    <izvorni_sadrzaj>ELEKTRO E.M. d.o.o. za inženjering, trgovinu i zastupanje Put Svete Mande 8, 21000 Split</izvorni_sadrzaj>
    <derivirana_varijabla naziv="DomainObject.Predmet.ProtustrankaWithAdress_1">ELEKTRO E.M. d.o.o. za inženjering, trgovinu i zastupanje Put Svete Mande 8, 21000 Split</derivirana_varijabla>
  </DomainObject.Predmet.ProtustrankaWithAdress>
  <DomainObject.Predmet.ProtustrankaWithAdressOIB>
    <izvorni_sadrzaj>ELEKTRO E.M. d.o.o. za inženjering, trgovinu i zastupanje, OIB 67343565679, Put Svete Mande 8, 21000 Split</izvorni_sadrzaj>
    <derivirana_varijabla naziv="DomainObject.Predmet.ProtustrankaWithAdressOIB_1">ELEKTRO E.M. d.o.o. za inženjering, trgovinu i zastupanje, OIB 67343565679, Put Svete Mande 8, 21000 Split</derivirana_varijabla>
  </DomainObject.Predmet.ProtustrankaWithAdressOIB>
  <DomainObject.Predmet.ProtustrankaNazivFormated>
    <izvorni_sadrzaj>ELEKTRO E.M. d.o.o. za inženjering, trgovinu i zastupanje</izvorni_sadrzaj>
    <derivirana_varijabla naziv="DomainObject.Predmet.ProtustrankaNazivFormated_1">ELEKTRO E.M. d.o.o. za inženjering, trgovinu i zastupanje</derivirana_varijabla>
  </DomainObject.Predmet.ProtustrankaNazivFormated>
  <DomainObject.Predmet.ProtustrankaNazivFormatedOIB>
    <izvorni_sadrzaj>ELEKTRO E.M. d.o.o. za inženjering, trgovinu i zastupanje, OIB 67343565679</izvorni_sadrzaj>
    <derivirana_varijabla naziv="DomainObject.Predmet.ProtustrankaNazivFormatedOIB_1">ELEKTRO E.M. d.o.o. za inženjering, trgovinu i zastupanje, OIB 67343565679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30295.03</izvorni_sadrzaj>
    <derivirana_varijabla naziv="DomainObject.Predmet.TrenutnaVrijednost_1">30295.03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ELEKTRO E.M. d.o.o. za inženjering, trgovinu i zastupanje</item>
    </izvorni_sadrzaj>
    <derivirana_varijabla naziv="DomainObject.Predmet.ProtuStrankaListFormated_1">
      <item>ELEKTRO E.M. d.o.o. za inženjering, trgovinu i zastupanje</item>
    </derivirana_varijabla>
  </DomainObject.Predmet.ProtuStrankaListFormated>
  <DomainObject.Predmet.ProtuStrankaListFormatedOIB>
    <izvorni_sadrzaj>
      <item>ELEKTRO E.M. d.o.o. za inženjering, trgovinu i zastupanje, OIB 67343565679</item>
    </izvorni_sadrzaj>
    <derivirana_varijabla naziv="DomainObject.Predmet.ProtuStrankaListFormatedOIB_1">
      <item>ELEKTRO E.M. d.o.o. za inženjering, trgovinu i zastupanje, OIB 67343565679</item>
    </derivirana_varijabla>
  </DomainObject.Predmet.ProtuStrankaListFormatedOIB>
  <DomainObject.Predmet.ProtuStrankaListFormatedWithAdress>
    <izvorni_sadrzaj>
      <item>ELEKTRO E.M. d.o.o. za inženjering, trgovinu i zastupanje, Put Svete Mande 8, 21000 Split</item>
    </izvorni_sadrzaj>
    <derivirana_varijabla naziv="DomainObject.Predmet.ProtuStrankaListFormatedWithAdress_1">
      <item>ELEKTRO E.M. d.o.o. za inženjering, trgovinu i zastupanje, Put Svete Mande 8, 21000 Split</item>
    </derivirana_varijabla>
  </DomainObject.Predmet.ProtuStrankaListFormatedWithAdress>
  <DomainObject.Predmet.ProtuStrankaListFormatedWithAdressOIB>
    <izvorni_sadrzaj>
      <item>ELEKTRO E.M. d.o.o. za inženjering, trgovinu i zastupanje, OIB 67343565679, Put Svete Mande 8, 21000 Split</item>
    </izvorni_sadrzaj>
    <derivirana_varijabla naziv="DomainObject.Predmet.ProtuStrankaListFormatedWithAdressOIB_1">
      <item>ELEKTRO E.M. d.o.o. za inženjering, trgovinu i zastupanje, OIB 67343565679, Put Svete Mande 8, 21000 Split</item>
    </derivirana_varijabla>
  </DomainObject.Predmet.ProtuStrankaListFormatedWithAdressOIB>
  <DomainObject.Predmet.ProtuStrankaListNazivFormated>
    <izvorni_sadrzaj>
      <item>ELEKTRO E.M. d.o.o. za inženjering, trgovinu i zastupanje</item>
    </izvorni_sadrzaj>
    <derivirana_varijabla naziv="DomainObject.Predmet.ProtuStrankaListNazivFormated_1">
      <item>ELEKTRO E.M. d.o.o. za inženjering, trgovinu i zastupanje</item>
    </derivirana_varijabla>
  </DomainObject.Predmet.ProtuStrankaListNazivFormated>
  <DomainObject.Predmet.ProtuStrankaListNazivFormatedOIB>
    <izvorni_sadrzaj>
      <item>ELEKTRO E.M. d.o.o. za inženjering, trgovinu i zastupanje, OIB 67343565679</item>
    </izvorni_sadrzaj>
    <derivirana_varijabla naziv="DomainObject.Predmet.ProtuStrankaListNazivFormatedOIB_1">
      <item>ELEKTRO E.M. d.o.o. za inženjering, trgovinu i zastupanje, OIB 67343565679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ELEKTRO E.M. d.o.o. za inženjering, trgovinu i zastupanje</izvorni_sadrzaj>
    <derivirana_varijabla naziv="DomainObject.Predmet.ProtustrankaIDrugi_1">ELEKTRO E.M. d.o.o. za inženjering, trgovinu i zastupanje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ELEKTRO E.M. d.o.o. za inženjering, trgovinu i zastupanje, OIB 67343565679, Put Svete Mande 8, 21000 Split</izvorni_sadrzaj>
    <derivirana_varijabla naziv="DomainObject.Predmet.ProtustrankaIDrugiAdressOIB_1">ELEKTRO E.M. d.o.o. za inženjering, trgovinu i zastupanje, OIB 67343565679, Put Svete Mande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 E.M. d.o.o. za inženjering, trgovinu i zastupanje</item>
      <item>FINANCIJSKA AGENCIJA, RC SPLIT</item>
    </izvorni_sadrzaj>
    <derivirana_varijabla naziv="DomainObject.Predmet.SudioniciListNaziv_1">
      <item>ELEKTRO E.M. d.o.o. za inženjering, trgovinu i zastupanje</item>
      <item>FINANCIJSKA AGENCIJA, RC SPLIT</item>
    </derivirana_varijabla>
  </DomainObject.Predmet.SudioniciListNaziv>
  <DomainObject.Predmet.SudioniciListAdressOIB>
    <izvorni_sadrzaj>
      <item>ELEKTRO E.M. d.o.o. za inženjering, trgovinu i zastupanje, OIB 67343565679, Put Svete Mande 8,21000 Split</item>
      <item>FINANCIJSKA AGENCIJA, RC SPLIT, OIB 85821130368, Mažuranićevo šetalište 24 b,21000 Split</item>
    </izvorni_sadrzaj>
    <derivirana_varijabla naziv="DomainObject.Predmet.SudioniciListAdressOIB_1">
      <item>ELEKTRO E.M. d.o.o. za inženjering, trgovinu i zastupanje, OIB 67343565679, Put Svete Mande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67343565679</item>
      <item>, OIB 85821130368</item>
    </izvorni_sadrzaj>
    <derivirana_varijabla naziv="DomainObject.Predmet.SudioniciListNazivOIB_1">
      <item>, OIB 67343565679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88A914-163C-48AB-82ED-45EF24D701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873</properties:Words>
  <properties:Characters>4642</properties:Characters>
  <properties:Lines>129</properties:Lines>
  <properties:Paragraphs>36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2016-09-28T09:56:00Z</cp:lastPrinted>
  <dcterms:modified xmlns:xsi="http://www.w3.org/2001/XMLSchema-instance" xsi:type="dcterms:W3CDTF">2016-09-28T11:30:00Z</dcterms:modified>
  <cp:revision>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