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a623" w14:paraId="c85a623" w:rsidRDefault="00281BC7" w:rsidP="00294852" w:rsidR="00281BC7" w:rsidRPr="00950C9F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950C9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950C9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950C9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950C9F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950C9F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950C9F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950C9F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950C9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950C9F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94852" w:rsidR="00E022E9" w:rsidRPr="00950C9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950C9F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950C9F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950C9F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950C9F">
        <w:rPr>
          <w:rFonts w:cstheme="majorBidi" w:hAnsiTheme="majorBidi" w:asciiTheme="majorBidi"/>
          <w:b/>
          <w:sz w:val="22"/>
          <w:szCs w:val="22"/>
        </w:rPr>
        <w:tab/>
      </w:r>
      <w:r w:rsidRPr="00950C9F">
        <w:rPr>
          <w:rFonts w:cstheme="majorBidi" w:hAnsiTheme="majorBidi" w:asciiTheme="majorBidi"/>
          <w:b/>
          <w:sz w:val="22"/>
          <w:szCs w:val="22"/>
        </w:rPr>
        <w:tab/>
      </w:r>
      <w:r w:rsidRPr="00950C9F">
        <w:rPr>
          <w:rFonts w:cstheme="majorBidi" w:hAnsiTheme="majorBidi" w:asciiTheme="majorBidi"/>
          <w:b/>
          <w:sz w:val="22"/>
          <w:szCs w:val="22"/>
        </w:rPr>
        <w:tab/>
      </w:r>
      <w:r w:rsidRPr="00950C9F">
        <w:rPr>
          <w:rFonts w:cstheme="majorBidi" w:hAnsiTheme="majorBidi" w:asciiTheme="majorBidi"/>
          <w:b/>
          <w:sz w:val="22"/>
          <w:szCs w:val="22"/>
        </w:rPr>
        <w:tab/>
      </w:r>
      <w:r w:rsidRPr="00950C9F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950C9F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950C9F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950C9F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950C9F" w:rsidR="009D7950" w:rsidRPr="00950C9F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>Trgovački sud u Zadru OIB:39670464653, po sutkinji Ani Markač, postupajući po prijedlogu Financijske agencije za otvaranje stečajnog postupka nad trgovačkim društvom</w:t>
      </w:r>
      <w:r w:rsidR="00022AA2" w:rsidRPr="00950C9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50C9F" w:rsidRPr="00950C9F">
        <w:rPr>
          <w:sz w:val="22"/>
          <w:szCs w:val="22"/>
        </w:rPr>
        <w:t>AUTO MARIĆ jednostavno društvo s ograničenom odgovornošću za prijevoz i trgovinu, OIB: 27613140653 sa sjedištem u Ulica kralja Tomislava 6, 23452 Gornji Karin</w:t>
      </w:r>
      <w:r w:rsidR="002D0A6E" w:rsidRPr="00950C9F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="00725F31" w:rsidRPr="00950C9F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2D0A6E" w:rsidRPr="00950C9F">
        <w:rPr>
          <w:rFonts w:cstheme="majorBidi" w:hAnsiTheme="majorBidi" w:asciiTheme="majorBidi"/>
          <w:bCs/>
          <w:sz w:val="22"/>
          <w:szCs w:val="22"/>
        </w:rPr>
        <w:t>2</w:t>
      </w:r>
      <w:r w:rsidR="00806525" w:rsidRPr="00950C9F">
        <w:rPr>
          <w:rFonts w:cstheme="majorBidi" w:hAnsiTheme="majorBidi" w:asciiTheme="majorBidi"/>
          <w:bCs/>
          <w:sz w:val="22"/>
          <w:szCs w:val="22"/>
        </w:rPr>
        <w:t>6</w:t>
      </w:r>
      <w:r w:rsidR="00492740" w:rsidRPr="00950C9F">
        <w:rPr>
          <w:rFonts w:cstheme="majorBidi" w:hAnsiTheme="majorBidi" w:asciiTheme="majorBidi"/>
          <w:bCs/>
          <w:sz w:val="22"/>
          <w:szCs w:val="22"/>
        </w:rPr>
        <w:t>. travnja 2016.,</w:t>
      </w:r>
    </w:p>
    <w:p w:rsidRDefault="00281BC7" w:rsidP="00294852" w:rsidR="00281BC7" w:rsidRPr="00950C9F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950C9F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950C9F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950C9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A6DDA" w:rsidP="00950C9F" w:rsidR="00751935" w:rsidRPr="00950C9F">
      <w:pPr>
        <w:tabs>
          <w:tab w:pos="709" w:val="left"/>
        </w:tabs>
        <w:jc w:val="both"/>
        <w:rPr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>1.</w:t>
      </w:r>
      <w:r w:rsidRPr="00950C9F">
        <w:rPr>
          <w:rFonts w:cstheme="majorBidi" w:hAnsiTheme="majorBidi" w:asciiTheme="majorBidi"/>
          <w:bCs/>
          <w:sz w:val="22"/>
          <w:szCs w:val="22"/>
        </w:rPr>
        <w:tab/>
      </w:r>
      <w:r w:rsidR="00950C9F">
        <w:rPr>
          <w:rFonts w:cstheme="majorBidi" w:hAnsiTheme="majorBidi" w:asciiTheme="majorBidi"/>
          <w:sz w:val="22"/>
          <w:szCs w:val="22"/>
        </w:rPr>
        <w:t xml:space="preserve">Radojka Danek iz Šibenika, P. Preradovića 6, OIB: 78988701424 </w:t>
      </w:r>
      <w:r w:rsidR="00CA5EC6" w:rsidRPr="00950C9F">
        <w:rPr>
          <w:rFonts w:cstheme="majorBidi" w:hAnsiTheme="majorBidi" w:asciiTheme="majorBidi"/>
          <w:sz w:val="22"/>
          <w:szCs w:val="22"/>
        </w:rPr>
        <w:t xml:space="preserve"> </w:t>
      </w:r>
      <w:r w:rsidR="00281BC7" w:rsidRPr="00950C9F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950C9F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950C9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50C9F" w:rsidRPr="00950C9F">
        <w:rPr>
          <w:sz w:val="22"/>
          <w:szCs w:val="22"/>
        </w:rPr>
        <w:t>AUTO MARIĆ jednostavno društvo s ograničenom odgovornošću za prijevoz i trgovinu, OIB: 27613140653 sa sjedištem u Ulica kralja Tomislava 6, 23452 Gornji Karin</w:t>
      </w:r>
      <w:r w:rsidRPr="00950C9F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022AA2" w:rsidP="00294852" w:rsidR="00022AA2" w:rsidRPr="00950C9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950C9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>2.</w:t>
      </w:r>
      <w:r w:rsidRPr="00950C9F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950C9F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950C9F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950C9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>3.</w:t>
      </w:r>
      <w:r w:rsidRPr="00950C9F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950C9F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A706E6" w:rsidRPr="00950C9F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950C9F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950C9F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81BC7" w:rsidP="00294852" w:rsidR="00281BC7" w:rsidRPr="00950C9F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>Obrazloženje</w:t>
      </w:r>
      <w:r w:rsidRPr="00950C9F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950C9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950C9F" w:rsidR="00CF328C" w:rsidRPr="00950C9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950C9F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950C9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50C9F" w:rsidRPr="00950C9F">
        <w:rPr>
          <w:sz w:val="22"/>
          <w:szCs w:val="22"/>
        </w:rPr>
        <w:t>AUTO MARIĆ jednostavno društvo s ograničenom odgovornošću za prijevoz i trgovinu, OIB: 27613140653 sa sjedištem u Ulica kralja Tomislava 6, 23452 Gornji Karin</w:t>
      </w:r>
      <w:r w:rsidR="00022AA2" w:rsidRPr="00950C9F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8F3AD6" w:rsidP="00294852" w:rsidR="00CF328C" w:rsidRPr="00950C9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950C9F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950C9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950C9F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950C9F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950C9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950C9F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950C9F">
        <w:rPr>
          <w:rFonts w:cstheme="majorBidi" w:hAnsiTheme="majorBidi" w:asciiTheme="majorBidi"/>
          <w:bCs/>
          <w:sz w:val="22"/>
          <w:szCs w:val="22"/>
        </w:rPr>
        <w:t xml:space="preserve"> zastupnik</w:t>
      </w:r>
      <w:r w:rsidR="006A6847" w:rsidRPr="00950C9F">
        <w:rPr>
          <w:rFonts w:cstheme="majorBidi" w:hAnsiTheme="majorBidi" w:asciiTheme="majorBidi"/>
          <w:bCs/>
          <w:sz w:val="22"/>
          <w:szCs w:val="22"/>
        </w:rPr>
        <w:t xml:space="preserve"> dužnika po zakonu</w:t>
      </w:r>
      <w:r w:rsidR="00022AA2" w:rsidRPr="00950C9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950C9F">
        <w:rPr>
          <w:rFonts w:cstheme="majorBidi" w:hAnsiTheme="majorBidi" w:asciiTheme="majorBidi"/>
          <w:bCs/>
          <w:sz w:val="22"/>
          <w:szCs w:val="22"/>
        </w:rPr>
        <w:t xml:space="preserve">nije pristupio. </w:t>
      </w:r>
      <w:r w:rsidR="00751935" w:rsidRPr="00950C9F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6A6847" w:rsidP="00294852" w:rsidR="00CF328C" w:rsidRPr="00950C9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950C9F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950C9F">
        <w:rPr>
          <w:rFonts w:cstheme="majorBidi" w:hAnsiTheme="majorBidi" w:asciiTheme="majorBidi"/>
          <w:bCs/>
          <w:sz w:val="22"/>
          <w:szCs w:val="22"/>
        </w:rPr>
        <w:t>0</w:t>
      </w:r>
      <w:r w:rsidRPr="00950C9F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294852" w:rsidR="006A6847" w:rsidRPr="00950C9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8F3AD6" w:rsidP="00294852" w:rsidR="008F3AD6" w:rsidRPr="00950C9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950C9F" w:rsidR="00950C9F" w:rsidRPr="00950C9F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950C9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950C9F">
        <w:rPr>
          <w:rFonts w:cstheme="majorBidi" w:hAnsiTheme="majorBidi" w:asciiTheme="majorBidi"/>
          <w:bCs/>
          <w:sz w:val="22"/>
          <w:szCs w:val="22"/>
        </w:rPr>
        <w:t>2</w:t>
      </w:r>
      <w:r w:rsidR="00806525" w:rsidRPr="00950C9F">
        <w:rPr>
          <w:rFonts w:cstheme="majorBidi" w:hAnsiTheme="majorBidi" w:asciiTheme="majorBidi"/>
          <w:bCs/>
          <w:sz w:val="22"/>
          <w:szCs w:val="22"/>
        </w:rPr>
        <w:t>6</w:t>
      </w:r>
      <w:r w:rsidR="004E7E9B" w:rsidRPr="00950C9F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950C9F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950C9F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D62139" w:rsidP="00D62139" w:rsidR="004E7E9B" w:rsidRPr="00950C9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950C9F" w:rsidRPr="00950C9F">
        <w:rPr>
          <w:rFonts w:cstheme="majorBidi" w:hAnsiTheme="majorBidi" w:asciiTheme="majorBidi"/>
          <w:bCs/>
          <w:sz w:val="22"/>
          <w:szCs w:val="22"/>
        </w:rPr>
        <w:t>Sutkinja</w:t>
      </w:r>
      <w:r>
        <w:rPr>
          <w:rFonts w:cstheme="majorBidi" w:hAnsiTheme="majorBidi" w:asciiTheme="majorBidi"/>
          <w:bCs/>
          <w:sz w:val="22"/>
          <w:szCs w:val="22"/>
        </w:rPr>
        <w:t xml:space="preserve"> Merlina Klišmanić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  <w:t xml:space="preserve"> </w:t>
      </w:r>
      <w:r w:rsidR="00CF328C" w:rsidRPr="00950C9F">
        <w:rPr>
          <w:rFonts w:cstheme="majorBidi" w:hAnsiTheme="majorBidi" w:asciiTheme="majorBidi"/>
          <w:bCs/>
          <w:sz w:val="22"/>
          <w:szCs w:val="22"/>
        </w:rPr>
        <w:t>Ana Markač</w:t>
      </w:r>
      <w:r>
        <w:rPr>
          <w:rFonts w:cstheme="majorBidi" w:hAnsiTheme="majorBidi" w:asciiTheme="majorBidi"/>
          <w:bCs/>
          <w:sz w:val="22"/>
          <w:szCs w:val="22"/>
        </w:rPr>
        <w:t>, v.r.</w:t>
      </w:r>
    </w:p>
    <w:p w:rsidRDefault="00580387" w:rsidP="00950C9F" w:rsidR="00D6213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ab/>
      </w:r>
      <w:r w:rsidRPr="00950C9F">
        <w:rPr>
          <w:rFonts w:cstheme="majorBidi" w:hAnsiTheme="majorBidi" w:asciiTheme="majorBidi"/>
          <w:bCs/>
          <w:sz w:val="22"/>
          <w:szCs w:val="22"/>
        </w:rPr>
        <w:tab/>
      </w:r>
    </w:p>
    <w:p w:rsidRDefault="00580387" w:rsidP="00950C9F" w:rsidR="00806525" w:rsidRPr="00950C9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ab/>
      </w:r>
    </w:p>
    <w:p w:rsidRDefault="008F3AD6" w:rsidP="00294852" w:rsidR="008F3AD6" w:rsidRPr="00950C9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294852" w:rsidR="00CF328C" w:rsidRPr="00950C9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50C9F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950C9F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50C9F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950C9F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9D2FD2" w:rsidP="00294852" w:rsid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D62139" w:rsidP="00294852" w:rsidR="00D6213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D62139" w:rsidP="00294852" w:rsidR="00D6213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D62139" w:rsidP="00294852" w:rsidR="00D6213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D62139" w:rsidP="00294852" w:rsidR="00D6213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D62139" w:rsidP="00294852" w:rsidR="00D62139" w:rsidRPr="00950C9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950C9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8F3AD6" w:rsidRPr="00950C9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294852" w:rsidR="00BB4F73" w:rsidRPr="00950C9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950C9F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294852" w:rsidR="00C30170" w:rsidRPr="00950C9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950C9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50C9F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950C9F" w:rsidR="00842CEB" w:rsidRPr="00950C9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1FB" w:rsidP="003251FB" w:rsidR="003251FB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357/16-12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1540A">
      <w:rPr>
        <w:sz w:val="22"/>
        <w:szCs w:val="22"/>
      </w:rPr>
      <w:t>3</w:t>
    </w:r>
    <w:r w:rsidR="00CA5EC6">
      <w:rPr>
        <w:sz w:val="22"/>
        <w:szCs w:val="22"/>
      </w:rPr>
      <w:t>6</w:t>
    </w:r>
    <w:r w:rsidR="00950C9F">
      <w:rPr>
        <w:sz w:val="22"/>
        <w:szCs w:val="22"/>
      </w:rPr>
      <w:t>6</w:t>
    </w:r>
    <w:r w:rsidR="002D0A6E">
      <w:rPr>
        <w:sz w:val="22"/>
        <w:szCs w:val="22"/>
      </w:rPr>
      <w:t>/16-</w:t>
    </w:r>
    <w:r w:rsidR="00950C9F">
      <w:rPr>
        <w:sz w:val="22"/>
        <w:szCs w:val="22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42CEB"/>
    <w:rsid w:val="008F03DE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310F0"/>
    <w:rsid w:val="00BB2C5C"/>
    <w:rsid w:val="00BB4F73"/>
    <w:rsid w:val="00BE6E59"/>
    <w:rsid w:val="00C30170"/>
    <w:rsid w:val="00C72C87"/>
    <w:rsid w:val="00C85781"/>
    <w:rsid w:val="00C9120F"/>
    <w:rsid w:val="00CA5EC6"/>
    <w:rsid w:val="00CF328C"/>
    <w:rsid w:val="00D61B7B"/>
    <w:rsid w:val="00D62139"/>
    <w:rsid w:val="00E022E9"/>
    <w:rsid w:val="00E13ABF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13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ABF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ABF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ABF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ABF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13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ABF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ABF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ABF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ABF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MARIĆ jednostavno društvo s ograničenom odgovornošću za prijevoz i trgovinu</izvorni_sadrzaj>
    <derivirana_varijabla naziv="DomainObject.Predmet.ProtustrankaFormated_1">  AUTO MARIĆ jednostavno društvo s ograničenom odgovornošću za prijevoz i trgovinu</derivirana_varijabla>
  </DomainObject.Predmet.ProtustrankaFormated>
  <DomainObject.Predmet.ProtustrankaFormatedOIB>
    <izvorni_sadrzaj>  AUTO MARIĆ jednostavno društvo s ograničenom odgovornošću za prijevoz i trgovinu, OIB 27613140653</izvorni_sadrzaj>
    <derivirana_varijabla naziv="DomainObject.Predmet.ProtustrankaFormatedOIB_1">  AUTO MARIĆ jednostavno društvo s ograničenom odgovornošću za prijevoz i trgovinu, OIB 27613140653</derivirana_varijabla>
  </DomainObject.Predmet.ProtustrankaFormatedOIB>
  <DomainObject.Predmet.ProtustrankaFormatedWithAdress>
    <izvorni_sadrzaj> AUTO MARIĆ jednostavno društvo s ograničenom odgovornošću za prijevoz i trgovinu, Ulica kralja Tomislava 6, 23450 Gornji Karin</izvorni_sadrzaj>
    <derivirana_varijabla naziv="DomainObject.Predmet.ProtustrankaFormatedWithAdress_1"> AUTO MARIĆ jednostavno društvo s ograničenom odgovornošću za prijevoz i trgovinu, Ulica kralja Tomislava 6, 23450 Gornji Karin</derivirana_varijabla>
  </DomainObject.Predmet.ProtustrankaFormatedWithAdress>
  <DomainObject.Predmet.ProtustrankaFormatedWithAdressOIB>
    <izvorni_sadrzaj> AUTO MARIĆ jednostavno društvo s ograničenom odgovornošću za prijevoz i trgovinu, OIB 27613140653, Ulica kralja Tomislava 6, 23450 Gornji Karin</izvorni_sadrzaj>
    <derivirana_varijabla naziv="DomainObject.Predmet.ProtustrankaFormatedWithAdressOIB_1"> AUTO MARIĆ jednostavno društvo s ograničenom odgovornošću za prijevoz i trgovinu, OIB 27613140653, Ulica kralja Tomislava 6, 23450 Gornji Karin</derivirana_varijabla>
  </DomainObject.Predmet.ProtustrankaFormatedWithAdressOIB>
  <DomainObject.Predmet.ProtustrankaWithAdress>
    <izvorni_sadrzaj>AUTO MARIĆ jednostavno društvo s ograničenom odgovornošću za prijevoz i trgovinu Ulica kralja Tomislava 6, 23450 Gornji Karin</izvorni_sadrzaj>
    <derivirana_varijabla naziv="DomainObject.Predmet.ProtustrankaWithAdress_1">AUTO MARIĆ jednostavno društvo s ograničenom odgovornošću za prijevoz i trgovinu Ulica kralja Tomislava 6, 23450 Gornji Karin</derivirana_varijabla>
  </DomainObject.Predmet.ProtustrankaWithAdress>
  <DomainObject.Predmet.ProtustrankaWithAdressOIB>
    <izvorni_sadrzaj>AUTO MARIĆ jednostavno društvo s ograničenom odgovornošću za prijevoz i trgovinu, OIB 27613140653, Ulica kralja Tomislava 6, 23450 Gornji Karin</izvorni_sadrzaj>
    <derivirana_varijabla naziv="DomainObject.Predmet.ProtustrankaWithAdressOIB_1">AUTO MARIĆ jednostavno društvo s ograničenom odgovornošću za prijevoz i trgovinu, OIB 27613140653, Ulica kralja Tomislava 6, 23450 Gornji Karin</derivirana_varijabla>
  </DomainObject.Predmet.ProtustrankaWithAdressOIB>
  <DomainObject.Predmet.ProtustrankaNazivFormated>
    <izvorni_sadrzaj>AUTO MARIĆ jednostavno društvo s ograničenom odgovornošću za prijevoz i trgovinu</izvorni_sadrzaj>
    <derivirana_varijabla naziv="DomainObject.Predmet.ProtustrankaNazivFormated_1">AUTO MARIĆ jednostavno društvo s ograničenom odgovornošću za prijevoz i trgovinu</derivirana_varijabla>
  </DomainObject.Predmet.ProtustrankaNazivFormated>
  <DomainObject.Predmet.ProtustrankaNazivFormatedOIB>
    <izvorni_sadrzaj>AUTO MARIĆ jednostavno društvo s ograničenom odgovornošću za prijevoz i trgovinu, OIB 27613140653</izvorni_sadrzaj>
    <derivirana_varijabla naziv="DomainObject.Predmet.ProtustrankaNazivFormatedOIB_1">AUTO MARIĆ jednostavno društvo s ograničenom odgovornošću za prijevoz i trgovinu, OIB 27613140653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MARIĆ jednostavno društvo s ograničenom odgovornošću za prijevoz i trgovinu</item>
    </izvorni_sadrzaj>
    <derivirana_varijabla naziv="DomainObject.Predmet.ProtuStrankaListFormated_1">
      <item>AUTO MARIĆ jednostavno društvo s ograničenom odgovornošću za prijevoz i trgovinu</item>
    </derivirana_varijabla>
  </DomainObject.Predmet.ProtuStrankaListFormated>
  <DomainObject.Predmet.ProtuStrankaListFormatedOIB>
    <izvorni_sadrzaj>
      <item>AUTO MARIĆ jednostavno društvo s ograničenom odgovornošću za prijevoz i trgovinu, OIB 27613140653</item>
    </izvorni_sadrzaj>
    <derivirana_varijabla naziv="DomainObject.Predmet.ProtuStrankaListFormatedOIB_1">
      <item>AUTO MARIĆ jednostavno društvo s ograničenom odgovornošću za prijevoz i trgovinu, OIB 27613140653</item>
    </derivirana_varijabla>
  </DomainObject.Predmet.ProtuStrankaListFormatedOIB>
  <DomainObject.Predmet.ProtuStrankaListFormatedWithAdress>
    <izvorni_sadrzaj>
      <item>AUTO MARIĆ jednostavno društvo s ograničenom odgovornošću za prijevoz i trgovinu, Ulica kralja Tomislava 6, 23450 Gornji Karin</item>
    </izvorni_sadrzaj>
    <derivirana_varijabla naziv="DomainObject.Predmet.ProtuStrankaListFormatedWithAdress_1">
      <item>AUTO MARIĆ jednostavno društvo s ograničenom odgovornošću za prijevoz i trgovinu, Ulica kralja Tomislava 6, 23450 Gornji Karin</item>
    </derivirana_varijabla>
  </DomainObject.Predmet.ProtuStrankaListFormatedWithAdress>
  <DomainObject.Predmet.ProtuStrankaListFormatedWithAdressOIB>
    <izvorni_sadrzaj>
      <item>AUTO MARIĆ jednostavno društvo s ograničenom odgovornošću za prijevoz i trgovinu, OIB 27613140653, Ulica kralja Tomislava 6, 23450 Gornji Karin</item>
    </izvorni_sadrzaj>
    <derivirana_varijabla naziv="DomainObject.Predmet.ProtuStrankaListFormatedWithAdressOIB_1">
      <item>AUTO MARIĆ jednostavno društvo s ograničenom odgovornošću za prijevoz i trgovinu, OIB 27613140653, Ulica kralja Tomislava 6, 23450 Gornji Karin</item>
    </derivirana_varijabla>
  </DomainObject.Predmet.ProtuStrankaListFormatedWithAdressOIB>
  <DomainObject.Predmet.ProtuStrankaListNazivFormated>
    <izvorni_sadrzaj>
      <item>AUTO MARIĆ jednostavno društvo s ograničenom odgovornošću za prijevoz i trgovinu</item>
    </izvorni_sadrzaj>
    <derivirana_varijabla naziv="DomainObject.Predmet.ProtuStrankaListNazivFormated_1">
      <item>AUTO MARIĆ jednostavno društvo s ograničenom odgovornošću za prijevoz i trgovinu</item>
    </derivirana_varijabla>
  </DomainObject.Predmet.ProtuStrankaListNazivFormated>
  <DomainObject.Predmet.ProtuStrankaListNazivFormatedOIB>
    <izvorni_sadrzaj>
      <item>AUTO MARIĆ jednostavno društvo s ograničenom odgovornošću za prijevoz i trgovinu, OIB 27613140653</item>
    </izvorni_sadrzaj>
    <derivirana_varijabla naziv="DomainObject.Predmet.ProtuStrankaListNazivFormatedOIB_1">
      <item>AUTO MARIĆ jednostavno društvo s ograničenom odgovornošću za prijevoz i trgovinu, OIB 27613140653</item>
    </derivirana_varijabla>
  </DomainObject.Predmet.ProtuStrankaListNazivFormatedOIB>
  <DomainObject.Predmet.OstaliListFormated>
    <izvorni_sadrzaj>
      <item>JOSIP MARIĆ</item>
    </izvorni_sadrzaj>
    <derivirana_varijabla naziv="DomainObject.Predmet.OstaliListFormated_1">
      <item>JOSIP MARIĆ</item>
    </derivirana_varijabla>
  </DomainObject.Predmet.OstaliListFormated>
  <DomainObject.Predmet.OstaliListFormatedOIB>
    <izvorni_sadrzaj>
      <item>JOSIP MARIĆ</item>
    </izvorni_sadrzaj>
    <derivirana_varijabla naziv="DomainObject.Predmet.OstaliListFormatedOIB_1">
      <item>JOSIP MARIĆ</item>
    </derivirana_varijabla>
  </DomainObject.Predmet.OstaliListFormatedOIB>
  <DomainObject.Predmet.OstaliListFormatedWithAdress>
    <izvorni_sadrzaj>
      <item>JOSIP MARIĆ, Ulica kralja Tomislava 6, 23450 Gornji Karin</item>
    </izvorni_sadrzaj>
    <derivirana_varijabla naziv="DomainObject.Predmet.OstaliListFormatedWithAdress_1">
      <item>JOSIP MARIĆ, Ulica kralja Tomislava 6, 23450 Gornji Karin</item>
    </derivirana_varijabla>
  </DomainObject.Predmet.OstaliListFormatedWithAdress>
  <DomainObject.Predmet.OstaliListFormatedWithAdressOIB>
    <izvorni_sadrzaj>
      <item>JOSIP MARIĆ, Ulica kralja Tomislava 6, 23450 Gornji Karin</item>
    </izvorni_sadrzaj>
    <derivirana_varijabla naziv="DomainObject.Predmet.OstaliListFormatedWithAdressOIB_1">
      <item>JOSIP MARIĆ, Ulica kralja Tomislava 6, 23450 Gornji Karin</item>
    </derivirana_varijabla>
  </DomainObject.Predmet.OstaliListFormatedWithAdressOIB>
  <DomainObject.Predmet.OstaliListNazivFormated>
    <izvorni_sadrzaj>
      <item>JOSIP MARIĆ</item>
    </izvorni_sadrzaj>
    <derivirana_varijabla naziv="DomainObject.Predmet.OstaliListNazivFormated_1">
      <item>JOSIP MARIĆ</item>
    </derivirana_varijabla>
  </DomainObject.Predmet.OstaliListNazivFormated>
  <DomainObject.Predmet.OstaliListNazivFormatedOIB>
    <izvorni_sadrzaj>
      <item>JOSIP MARIĆ</item>
    </izvorni_sadrzaj>
    <derivirana_varijabla naziv="DomainObject.Predmet.OstaliListNazivFormatedOIB_1">
      <item>JOSIP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MARIĆ jednostavno društvo s ograničenom odgovornošću za prijevoz i trgovinu</izvorni_sadrzaj>
    <derivirana_varijabla naziv="DomainObject.Predmet.ProtustrankaIDrugi_1">AUTO MARIĆ jednostavno društvo s ograničenom odgovornošću za prijevoz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MARIĆ jednostavno društvo s ograničenom odgovornošću za prijevoz i trgovinu, OIB 27613140653, Ulica kralja Tomislava 6, 23450 Gornji Karin</izvorni_sadrzaj>
    <derivirana_varijabla naziv="DomainObject.Predmet.ProtustrankaIDrugiAdressOIB_1">AUTO MARIĆ jednostavno društvo s ograničenom odgovornošću za prijevoz i trgovinu, OIB 27613140653, Ulica kralja Tomislava 6,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MARIĆ jednostavno društvo s ograničenom odgovornošću za prijevoz i trgovinu</item>
      <item>JOSIP MARIĆ</item>
    </izvorni_sadrzaj>
    <derivirana_varijabla naziv="DomainObject.Predmet.SudioniciListNaziv_1">
      <item>FINA</item>
      <item>AUTO MARIĆ jednostavno društvo s ograničenom odgovornošću za prijevoz i trgovinu</item>
      <item>JOSIP MARIĆ</item>
    </derivirana_varijabla>
  </DomainObject.Predmet.SudioniciListNaziv>
  <DomainObject.Predmet.SudioniciListAdressOIB>
    <izvorni_sadrzaj>
      <item>FINA, OIB 85821130368</item>
      <item>AUTO MARIĆ jednostavno društvo s ograničenom odgovornošću za prijevoz i trgovinu, OIB 27613140653, Ulica kralja Tomislava 6,23450 Gornji Karin</item>
      <item>JOSIP MARIĆ, Ulica kralja Tomislava 6,23450 Gornji Karin</item>
    </izvorni_sadrzaj>
    <derivirana_varijabla naziv="DomainObject.Predmet.SudioniciListAdressOIB_1">
      <item>FINA, OIB 85821130368</item>
      <item>AUTO MARIĆ jednostavno društvo s ograničenom odgovornošću za prijevoz i trgovinu, OIB 27613140653, Ulica kralja Tomislava 6,23450 Gornji Karin</item>
      <item>JOSIP MARIĆ, Ulica kralja Tomislava 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27613140653</item>
      <item>, OIB null</item>
    </izvorni_sadrzaj>
    <derivirana_varijabla naziv="DomainObject.Predmet.SudioniciListNazivOIB_1">
      <item>, OIB 85821130368</item>
      <item>, OIB 27613140653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41954-0E37-4BE9-BF6B-3AF220F7EF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2199</properties:Characters>
  <properties:Lines>65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2016-04-26T11:54:00Z</dcterms:created>
  <dc:creator>Ardena Bajlo</dc:creator>
  <cp:lastModifiedBy>Merlina Klišmanić</cp:lastModifiedBy>
  <cp:lastPrinted>2016-04-26T11:55:00Z</cp:lastPrinted>
  <dcterms:modified xmlns:xsi="http://www.w3.org/2001/XMLSchema-instance" xsi:type="dcterms:W3CDTF">2016-04-27T12:54:00Z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