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C32DCC" w:rsidR="00C32DCC" w:rsidRPr="00C32DCC">
        <w:trPr>
          <w:trHeight w:val="2262"/>
        </w:trPr>
        <w:tc>
          <w:tcPr>
            <w:tcW w:type="dxa" w:w="3369"/>
            <w:vAlign w:val="center"/>
          </w:tcPr>
          <w:p w:rsidRDefault="00C32DCC" w:rsidP="00C32DCC" w:rsidR="00C32DCC" w:rsidRPr="00C32DCC">
            <w:pPr>
              <w:spacing w:before="100"/>
              <w:jc w:val="center"/>
              <w:rPr>
                <w:rFonts w:cs="Times New Roman" w:hAnsi="Times New Roman" w:ascii="Times New Roman"/>
              </w:rPr>
            </w:pPr>
            <w:bookmarkStart w:name="_GoBack" w:id="0"/>
            <w:bookmarkEnd w:id="0"/>
            <w:r w:rsidRPr="00C32DCC">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32DCC" w:rsidP="00C32DCC" w:rsidR="00C32DCC" w:rsidRPr="00C32DCC">
            <w:pPr>
              <w:spacing w:before="100"/>
              <w:rPr>
                <w:rFonts w:cs="Times New Roman" w:hAnsi="Times New Roman" w:ascii="Times New Roman"/>
              </w:rPr>
            </w:pPr>
            <w:r w:rsidRPr="00C32DCC">
              <w:rPr>
                <w:rFonts w:cs="Times New Roman" w:hAnsi="Times New Roman" w:ascii="Times New Roman"/>
              </w:rPr>
              <w:t>REPUBLIKA HRVATSKA</w:t>
            </w:r>
          </w:p>
          <w:p w:rsidRDefault="00C32DCC" w:rsidP="00C32DCC" w:rsidR="00C32DCC" w:rsidRPr="00C32DCC">
            <w:pPr>
              <w:rPr>
                <w:rFonts w:cs="Times New Roman" w:hAnsi="Times New Roman" w:ascii="Times New Roman"/>
              </w:rPr>
            </w:pPr>
            <w:r w:rsidRPr="00C32DCC">
              <w:rPr>
                <w:rFonts w:cs="Times New Roman" w:hAnsi="Times New Roman" w:ascii="Times New Roman"/>
              </w:rPr>
              <w:t>TRGOVAČKI SUD U SPLITU</w:t>
            </w:r>
          </w:p>
          <w:p w:rsidRDefault="00C32DCC" w:rsidP="00C32DCC" w:rsidR="00C32DCC" w:rsidRPr="00C32DCC">
            <w:pPr>
              <w:rPr>
                <w:rFonts w:cs="Times New Roman" w:hAnsi="Times New Roman" w:ascii="Times New Roman"/>
              </w:rPr>
            </w:pPr>
            <w:r w:rsidRPr="00C32DCC">
              <w:rPr>
                <w:rFonts w:cs="Times New Roman" w:hAnsi="Times New Roman" w:ascii="Times New Roman"/>
              </w:rPr>
              <w:t>Split, Sukoišanska 6</w:t>
            </w:r>
          </w:p>
        </w:tc>
        <w:tc>
          <w:tcPr>
            <w:tcW w:type="dxa" w:w="5811"/>
          </w:tcPr>
          <w:p w:rsidRDefault="00C32DCC" w:rsidP="00C32DCC" w:rsidR="00C32DCC" w:rsidRPr="00C32DCC">
            <w:pPr>
              <w:jc w:val="both"/>
              <w:rPr>
                <w:rFonts w:cs="Times New Roman" w:hAnsi="Times New Roman" w:ascii="Times New Roman"/>
              </w:rPr>
            </w:pPr>
          </w:p>
          <w:p w:rsidRDefault="00C32DCC" w:rsidP="00C32DCC" w:rsidR="00C32DCC" w:rsidRPr="00C32DCC">
            <w:pPr>
              <w:jc w:val="both"/>
              <w:rPr>
                <w:rFonts w:cs="Times New Roman" w:hAnsi="Times New Roman" w:ascii="Times New Roman"/>
              </w:rPr>
            </w:pPr>
          </w:p>
          <w:p w:rsidRDefault="00C32DCC" w:rsidP="00C32DCC" w:rsidR="00C32DCC" w:rsidRPr="00C32DCC">
            <w:pPr>
              <w:jc w:val="both"/>
              <w:rPr>
                <w:rFonts w:cs="Times New Roman" w:hAnsi="Times New Roman" w:ascii="Times New Roman"/>
              </w:rPr>
            </w:pPr>
          </w:p>
          <w:p w:rsidRDefault="00C32DCC" w:rsidP="00C32DCC" w:rsidR="00C32DCC" w:rsidRPr="00C32DCC">
            <w:pPr>
              <w:jc w:val="right"/>
              <w:rPr>
                <w:rFonts w:cs="Times New Roman" w:hAnsi="Times New Roman" w:ascii="Times New Roman"/>
              </w:rPr>
            </w:pPr>
          </w:p>
          <w:p w:rsidRDefault="00C32DCC" w:rsidP="00C32DCC" w:rsidR="00C32DCC" w:rsidRPr="00C32DCC">
            <w:pPr>
              <w:jc w:val="right"/>
              <w:rPr>
                <w:rFonts w:cs="Times New Roman" w:hAnsi="Times New Roman" w:ascii="Times New Roman"/>
              </w:rPr>
            </w:pPr>
          </w:p>
          <w:p w:rsidRDefault="00C32DCC" w:rsidP="00C32DCC" w:rsidR="00C32DCC" w:rsidRPr="00C32DCC">
            <w:pPr>
              <w:jc w:val="right"/>
              <w:rPr>
                <w:rFonts w:cs="Times New Roman" w:hAnsi="Times New Roman" w:ascii="Times New Roman"/>
                <w:noProof/>
              </w:rPr>
            </w:pPr>
          </w:p>
          <w:p w:rsidRDefault="00C32DCC" w:rsidP="00C32DCC" w:rsidR="00C32DCC" w:rsidRPr="00C32DCC">
            <w:pPr>
              <w:jc w:val="right"/>
              <w:rPr>
                <w:rFonts w:cs="Times New Roman" w:hAnsi="Times New Roman" w:ascii="Times New Roman"/>
                <w:noProof/>
              </w:rPr>
            </w:pPr>
          </w:p>
          <w:p w:rsidRDefault="00C32DCC" w:rsidP="00C32DCC" w:rsidR="00C32DCC" w:rsidRPr="00C32DCC">
            <w:pPr>
              <w:jc w:val="right"/>
              <w:rPr>
                <w:rFonts w:cs="Times New Roman" w:hAnsi="Times New Roman" w:ascii="Times New Roman"/>
                <w:noProof/>
              </w:rPr>
            </w:pPr>
            <w:r w:rsidRPr="00C32DCC">
              <w:rPr>
                <w:rFonts w:cs="Times New Roman" w:hAnsi="Times New Roman" w:ascii="Times New Roman"/>
                <w:noProof/>
              </w:rPr>
              <w:t>Poslovni broj: 11.St-</w:t>
            </w:r>
            <w:r>
              <w:rPr>
                <w:rFonts w:cs="Times New Roman" w:hAnsi="Times New Roman" w:ascii="Times New Roman"/>
                <w:noProof/>
              </w:rPr>
              <w:t>1209/2016</w:t>
            </w:r>
          </w:p>
        </w:tc>
      </w:tr>
    </w:tbl>
    <w:p w14:textId="ca4e41e" w14:paraId="ca4e41e" w:rsidRDefault="00BD0385" w:rsidP="00667786" w:rsidR="00BD0385">
      <w:pPr>
        <w15:collapsed w:val="false"/>
      </w:pPr>
    </w:p>
    <w:p w:rsidRDefault="00C32DCC" w:rsidP="00667786" w:rsidR="00C32DCC"/>
    <w:p w:rsidRDefault="00BD0385" w:rsidP="00896A74" w:rsidR="00C1399A" w:rsidRPr="009B5817">
      <w:pPr>
        <w:pStyle w:val="Naslov1"/>
        <w:spacing w:after="150" w:before="150"/>
        <w:rPr>
          <w:b w:val="false"/>
          <w:spacing w:val="60"/>
        </w:rPr>
      </w:pPr>
      <w:r w:rsidRPr="009B5817">
        <w:rPr>
          <w:b w:val="false"/>
          <w:spacing w:val="60"/>
        </w:rPr>
        <w:t>REPUBLIKA HRVATSKA</w:t>
      </w:r>
    </w:p>
    <w:p w:rsidRDefault="00716CB0" w:rsidP="00896A74" w:rsidR="00BD0385" w:rsidRPr="009B5817">
      <w:pPr>
        <w:spacing w:after="150" w:before="150"/>
        <w:jc w:val="center"/>
        <w:rPr>
          <w:spacing w:val="60"/>
        </w:rPr>
      </w:pPr>
      <w:r>
        <w:rPr>
          <w:spacing w:val="60"/>
        </w:rPr>
        <w:t>RJEŠENJE</w:t>
      </w:r>
    </w:p>
    <w:p w:rsidRDefault="00C1399A" w:rsidP="001F6555" w:rsidR="001F6555" w:rsidRPr="009B5817">
      <w:pPr>
        <w:jc w:val="both"/>
        <w:rPr>
          <w:bCs/>
        </w:rPr>
      </w:pPr>
      <w:r w:rsidRPr="009B5817">
        <w:tab/>
        <w:t>Trgovački sud u Splitu,</w:t>
      </w:r>
      <w:r w:rsidR="00BD0385" w:rsidRPr="009B5817">
        <w:t xml:space="preserve"> po </w:t>
      </w:r>
      <w:r w:rsidR="002A395D" w:rsidRPr="009B5817">
        <w:t>sutkinji</w:t>
      </w:r>
      <w:r w:rsidR="006D639C">
        <w:t xml:space="preserve"> </w:t>
      </w:r>
      <w:r w:rsidR="00BD0385" w:rsidRPr="009B5817">
        <w:t>Ani Golub Gruić,</w:t>
      </w:r>
      <w:r w:rsidR="00C32DCC">
        <w:t xml:space="preserve"> </w:t>
      </w:r>
      <w:r w:rsidRPr="009B5817">
        <w:t xml:space="preserve">u stečajnom postupku nad </w:t>
      </w:r>
      <w:r w:rsidR="005B7D5C" w:rsidRPr="009B5817">
        <w:t>dužnikom</w:t>
      </w:r>
      <w:r w:rsidR="006D639C">
        <w:t xml:space="preserve"> </w:t>
      </w:r>
      <w:r w:rsidR="00C32DCC" w:rsidRPr="00C32DCC">
        <w:rPr>
          <w:rFonts w:eastAsia="Calibri"/>
          <w:lang w:eastAsia="en-US"/>
        </w:rPr>
        <w:t>IMOTA d.d. u stečaju, OIB: 02297833542, Donji Proložac, Perinuša bb</w:t>
      </w:r>
      <w:r w:rsidR="00C32DCC">
        <w:rPr>
          <w:rFonts w:eastAsia="Calibri"/>
          <w:lang w:eastAsia="en-US"/>
        </w:rPr>
        <w:t>,</w:t>
      </w:r>
      <w:r w:rsidR="00524606" w:rsidRPr="00524606">
        <w:rPr>
          <w:rFonts w:eastAsia="Calibri"/>
          <w:lang w:eastAsia="en-US"/>
        </w:rPr>
        <w:t xml:space="preserve"> </w:t>
      </w:r>
      <w:r w:rsidR="003D0594">
        <w:t xml:space="preserve">2. veljače </w:t>
      </w:r>
      <w:r w:rsidR="00C32DCC">
        <w:t>2018.</w:t>
      </w:r>
    </w:p>
    <w:p w:rsidRDefault="00716CB0" w:rsidP="00896A74" w:rsidR="003D3A97" w:rsidRPr="009B5817">
      <w:pPr>
        <w:spacing w:after="180" w:before="180"/>
        <w:jc w:val="center"/>
      </w:pPr>
      <w:r>
        <w:t>r i j e š i</w:t>
      </w:r>
      <w:r w:rsidR="002A395D" w:rsidRPr="009B5817">
        <w:t xml:space="preserve"> o</w:t>
      </w:r>
      <w:r w:rsidR="003D3A97" w:rsidRPr="009B5817">
        <w:t xml:space="preserve">   j e </w:t>
      </w:r>
    </w:p>
    <w:p w:rsidRDefault="00811084" w:rsidP="00896A74" w:rsidR="00FB6DA2">
      <w:pPr>
        <w:spacing w:after="180"/>
        <w:ind w:firstLine="709"/>
        <w:jc w:val="both"/>
      </w:pPr>
      <w:r>
        <w:t xml:space="preserve">Prihvaća se zahtjev Agencije za osiguranje radničkih </w:t>
      </w:r>
      <w:r w:rsidR="00C32DCC">
        <w:t>tražbina, OIB: 04323472109, Zagreb</w:t>
      </w:r>
      <w:r>
        <w:t>, Frankopa</w:t>
      </w:r>
      <w:r w:rsidR="00710FA7">
        <w:t>nska 11 te se</w:t>
      </w:r>
      <w:r>
        <w:t xml:space="preserve"> i</w:t>
      </w:r>
      <w:r w:rsidR="00716CB0" w:rsidRPr="00716CB0">
        <w:t>spravlj</w:t>
      </w:r>
      <w:r w:rsidR="00710FA7">
        <w:t>a</w:t>
      </w:r>
      <w:r w:rsidR="00716CB0" w:rsidRPr="00716CB0">
        <w:t xml:space="preserve"> tablica</w:t>
      </w:r>
      <w:r w:rsidR="00710FA7">
        <w:t xml:space="preserve"> ispitanih tražbina sastavljena </w:t>
      </w:r>
      <w:r w:rsidR="00C32DCC">
        <w:t>18. listopada 2017.</w:t>
      </w:r>
      <w:r w:rsidR="00710FA7">
        <w:t xml:space="preserve">, </w:t>
      </w:r>
      <w:r w:rsidR="00C32DCC">
        <w:t>tako da</w:t>
      </w:r>
      <w:r w:rsidR="00710FA7">
        <w:t xml:space="preserve"> </w:t>
      </w:r>
      <w:r w:rsidR="00470D07">
        <w:t xml:space="preserve">u odnosu na I. viši isplatni red </w:t>
      </w:r>
      <w:r w:rsidR="00710FA7">
        <w:t>sada glasi:</w:t>
      </w:r>
    </w:p>
    <w:tbl>
      <w:tblPr>
        <w:tblW w:type="dxa" w:w="10628"/>
        <w:jc w:val="center"/>
        <w:tblInd w:type="dxa" w:w="-1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95"/>
        <w:gridCol w:w="1418"/>
        <w:gridCol w:w="1560"/>
        <w:gridCol w:w="1559"/>
        <w:gridCol w:w="1559"/>
        <w:gridCol w:w="992"/>
        <w:gridCol w:w="1418"/>
        <w:gridCol w:w="1627"/>
      </w:tblGrid>
      <w:tr w:rsidTr="004D5DE2" w:rsidR="00C64819" w:rsidRPr="00C32DCC">
        <w:trPr>
          <w:trHeight w:val="1531"/>
          <w:jc w:val="center"/>
        </w:trPr>
        <w:tc>
          <w:tcPr>
            <w:tcW w:type="dxa" w:w="495"/>
            <w:shd w:fill="auto" w:color="auto" w:val="clear"/>
            <w:vAlign w:val="center"/>
            <w:hideMark/>
          </w:tcPr>
          <w:p w:rsidRDefault="00556C2D" w:rsidP="00C32DCC" w:rsidR="00556C2D" w:rsidRPr="00C32DCC">
            <w:pPr>
              <w:jc w:val="center"/>
            </w:pPr>
            <w:r w:rsidRPr="00C32DCC">
              <w:t>R. br.</w:t>
            </w:r>
          </w:p>
        </w:tc>
        <w:tc>
          <w:tcPr>
            <w:tcW w:type="dxa" w:w="1418"/>
            <w:shd w:fill="auto" w:color="auto" w:val="clear"/>
            <w:vAlign w:val="center"/>
            <w:hideMark/>
          </w:tcPr>
          <w:p w:rsidRDefault="00556C2D" w:rsidP="00C32DCC" w:rsidR="00556C2D" w:rsidRPr="00C32DCC">
            <w:pPr>
              <w:jc w:val="center"/>
            </w:pPr>
            <w:r w:rsidRPr="00C32DCC">
              <w:t>Vjerovnik</w:t>
            </w:r>
          </w:p>
        </w:tc>
        <w:tc>
          <w:tcPr>
            <w:tcW w:type="dxa" w:w="1560"/>
            <w:shd w:fill="auto" w:color="auto" w:val="clear"/>
            <w:vAlign w:val="center"/>
            <w:hideMark/>
          </w:tcPr>
          <w:p w:rsidRDefault="00556C2D" w:rsidP="00C32DCC" w:rsidR="00556C2D" w:rsidRPr="00C32DCC">
            <w:pPr>
              <w:jc w:val="center"/>
            </w:pPr>
            <w:r w:rsidRPr="00C32DCC">
              <w:t>OIB</w:t>
            </w:r>
          </w:p>
        </w:tc>
        <w:tc>
          <w:tcPr>
            <w:tcW w:type="dxa" w:w="1559"/>
            <w:shd w:fill="auto" w:color="auto" w:val="clear"/>
            <w:vAlign w:val="center"/>
            <w:hideMark/>
          </w:tcPr>
          <w:p w:rsidRDefault="00556C2D" w:rsidP="00C64819" w:rsidR="00556C2D" w:rsidRPr="00C32DCC">
            <w:pPr>
              <w:ind w:right="-108" w:left="-108"/>
              <w:jc w:val="center"/>
              <w:rPr>
                <w:color w:val="000000"/>
              </w:rPr>
            </w:pPr>
            <w:r w:rsidRPr="00C32DCC">
              <w:rPr>
                <w:color w:val="000000"/>
              </w:rPr>
              <w:t>Iznos prijavljene tražbine u kn</w:t>
            </w:r>
          </w:p>
        </w:tc>
        <w:tc>
          <w:tcPr>
            <w:tcW w:type="dxa" w:w="1559"/>
            <w:shd w:fill="auto" w:color="auto" w:val="clear"/>
            <w:vAlign w:val="center"/>
            <w:hideMark/>
          </w:tcPr>
          <w:p w:rsidRDefault="00556C2D" w:rsidP="00C64819" w:rsidR="00556C2D" w:rsidRPr="00C32DCC">
            <w:pPr>
              <w:ind w:right="-108" w:left="-108"/>
              <w:jc w:val="center"/>
              <w:rPr>
                <w:color w:val="000000"/>
              </w:rPr>
            </w:pPr>
            <w:r w:rsidRPr="00C32DCC">
              <w:rPr>
                <w:color w:val="000000"/>
              </w:rPr>
              <w:t>Iznos utvrđene tražbine u kn</w:t>
            </w:r>
          </w:p>
        </w:tc>
        <w:tc>
          <w:tcPr>
            <w:tcW w:type="dxa" w:w="992"/>
            <w:shd w:fill="auto" w:color="auto" w:val="clear"/>
            <w:vAlign w:val="center"/>
            <w:hideMark/>
          </w:tcPr>
          <w:p w:rsidRDefault="00556C2D" w:rsidP="00C64819" w:rsidR="00556C2D" w:rsidRPr="00C32DCC">
            <w:pPr>
              <w:ind w:right="-108" w:left="-108"/>
              <w:jc w:val="center"/>
              <w:rPr>
                <w:color w:val="000000"/>
              </w:rPr>
            </w:pPr>
            <w:r w:rsidRPr="00C32DCC">
              <w:rPr>
                <w:color w:val="000000"/>
              </w:rPr>
              <w:t>Iznos osporene tražbine u kn</w:t>
            </w:r>
          </w:p>
        </w:tc>
        <w:tc>
          <w:tcPr>
            <w:tcW w:type="dxa" w:w="1418"/>
            <w:shd w:fill="auto" w:color="auto" w:val="clear"/>
            <w:vAlign w:val="center"/>
            <w:hideMark/>
          </w:tcPr>
          <w:p w:rsidRDefault="00C32DCC" w:rsidP="00C32DCC" w:rsidR="00556C2D" w:rsidRPr="00C32DCC">
            <w:pPr>
              <w:jc w:val="center"/>
              <w:rPr>
                <w:color w:val="000000"/>
              </w:rPr>
            </w:pPr>
            <w:r w:rsidRPr="00C32DCC">
              <w:rPr>
                <w:color w:val="000000"/>
              </w:rPr>
              <w:t>Isplatila AORT</w:t>
            </w:r>
          </w:p>
        </w:tc>
        <w:tc>
          <w:tcPr>
            <w:tcW w:type="dxa" w:w="1627"/>
            <w:shd w:fill="auto" w:color="auto" w:val="clear"/>
            <w:vAlign w:val="center"/>
            <w:hideMark/>
          </w:tcPr>
          <w:p w:rsidRDefault="00556C2D" w:rsidP="00C32DCC" w:rsidR="00556C2D" w:rsidRPr="00C32DCC">
            <w:pPr>
              <w:jc w:val="center"/>
              <w:rPr>
                <w:color w:val="000000"/>
              </w:rPr>
            </w:pPr>
            <w:r w:rsidRPr="00C32DCC">
              <w:rPr>
                <w:color w:val="000000"/>
              </w:rPr>
              <w:t>Utvrđena tražbina poslije isplate AOR</w:t>
            </w:r>
            <w:r w:rsidR="00C32DCC" w:rsidRPr="00C32DCC">
              <w:rPr>
                <w:color w:val="000000"/>
              </w:rPr>
              <w:t>T</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rPr>
                <w:bCs/>
              </w:rPr>
            </w:pPr>
            <w:r w:rsidRPr="00C32DCC">
              <w:rPr>
                <w:bCs/>
              </w:rPr>
              <w:t>1.</w:t>
            </w:r>
          </w:p>
        </w:tc>
        <w:tc>
          <w:tcPr>
            <w:tcW w:type="dxa" w:w="1418"/>
            <w:shd w:fill="auto" w:color="auto" w:val="clear"/>
            <w:vAlign w:val="center"/>
          </w:tcPr>
          <w:p w:rsidRDefault="00C64819" w:rsidP="00C64819" w:rsidR="00C32DCC" w:rsidRPr="00C32DCC">
            <w:pPr>
              <w:ind w:right="-108" w:left="-129"/>
              <w:jc w:val="center"/>
              <w:rPr>
                <w:bCs/>
              </w:rPr>
            </w:pPr>
            <w:r w:rsidRPr="00C32DCC">
              <w:rPr>
                <w:bCs/>
              </w:rPr>
              <w:t>Republika Hrvatska Ministarstvo</w:t>
            </w:r>
            <w:r w:rsidRPr="00C32DCC">
              <w:rPr>
                <w:bCs/>
              </w:rPr>
              <w:br/>
              <w:t xml:space="preserve"> Financija</w:t>
            </w:r>
          </w:p>
        </w:tc>
        <w:tc>
          <w:tcPr>
            <w:tcW w:type="dxa" w:w="1560"/>
            <w:shd w:fill="auto" w:color="auto" w:val="clear"/>
            <w:vAlign w:val="center"/>
          </w:tcPr>
          <w:p w:rsidRDefault="00C32DCC" w:rsidP="00C32DCC" w:rsidR="00C32DCC" w:rsidRPr="00C32DCC">
            <w:pPr>
              <w:jc w:val="center"/>
            </w:pPr>
            <w:r w:rsidRPr="00C32DCC">
              <w:t>18683136487</w:t>
            </w:r>
          </w:p>
        </w:tc>
        <w:tc>
          <w:tcPr>
            <w:tcW w:type="dxa" w:w="1559"/>
            <w:shd w:fill="auto" w:color="auto" w:val="clear"/>
            <w:vAlign w:val="center"/>
          </w:tcPr>
          <w:p w:rsidRDefault="00C32DCC" w:rsidP="00C64819" w:rsidR="00C32DCC" w:rsidRPr="00C32DCC">
            <w:pPr>
              <w:ind w:right="-108" w:left="-108"/>
              <w:jc w:val="center"/>
            </w:pPr>
            <w:r w:rsidRPr="00C32DCC">
              <w:t>13.945.602,04</w:t>
            </w:r>
          </w:p>
        </w:tc>
        <w:tc>
          <w:tcPr>
            <w:tcW w:type="dxa" w:w="1559"/>
            <w:shd w:fill="auto" w:color="auto" w:val="clear"/>
            <w:vAlign w:val="center"/>
          </w:tcPr>
          <w:p w:rsidRDefault="00C32DCC" w:rsidP="00C64819" w:rsidR="00C32DCC" w:rsidRPr="00C32DCC">
            <w:pPr>
              <w:ind w:right="-108" w:left="-108"/>
              <w:jc w:val="center"/>
            </w:pPr>
            <w:r w:rsidRPr="00C32DCC">
              <w:t>13.945.602,04</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64819" w:rsidP="00C32DCC" w:rsidR="00C32DCC" w:rsidRPr="00C32DCC">
            <w:pPr>
              <w:jc w:val="center"/>
            </w:pPr>
            <w:r>
              <w:t>0,00</w:t>
            </w:r>
          </w:p>
        </w:tc>
        <w:tc>
          <w:tcPr>
            <w:tcW w:type="dxa" w:w="1627"/>
            <w:shd w:fill="auto" w:color="auto" w:val="clear"/>
            <w:vAlign w:val="center"/>
          </w:tcPr>
          <w:p w:rsidRDefault="00C32DCC" w:rsidP="00C32DCC" w:rsidR="00C32DCC" w:rsidRPr="00C32DCC">
            <w:pPr>
              <w:jc w:val="center"/>
            </w:pPr>
            <w:r w:rsidRPr="00C32DCC">
              <w:t>13.945.602,04</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rPr>
                <w:bCs/>
              </w:rPr>
            </w:pPr>
            <w:r w:rsidRPr="00C32DCC">
              <w:rPr>
                <w:bCs/>
              </w:rPr>
              <w:t>2.</w:t>
            </w:r>
          </w:p>
        </w:tc>
        <w:tc>
          <w:tcPr>
            <w:tcW w:type="dxa" w:w="1418"/>
            <w:shd w:fill="auto" w:color="auto" w:val="clear"/>
            <w:vAlign w:val="center"/>
          </w:tcPr>
          <w:p w:rsidRDefault="00C64819" w:rsidP="00C32DCC" w:rsidR="00C32DCC" w:rsidRPr="00C32DCC">
            <w:pPr>
              <w:jc w:val="center"/>
              <w:rPr>
                <w:bCs/>
              </w:rPr>
            </w:pPr>
            <w:r w:rsidRPr="00C32DCC">
              <w:rPr>
                <w:bCs/>
              </w:rPr>
              <w:t>Milena Puljić</w:t>
            </w:r>
          </w:p>
        </w:tc>
        <w:tc>
          <w:tcPr>
            <w:tcW w:type="dxa" w:w="1560"/>
            <w:shd w:fill="auto" w:color="auto" w:val="clear"/>
            <w:vAlign w:val="center"/>
          </w:tcPr>
          <w:p w:rsidRDefault="00C32DCC" w:rsidP="00C32DCC" w:rsidR="00C32DCC" w:rsidRPr="00C32DCC">
            <w:pPr>
              <w:jc w:val="center"/>
            </w:pPr>
            <w:r w:rsidRPr="00C32DCC">
              <w:t>44580845213</w:t>
            </w:r>
          </w:p>
        </w:tc>
        <w:tc>
          <w:tcPr>
            <w:tcW w:type="dxa" w:w="1559"/>
            <w:shd w:fill="auto" w:color="auto" w:val="clear"/>
            <w:vAlign w:val="center"/>
          </w:tcPr>
          <w:p w:rsidRDefault="00C32DCC" w:rsidP="00C64819" w:rsidR="00C32DCC" w:rsidRPr="00C32DCC">
            <w:pPr>
              <w:ind w:right="-108" w:left="-108"/>
              <w:jc w:val="center"/>
            </w:pPr>
            <w:r w:rsidRPr="00C32DCC">
              <w:t>34.932,84</w:t>
            </w:r>
          </w:p>
        </w:tc>
        <w:tc>
          <w:tcPr>
            <w:tcW w:type="dxa" w:w="1559"/>
            <w:shd w:fill="auto" w:color="auto" w:val="clear"/>
            <w:vAlign w:val="center"/>
          </w:tcPr>
          <w:p w:rsidRDefault="00C32DCC" w:rsidP="00C64819" w:rsidR="00C32DCC" w:rsidRPr="00C32DCC">
            <w:pPr>
              <w:ind w:right="-108" w:left="-108"/>
              <w:jc w:val="center"/>
            </w:pPr>
            <w:r w:rsidRPr="00C32DCC">
              <w:t>34.932,84</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10.333,33</w:t>
            </w:r>
          </w:p>
        </w:tc>
        <w:tc>
          <w:tcPr>
            <w:tcW w:type="dxa" w:w="1627"/>
            <w:shd w:fill="auto" w:color="auto" w:val="clear"/>
            <w:vAlign w:val="center"/>
          </w:tcPr>
          <w:p w:rsidRDefault="00C32DCC" w:rsidP="00C32DCC" w:rsidR="00C32DCC" w:rsidRPr="00C32DCC">
            <w:pPr>
              <w:jc w:val="center"/>
            </w:pPr>
            <w:r w:rsidRPr="00C32DCC">
              <w:t>24.599,51</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3.</w:t>
            </w:r>
          </w:p>
        </w:tc>
        <w:tc>
          <w:tcPr>
            <w:tcW w:type="dxa" w:w="1418"/>
            <w:shd w:fill="auto" w:color="auto" w:val="clear"/>
            <w:vAlign w:val="center"/>
          </w:tcPr>
          <w:p w:rsidRDefault="00C64819" w:rsidP="00C32DCC" w:rsidR="00C32DCC" w:rsidRPr="00C32DCC">
            <w:pPr>
              <w:jc w:val="center"/>
              <w:rPr>
                <w:bCs/>
              </w:rPr>
            </w:pPr>
            <w:r w:rsidRPr="00C32DCC">
              <w:rPr>
                <w:bCs/>
              </w:rPr>
              <w:t>Petar Uskok</w:t>
            </w:r>
          </w:p>
        </w:tc>
        <w:tc>
          <w:tcPr>
            <w:tcW w:type="dxa" w:w="1560"/>
            <w:shd w:fill="auto" w:color="auto" w:val="clear"/>
            <w:vAlign w:val="center"/>
          </w:tcPr>
          <w:p w:rsidRDefault="00C32DCC" w:rsidP="00C32DCC" w:rsidR="00C32DCC" w:rsidRPr="00C32DCC">
            <w:pPr>
              <w:jc w:val="center"/>
            </w:pPr>
            <w:r w:rsidRPr="00C32DCC">
              <w:t>78585315968</w:t>
            </w:r>
          </w:p>
        </w:tc>
        <w:tc>
          <w:tcPr>
            <w:tcW w:type="dxa" w:w="1559"/>
            <w:shd w:fill="auto" w:color="auto" w:val="clear"/>
            <w:vAlign w:val="center"/>
          </w:tcPr>
          <w:p w:rsidRDefault="00C32DCC" w:rsidP="00C64819" w:rsidR="00C32DCC" w:rsidRPr="00C32DCC">
            <w:pPr>
              <w:ind w:right="-108" w:left="-108"/>
              <w:jc w:val="center"/>
            </w:pPr>
            <w:r w:rsidRPr="00C32DCC">
              <w:t>116.780,70</w:t>
            </w:r>
          </w:p>
        </w:tc>
        <w:tc>
          <w:tcPr>
            <w:tcW w:type="dxa" w:w="1559"/>
            <w:shd w:fill="auto" w:color="auto" w:val="clear"/>
            <w:vAlign w:val="center"/>
          </w:tcPr>
          <w:p w:rsidRDefault="00C32DCC" w:rsidP="00C64819" w:rsidR="00C32DCC" w:rsidRPr="00C32DCC">
            <w:pPr>
              <w:ind w:right="-108" w:left="-108"/>
              <w:jc w:val="center"/>
            </w:pPr>
            <w:r w:rsidRPr="00C32DCC">
              <w:t>116.780,70</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27.048,28</w:t>
            </w:r>
          </w:p>
        </w:tc>
        <w:tc>
          <w:tcPr>
            <w:tcW w:type="dxa" w:w="1627"/>
            <w:shd w:fill="auto" w:color="auto" w:val="clear"/>
            <w:vAlign w:val="center"/>
          </w:tcPr>
          <w:p w:rsidRDefault="00C32DCC" w:rsidP="00C32DCC" w:rsidR="00C32DCC" w:rsidRPr="00C32DCC">
            <w:pPr>
              <w:jc w:val="center"/>
            </w:pPr>
            <w:r w:rsidRPr="00C32DCC">
              <w:t>89.732,42</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4.</w:t>
            </w:r>
          </w:p>
        </w:tc>
        <w:tc>
          <w:tcPr>
            <w:tcW w:type="dxa" w:w="1418"/>
            <w:shd w:fill="auto" w:color="auto" w:val="clear"/>
            <w:vAlign w:val="center"/>
          </w:tcPr>
          <w:p w:rsidRDefault="00C64819" w:rsidP="00C32DCC" w:rsidR="00C32DCC" w:rsidRPr="00C32DCC">
            <w:pPr>
              <w:jc w:val="center"/>
              <w:rPr>
                <w:bCs/>
              </w:rPr>
            </w:pPr>
            <w:r w:rsidRPr="00C32DCC">
              <w:rPr>
                <w:bCs/>
              </w:rPr>
              <w:t>Mara Šabić</w:t>
            </w:r>
          </w:p>
        </w:tc>
        <w:tc>
          <w:tcPr>
            <w:tcW w:type="dxa" w:w="1560"/>
            <w:shd w:fill="auto" w:color="auto" w:val="clear"/>
            <w:vAlign w:val="center"/>
          </w:tcPr>
          <w:p w:rsidRDefault="00C32DCC" w:rsidP="00C32DCC" w:rsidR="00C32DCC" w:rsidRPr="00C32DCC">
            <w:pPr>
              <w:jc w:val="center"/>
            </w:pPr>
            <w:r w:rsidRPr="00C32DCC">
              <w:t>15401618880</w:t>
            </w:r>
          </w:p>
        </w:tc>
        <w:tc>
          <w:tcPr>
            <w:tcW w:type="dxa" w:w="1559"/>
            <w:shd w:fill="auto" w:color="auto" w:val="clear"/>
            <w:vAlign w:val="center"/>
          </w:tcPr>
          <w:p w:rsidRDefault="00C32DCC" w:rsidP="00C64819" w:rsidR="00C32DCC" w:rsidRPr="00C32DCC">
            <w:pPr>
              <w:ind w:right="-108" w:left="-108"/>
              <w:jc w:val="center"/>
            </w:pPr>
            <w:r w:rsidRPr="00C32DCC">
              <w:t>151.032,81</w:t>
            </w:r>
          </w:p>
        </w:tc>
        <w:tc>
          <w:tcPr>
            <w:tcW w:type="dxa" w:w="1559"/>
            <w:shd w:fill="auto" w:color="auto" w:val="clear"/>
            <w:vAlign w:val="center"/>
          </w:tcPr>
          <w:p w:rsidRDefault="00C32DCC" w:rsidP="00C64819" w:rsidR="00C32DCC" w:rsidRPr="00C32DCC">
            <w:pPr>
              <w:ind w:right="-108" w:left="-108"/>
              <w:jc w:val="center"/>
            </w:pPr>
            <w:r w:rsidRPr="00C32DCC">
              <w:t>151.032,81</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33.064,27</w:t>
            </w:r>
          </w:p>
        </w:tc>
        <w:tc>
          <w:tcPr>
            <w:tcW w:type="dxa" w:w="1627"/>
            <w:shd w:fill="auto" w:color="auto" w:val="clear"/>
            <w:vAlign w:val="center"/>
          </w:tcPr>
          <w:p w:rsidRDefault="00C32DCC" w:rsidP="00C32DCC" w:rsidR="00C32DCC" w:rsidRPr="00C32DCC">
            <w:pPr>
              <w:jc w:val="center"/>
            </w:pPr>
            <w:r w:rsidRPr="00C32DCC">
              <w:t>117.968,54</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5.</w:t>
            </w:r>
          </w:p>
        </w:tc>
        <w:tc>
          <w:tcPr>
            <w:tcW w:type="dxa" w:w="1418"/>
            <w:shd w:fill="auto" w:color="auto" w:val="clear"/>
            <w:vAlign w:val="center"/>
          </w:tcPr>
          <w:p w:rsidRDefault="00C64819" w:rsidP="00C32DCC" w:rsidR="00C32DCC" w:rsidRPr="00C32DCC">
            <w:pPr>
              <w:jc w:val="center"/>
              <w:rPr>
                <w:bCs/>
              </w:rPr>
            </w:pPr>
            <w:r w:rsidRPr="00C32DCC">
              <w:rPr>
                <w:bCs/>
              </w:rPr>
              <w:t>Ivica Znaor</w:t>
            </w:r>
          </w:p>
        </w:tc>
        <w:tc>
          <w:tcPr>
            <w:tcW w:type="dxa" w:w="1560"/>
            <w:shd w:fill="auto" w:color="auto" w:val="clear"/>
            <w:vAlign w:val="center"/>
          </w:tcPr>
          <w:p w:rsidRDefault="00C32DCC" w:rsidP="00C32DCC" w:rsidR="00C32DCC" w:rsidRPr="00C32DCC">
            <w:pPr>
              <w:jc w:val="center"/>
            </w:pPr>
            <w:r w:rsidRPr="00C32DCC">
              <w:t>87147440237</w:t>
            </w:r>
          </w:p>
        </w:tc>
        <w:tc>
          <w:tcPr>
            <w:tcW w:type="dxa" w:w="1559"/>
            <w:shd w:fill="auto" w:color="auto" w:val="clear"/>
            <w:vAlign w:val="center"/>
          </w:tcPr>
          <w:p w:rsidRDefault="00C32DCC" w:rsidP="00C64819" w:rsidR="00C32DCC" w:rsidRPr="00C32DCC">
            <w:pPr>
              <w:ind w:right="-108" w:left="-108"/>
              <w:jc w:val="center"/>
            </w:pPr>
            <w:r w:rsidRPr="00C32DCC">
              <w:t>105.680,55</w:t>
            </w:r>
          </w:p>
        </w:tc>
        <w:tc>
          <w:tcPr>
            <w:tcW w:type="dxa" w:w="1559"/>
            <w:shd w:fill="auto" w:color="auto" w:val="clear"/>
            <w:vAlign w:val="center"/>
          </w:tcPr>
          <w:p w:rsidRDefault="00C32DCC" w:rsidP="00C64819" w:rsidR="00C32DCC" w:rsidRPr="00C32DCC">
            <w:pPr>
              <w:ind w:right="-108" w:left="-108"/>
              <w:jc w:val="center"/>
            </w:pPr>
            <w:r w:rsidRPr="00C32DCC">
              <w:t>105.680,55</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29.386,93</w:t>
            </w:r>
          </w:p>
        </w:tc>
        <w:tc>
          <w:tcPr>
            <w:tcW w:type="dxa" w:w="1627"/>
            <w:shd w:fill="auto" w:color="auto" w:val="clear"/>
            <w:vAlign w:val="center"/>
          </w:tcPr>
          <w:p w:rsidRDefault="00C32DCC" w:rsidP="00C32DCC" w:rsidR="00C32DCC" w:rsidRPr="00C32DCC">
            <w:pPr>
              <w:jc w:val="center"/>
            </w:pPr>
            <w:r w:rsidRPr="00C32DCC">
              <w:t>76.293,62</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lastRenderedPageBreak/>
              <w:t>6.</w:t>
            </w:r>
          </w:p>
        </w:tc>
        <w:tc>
          <w:tcPr>
            <w:tcW w:type="dxa" w:w="1418"/>
            <w:shd w:fill="auto" w:color="auto" w:val="clear"/>
            <w:vAlign w:val="center"/>
          </w:tcPr>
          <w:p w:rsidRDefault="00C64819" w:rsidP="00C32DCC" w:rsidR="00C32DCC" w:rsidRPr="00C32DCC">
            <w:pPr>
              <w:jc w:val="center"/>
              <w:rPr>
                <w:bCs/>
              </w:rPr>
            </w:pPr>
            <w:r w:rsidRPr="00C32DCC">
              <w:rPr>
                <w:bCs/>
              </w:rPr>
              <w:t>Nediljka Jakić</w:t>
            </w:r>
          </w:p>
        </w:tc>
        <w:tc>
          <w:tcPr>
            <w:tcW w:type="dxa" w:w="1560"/>
            <w:shd w:fill="auto" w:color="auto" w:val="clear"/>
            <w:vAlign w:val="center"/>
          </w:tcPr>
          <w:p w:rsidRDefault="00C32DCC" w:rsidP="00C32DCC" w:rsidR="00C32DCC" w:rsidRPr="00C32DCC">
            <w:pPr>
              <w:jc w:val="center"/>
            </w:pPr>
            <w:r w:rsidRPr="00C32DCC">
              <w:t>80001050936</w:t>
            </w:r>
          </w:p>
        </w:tc>
        <w:tc>
          <w:tcPr>
            <w:tcW w:type="dxa" w:w="1559"/>
            <w:shd w:fill="auto" w:color="auto" w:val="clear"/>
            <w:vAlign w:val="center"/>
          </w:tcPr>
          <w:p w:rsidRDefault="00C32DCC" w:rsidP="00C64819" w:rsidR="00C32DCC" w:rsidRPr="00C32DCC">
            <w:pPr>
              <w:ind w:right="-108" w:left="-108"/>
              <w:jc w:val="center"/>
            </w:pPr>
            <w:r w:rsidRPr="00C32DCC">
              <w:t>21.656,74</w:t>
            </w:r>
          </w:p>
        </w:tc>
        <w:tc>
          <w:tcPr>
            <w:tcW w:type="dxa" w:w="1559"/>
            <w:shd w:fill="auto" w:color="auto" w:val="clear"/>
            <w:vAlign w:val="center"/>
          </w:tcPr>
          <w:p w:rsidRDefault="00C32DCC" w:rsidP="00C64819" w:rsidR="00C32DCC" w:rsidRPr="00C32DCC">
            <w:pPr>
              <w:ind w:right="-108" w:left="-108"/>
              <w:jc w:val="center"/>
            </w:pPr>
            <w:r w:rsidRPr="00C32DCC">
              <w:t>21.656,74</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10.110,61</w:t>
            </w:r>
          </w:p>
        </w:tc>
        <w:tc>
          <w:tcPr>
            <w:tcW w:type="dxa" w:w="1627"/>
            <w:shd w:fill="auto" w:color="auto" w:val="clear"/>
            <w:vAlign w:val="center"/>
          </w:tcPr>
          <w:p w:rsidRDefault="00C32DCC" w:rsidP="00C32DCC" w:rsidR="00C32DCC" w:rsidRPr="00C32DCC">
            <w:pPr>
              <w:jc w:val="center"/>
            </w:pPr>
            <w:r w:rsidRPr="00C32DCC">
              <w:t>11.546,13</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7.</w:t>
            </w:r>
          </w:p>
        </w:tc>
        <w:tc>
          <w:tcPr>
            <w:tcW w:type="dxa" w:w="1418"/>
            <w:shd w:fill="auto" w:color="auto" w:val="clear"/>
            <w:vAlign w:val="center"/>
          </w:tcPr>
          <w:p w:rsidRDefault="00C64819" w:rsidP="00C32DCC" w:rsidR="00C32DCC" w:rsidRPr="00C32DCC">
            <w:pPr>
              <w:jc w:val="center"/>
              <w:rPr>
                <w:bCs/>
              </w:rPr>
            </w:pPr>
            <w:r w:rsidRPr="00C32DCC">
              <w:rPr>
                <w:bCs/>
              </w:rPr>
              <w:t>Puljić Ante</w:t>
            </w:r>
          </w:p>
        </w:tc>
        <w:tc>
          <w:tcPr>
            <w:tcW w:type="dxa" w:w="1560"/>
            <w:shd w:fill="auto" w:color="auto" w:val="clear"/>
            <w:vAlign w:val="center"/>
          </w:tcPr>
          <w:p w:rsidRDefault="00C32DCC" w:rsidP="00C32DCC" w:rsidR="00C32DCC" w:rsidRPr="00C32DCC">
            <w:pPr>
              <w:jc w:val="center"/>
            </w:pPr>
            <w:r w:rsidRPr="00C32DCC">
              <w:t>54167697540</w:t>
            </w:r>
          </w:p>
        </w:tc>
        <w:tc>
          <w:tcPr>
            <w:tcW w:type="dxa" w:w="1559"/>
            <w:shd w:fill="auto" w:color="auto" w:val="clear"/>
            <w:vAlign w:val="center"/>
          </w:tcPr>
          <w:p w:rsidRDefault="00C32DCC" w:rsidP="00C64819" w:rsidR="00C32DCC" w:rsidRPr="00C32DCC">
            <w:pPr>
              <w:ind w:right="-108" w:left="-108"/>
              <w:jc w:val="center"/>
            </w:pPr>
            <w:r w:rsidRPr="00C32DCC">
              <w:t>144.833,54</w:t>
            </w:r>
          </w:p>
        </w:tc>
        <w:tc>
          <w:tcPr>
            <w:tcW w:type="dxa" w:w="1559"/>
            <w:shd w:fill="auto" w:color="auto" w:val="clear"/>
            <w:vAlign w:val="center"/>
          </w:tcPr>
          <w:p w:rsidRDefault="00C32DCC" w:rsidP="00C64819" w:rsidR="00C32DCC" w:rsidRPr="00C32DCC">
            <w:pPr>
              <w:ind w:right="-108" w:left="-108"/>
              <w:jc w:val="center"/>
            </w:pPr>
            <w:r w:rsidRPr="00C32DCC">
              <w:t>144.833,54</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38.306,30</w:t>
            </w:r>
          </w:p>
        </w:tc>
        <w:tc>
          <w:tcPr>
            <w:tcW w:type="dxa" w:w="1627"/>
            <w:shd w:fill="auto" w:color="auto" w:val="clear"/>
            <w:vAlign w:val="center"/>
          </w:tcPr>
          <w:p w:rsidRDefault="00C32DCC" w:rsidP="00C32DCC" w:rsidR="00C32DCC" w:rsidRPr="00C32DCC">
            <w:pPr>
              <w:jc w:val="center"/>
            </w:pPr>
            <w:r w:rsidRPr="00C32DCC">
              <w:t>106.527,24</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8.</w:t>
            </w:r>
          </w:p>
        </w:tc>
        <w:tc>
          <w:tcPr>
            <w:tcW w:type="dxa" w:w="1418"/>
            <w:shd w:fill="auto" w:color="auto" w:val="clear"/>
            <w:vAlign w:val="center"/>
          </w:tcPr>
          <w:p w:rsidRDefault="00C64819" w:rsidP="00C32DCC" w:rsidR="00C32DCC" w:rsidRPr="00C32DCC">
            <w:pPr>
              <w:jc w:val="center"/>
              <w:rPr>
                <w:bCs/>
              </w:rPr>
            </w:pPr>
            <w:r w:rsidRPr="00C32DCC">
              <w:rPr>
                <w:bCs/>
              </w:rPr>
              <w:t>Darinka Lešina</w:t>
            </w:r>
          </w:p>
        </w:tc>
        <w:tc>
          <w:tcPr>
            <w:tcW w:type="dxa" w:w="1560"/>
            <w:shd w:fill="auto" w:color="auto" w:val="clear"/>
            <w:vAlign w:val="center"/>
          </w:tcPr>
          <w:p w:rsidRDefault="00C32DCC" w:rsidP="00C32DCC" w:rsidR="00C32DCC" w:rsidRPr="00C32DCC">
            <w:pPr>
              <w:jc w:val="center"/>
            </w:pPr>
            <w:r w:rsidRPr="00C32DCC">
              <w:t>16713561187</w:t>
            </w:r>
          </w:p>
        </w:tc>
        <w:tc>
          <w:tcPr>
            <w:tcW w:type="dxa" w:w="1559"/>
            <w:shd w:fill="auto" w:color="auto" w:val="clear"/>
            <w:vAlign w:val="center"/>
          </w:tcPr>
          <w:p w:rsidRDefault="00C32DCC" w:rsidP="00C64819" w:rsidR="00C32DCC" w:rsidRPr="00C32DCC">
            <w:pPr>
              <w:ind w:right="-108" w:left="-108"/>
              <w:jc w:val="center"/>
            </w:pPr>
            <w:r w:rsidRPr="00C32DCC">
              <w:t>110.950,57</w:t>
            </w:r>
          </w:p>
        </w:tc>
        <w:tc>
          <w:tcPr>
            <w:tcW w:type="dxa" w:w="1559"/>
            <w:shd w:fill="auto" w:color="auto" w:val="clear"/>
            <w:vAlign w:val="center"/>
          </w:tcPr>
          <w:p w:rsidRDefault="00C32DCC" w:rsidP="00C64819" w:rsidR="00C32DCC" w:rsidRPr="00C32DCC">
            <w:pPr>
              <w:ind w:right="-108" w:left="-108"/>
              <w:jc w:val="center"/>
            </w:pPr>
            <w:r w:rsidRPr="00C32DCC">
              <w:t>110.950,57</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29.539,70</w:t>
            </w:r>
          </w:p>
        </w:tc>
        <w:tc>
          <w:tcPr>
            <w:tcW w:type="dxa" w:w="1627"/>
            <w:shd w:fill="auto" w:color="auto" w:val="clear"/>
            <w:vAlign w:val="center"/>
          </w:tcPr>
          <w:p w:rsidRDefault="00C32DCC" w:rsidP="00C32DCC" w:rsidR="00C32DCC" w:rsidRPr="00C32DCC">
            <w:pPr>
              <w:jc w:val="center"/>
            </w:pPr>
            <w:r w:rsidRPr="00C32DCC">
              <w:t>81.410,87</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9.</w:t>
            </w:r>
          </w:p>
        </w:tc>
        <w:tc>
          <w:tcPr>
            <w:tcW w:type="dxa" w:w="1418"/>
            <w:shd w:fill="auto" w:color="auto" w:val="clear"/>
            <w:vAlign w:val="center"/>
          </w:tcPr>
          <w:p w:rsidRDefault="00C64819" w:rsidP="00C32DCC" w:rsidR="00C32DCC" w:rsidRPr="00C32DCC">
            <w:pPr>
              <w:jc w:val="center"/>
              <w:rPr>
                <w:bCs/>
              </w:rPr>
            </w:pPr>
            <w:r w:rsidRPr="00C32DCC">
              <w:rPr>
                <w:bCs/>
              </w:rPr>
              <w:t>Danica Zujić</w:t>
            </w:r>
          </w:p>
        </w:tc>
        <w:tc>
          <w:tcPr>
            <w:tcW w:type="dxa" w:w="1560"/>
            <w:shd w:fill="auto" w:color="auto" w:val="clear"/>
            <w:vAlign w:val="center"/>
          </w:tcPr>
          <w:p w:rsidRDefault="00C32DCC" w:rsidP="00C32DCC" w:rsidR="00C32DCC" w:rsidRPr="00C32DCC">
            <w:pPr>
              <w:jc w:val="center"/>
            </w:pPr>
            <w:r w:rsidRPr="00C32DCC">
              <w:t>73214800500</w:t>
            </w:r>
          </w:p>
        </w:tc>
        <w:tc>
          <w:tcPr>
            <w:tcW w:type="dxa" w:w="1559"/>
            <w:shd w:fill="auto" w:color="auto" w:val="clear"/>
            <w:vAlign w:val="center"/>
          </w:tcPr>
          <w:p w:rsidRDefault="00C32DCC" w:rsidP="00C64819" w:rsidR="00C32DCC" w:rsidRPr="00C32DCC">
            <w:pPr>
              <w:ind w:right="-108" w:left="-108"/>
              <w:jc w:val="center"/>
            </w:pPr>
            <w:r w:rsidRPr="00C32DCC">
              <w:t>106.797,32</w:t>
            </w:r>
          </w:p>
        </w:tc>
        <w:tc>
          <w:tcPr>
            <w:tcW w:type="dxa" w:w="1559"/>
            <w:shd w:fill="auto" w:color="auto" w:val="clear"/>
            <w:vAlign w:val="center"/>
          </w:tcPr>
          <w:p w:rsidRDefault="00C32DCC" w:rsidP="00C64819" w:rsidR="00C32DCC" w:rsidRPr="00C32DCC">
            <w:pPr>
              <w:ind w:right="-108" w:left="-108"/>
              <w:jc w:val="center"/>
            </w:pPr>
            <w:r w:rsidRPr="00C32DCC">
              <w:t>106.797,32</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27.134,62</w:t>
            </w:r>
          </w:p>
        </w:tc>
        <w:tc>
          <w:tcPr>
            <w:tcW w:type="dxa" w:w="1627"/>
            <w:shd w:fill="auto" w:color="auto" w:val="clear"/>
            <w:vAlign w:val="center"/>
          </w:tcPr>
          <w:p w:rsidRDefault="00C32DCC" w:rsidP="00C32DCC" w:rsidR="00C32DCC" w:rsidRPr="00C32DCC">
            <w:pPr>
              <w:jc w:val="center"/>
            </w:pPr>
            <w:r w:rsidRPr="00C32DCC">
              <w:t>79.662,70</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10.</w:t>
            </w:r>
          </w:p>
        </w:tc>
        <w:tc>
          <w:tcPr>
            <w:tcW w:type="dxa" w:w="1418"/>
            <w:shd w:fill="auto" w:color="auto" w:val="clear"/>
            <w:vAlign w:val="center"/>
          </w:tcPr>
          <w:p w:rsidRDefault="00C64819" w:rsidP="00C32DCC" w:rsidR="00C32DCC" w:rsidRPr="00C32DCC">
            <w:pPr>
              <w:jc w:val="center"/>
              <w:rPr>
                <w:bCs/>
              </w:rPr>
            </w:pPr>
            <w:r w:rsidRPr="00C32DCC">
              <w:rPr>
                <w:bCs/>
              </w:rPr>
              <w:t>Anka Puljiz</w:t>
            </w:r>
          </w:p>
        </w:tc>
        <w:tc>
          <w:tcPr>
            <w:tcW w:type="dxa" w:w="1560"/>
            <w:shd w:fill="auto" w:color="auto" w:val="clear"/>
            <w:vAlign w:val="center"/>
          </w:tcPr>
          <w:p w:rsidRDefault="00C32DCC" w:rsidP="00C32DCC" w:rsidR="00C32DCC" w:rsidRPr="00C32DCC">
            <w:pPr>
              <w:jc w:val="center"/>
            </w:pPr>
            <w:r w:rsidRPr="00C32DCC">
              <w:t>97027268172</w:t>
            </w:r>
          </w:p>
        </w:tc>
        <w:tc>
          <w:tcPr>
            <w:tcW w:type="dxa" w:w="1559"/>
            <w:shd w:fill="auto" w:color="auto" w:val="clear"/>
            <w:vAlign w:val="center"/>
          </w:tcPr>
          <w:p w:rsidRDefault="00C32DCC" w:rsidP="00C64819" w:rsidR="00C32DCC" w:rsidRPr="00C32DCC">
            <w:pPr>
              <w:ind w:right="-108" w:left="-108"/>
              <w:jc w:val="center"/>
            </w:pPr>
            <w:r w:rsidRPr="00C32DCC">
              <w:t>118.175,05</w:t>
            </w:r>
          </w:p>
        </w:tc>
        <w:tc>
          <w:tcPr>
            <w:tcW w:type="dxa" w:w="1559"/>
            <w:shd w:fill="auto" w:color="auto" w:val="clear"/>
            <w:vAlign w:val="center"/>
          </w:tcPr>
          <w:p w:rsidRDefault="00C32DCC" w:rsidP="00C64819" w:rsidR="00C32DCC" w:rsidRPr="00C32DCC">
            <w:pPr>
              <w:ind w:right="-108" w:left="-108"/>
              <w:jc w:val="center"/>
            </w:pPr>
            <w:r w:rsidRPr="00C32DCC">
              <w:t>118.175,05</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27.348,64</w:t>
            </w:r>
          </w:p>
        </w:tc>
        <w:tc>
          <w:tcPr>
            <w:tcW w:type="dxa" w:w="1627"/>
            <w:shd w:fill="auto" w:color="auto" w:val="clear"/>
            <w:vAlign w:val="center"/>
          </w:tcPr>
          <w:p w:rsidRDefault="00C32DCC" w:rsidP="00C32DCC" w:rsidR="00C32DCC" w:rsidRPr="00C32DCC">
            <w:pPr>
              <w:jc w:val="center"/>
            </w:pPr>
            <w:r w:rsidRPr="00C32DCC">
              <w:t>90.826,41</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11.</w:t>
            </w:r>
          </w:p>
        </w:tc>
        <w:tc>
          <w:tcPr>
            <w:tcW w:type="dxa" w:w="1418"/>
            <w:shd w:fill="auto" w:color="auto" w:val="clear"/>
            <w:vAlign w:val="center"/>
          </w:tcPr>
          <w:p w:rsidRDefault="00C64819" w:rsidP="00C32DCC" w:rsidR="00C32DCC" w:rsidRPr="00C32DCC">
            <w:pPr>
              <w:jc w:val="center"/>
              <w:rPr>
                <w:bCs/>
              </w:rPr>
            </w:pPr>
            <w:r w:rsidRPr="00C32DCC">
              <w:rPr>
                <w:bCs/>
              </w:rPr>
              <w:t>Vera Turić</w:t>
            </w:r>
          </w:p>
        </w:tc>
        <w:tc>
          <w:tcPr>
            <w:tcW w:type="dxa" w:w="1560"/>
            <w:shd w:fill="auto" w:color="auto" w:val="clear"/>
            <w:vAlign w:val="center"/>
          </w:tcPr>
          <w:p w:rsidRDefault="00C32DCC" w:rsidP="00C32DCC" w:rsidR="00C32DCC" w:rsidRPr="00C32DCC">
            <w:pPr>
              <w:jc w:val="center"/>
            </w:pPr>
            <w:r w:rsidRPr="00C32DCC">
              <w:t>32027319693</w:t>
            </w:r>
          </w:p>
        </w:tc>
        <w:tc>
          <w:tcPr>
            <w:tcW w:type="dxa" w:w="1559"/>
            <w:shd w:fill="auto" w:color="auto" w:val="clear"/>
            <w:vAlign w:val="center"/>
          </w:tcPr>
          <w:p w:rsidRDefault="00C32DCC" w:rsidP="00C64819" w:rsidR="00C32DCC" w:rsidRPr="00C32DCC">
            <w:pPr>
              <w:ind w:right="-108" w:left="-108"/>
              <w:jc w:val="center"/>
            </w:pPr>
            <w:r w:rsidRPr="00C32DCC">
              <w:t>120.712,42</w:t>
            </w:r>
          </w:p>
        </w:tc>
        <w:tc>
          <w:tcPr>
            <w:tcW w:type="dxa" w:w="1559"/>
            <w:shd w:fill="auto" w:color="auto" w:val="clear"/>
            <w:vAlign w:val="center"/>
          </w:tcPr>
          <w:p w:rsidRDefault="00C32DCC" w:rsidP="00C64819" w:rsidR="00C32DCC" w:rsidRPr="00C32DCC">
            <w:pPr>
              <w:ind w:right="-108" w:left="-108"/>
              <w:jc w:val="center"/>
            </w:pPr>
            <w:r w:rsidRPr="00C32DCC">
              <w:t>120.712,42</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27.348,88</w:t>
            </w:r>
          </w:p>
        </w:tc>
        <w:tc>
          <w:tcPr>
            <w:tcW w:type="dxa" w:w="1627"/>
            <w:shd w:fill="auto" w:color="auto" w:val="clear"/>
            <w:vAlign w:val="center"/>
          </w:tcPr>
          <w:p w:rsidRDefault="00C32DCC" w:rsidP="00C32DCC" w:rsidR="00C32DCC" w:rsidRPr="00C32DCC">
            <w:pPr>
              <w:jc w:val="center"/>
            </w:pPr>
            <w:r w:rsidRPr="00C32DCC">
              <w:t>93.363,54</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12.</w:t>
            </w:r>
          </w:p>
        </w:tc>
        <w:tc>
          <w:tcPr>
            <w:tcW w:type="dxa" w:w="1418"/>
            <w:shd w:fill="auto" w:color="auto" w:val="clear"/>
            <w:vAlign w:val="center"/>
          </w:tcPr>
          <w:p w:rsidRDefault="00C64819" w:rsidP="00C32DCC" w:rsidR="00C32DCC" w:rsidRPr="00C32DCC">
            <w:pPr>
              <w:jc w:val="center"/>
              <w:rPr>
                <w:bCs/>
              </w:rPr>
            </w:pPr>
            <w:r w:rsidRPr="00C32DCC">
              <w:rPr>
                <w:bCs/>
              </w:rPr>
              <w:t>Draženka Puljiz</w:t>
            </w:r>
          </w:p>
        </w:tc>
        <w:tc>
          <w:tcPr>
            <w:tcW w:type="dxa" w:w="1560"/>
            <w:shd w:fill="auto" w:color="auto" w:val="clear"/>
            <w:vAlign w:val="center"/>
          </w:tcPr>
          <w:p w:rsidRDefault="00C32DCC" w:rsidP="00C32DCC" w:rsidR="00C32DCC" w:rsidRPr="00C32DCC">
            <w:pPr>
              <w:jc w:val="center"/>
            </w:pPr>
            <w:r w:rsidRPr="00C32DCC">
              <w:t>57601557878</w:t>
            </w:r>
          </w:p>
        </w:tc>
        <w:tc>
          <w:tcPr>
            <w:tcW w:type="dxa" w:w="1559"/>
            <w:shd w:fill="auto" w:color="auto" w:val="clear"/>
            <w:vAlign w:val="center"/>
          </w:tcPr>
          <w:p w:rsidRDefault="00C32DCC" w:rsidP="00C64819" w:rsidR="00C32DCC" w:rsidRPr="00C32DCC">
            <w:pPr>
              <w:ind w:right="-108" w:left="-108"/>
              <w:jc w:val="center"/>
            </w:pPr>
            <w:r w:rsidRPr="00C32DCC">
              <w:t>116.488,60</w:t>
            </w:r>
          </w:p>
        </w:tc>
        <w:tc>
          <w:tcPr>
            <w:tcW w:type="dxa" w:w="1559"/>
            <w:shd w:fill="auto" w:color="auto" w:val="clear"/>
            <w:vAlign w:val="center"/>
          </w:tcPr>
          <w:p w:rsidRDefault="00C32DCC" w:rsidP="00C64819" w:rsidR="00C32DCC" w:rsidRPr="00C32DCC">
            <w:pPr>
              <w:ind w:right="-108" w:left="-108"/>
              <w:jc w:val="center"/>
            </w:pPr>
            <w:r w:rsidRPr="00C32DCC">
              <w:t>116.488,60</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27.085,64</w:t>
            </w:r>
          </w:p>
        </w:tc>
        <w:tc>
          <w:tcPr>
            <w:tcW w:type="dxa" w:w="1627"/>
            <w:shd w:fill="auto" w:color="auto" w:val="clear"/>
            <w:vAlign w:val="center"/>
          </w:tcPr>
          <w:p w:rsidRDefault="00C32DCC" w:rsidP="00C32DCC" w:rsidR="00C32DCC" w:rsidRPr="00C32DCC">
            <w:pPr>
              <w:jc w:val="center"/>
            </w:pPr>
            <w:r w:rsidRPr="00C32DCC">
              <w:t>89.402,96</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13.</w:t>
            </w:r>
          </w:p>
        </w:tc>
        <w:tc>
          <w:tcPr>
            <w:tcW w:type="dxa" w:w="1418"/>
            <w:shd w:fill="auto" w:color="auto" w:val="clear"/>
            <w:vAlign w:val="center"/>
          </w:tcPr>
          <w:p w:rsidRDefault="00C64819" w:rsidP="00C32DCC" w:rsidR="00C32DCC" w:rsidRPr="00C32DCC">
            <w:pPr>
              <w:jc w:val="center"/>
              <w:rPr>
                <w:bCs/>
              </w:rPr>
            </w:pPr>
            <w:r w:rsidRPr="00C32DCC">
              <w:rPr>
                <w:bCs/>
              </w:rPr>
              <w:t>Gordana Ljubičić</w:t>
            </w:r>
          </w:p>
        </w:tc>
        <w:tc>
          <w:tcPr>
            <w:tcW w:type="dxa" w:w="1560"/>
            <w:shd w:fill="auto" w:color="auto" w:val="clear"/>
            <w:vAlign w:val="center"/>
          </w:tcPr>
          <w:p w:rsidRDefault="00C32DCC" w:rsidP="00C32DCC" w:rsidR="00C32DCC" w:rsidRPr="00C32DCC">
            <w:pPr>
              <w:jc w:val="center"/>
            </w:pPr>
            <w:r w:rsidRPr="00C32DCC">
              <w:t>72759958470</w:t>
            </w:r>
          </w:p>
        </w:tc>
        <w:tc>
          <w:tcPr>
            <w:tcW w:type="dxa" w:w="1559"/>
            <w:shd w:fill="auto" w:color="auto" w:val="clear"/>
            <w:vAlign w:val="center"/>
          </w:tcPr>
          <w:p w:rsidRDefault="00C32DCC" w:rsidP="00C64819" w:rsidR="00C32DCC" w:rsidRPr="00C32DCC">
            <w:pPr>
              <w:ind w:right="-108" w:left="-108"/>
              <w:jc w:val="center"/>
            </w:pPr>
            <w:r w:rsidRPr="00C32DCC">
              <w:t>100.193,90</w:t>
            </w:r>
          </w:p>
        </w:tc>
        <w:tc>
          <w:tcPr>
            <w:tcW w:type="dxa" w:w="1559"/>
            <w:shd w:fill="auto" w:color="auto" w:val="clear"/>
            <w:vAlign w:val="center"/>
          </w:tcPr>
          <w:p w:rsidRDefault="00C32DCC" w:rsidP="00C64819" w:rsidR="00C32DCC" w:rsidRPr="00C32DCC">
            <w:pPr>
              <w:ind w:right="-108" w:left="-108"/>
              <w:jc w:val="center"/>
            </w:pPr>
            <w:r w:rsidRPr="00C32DCC">
              <w:t>100.193,90</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29.115,71</w:t>
            </w:r>
          </w:p>
        </w:tc>
        <w:tc>
          <w:tcPr>
            <w:tcW w:type="dxa" w:w="1627"/>
            <w:shd w:fill="auto" w:color="auto" w:val="clear"/>
            <w:vAlign w:val="center"/>
          </w:tcPr>
          <w:p w:rsidRDefault="00C32DCC" w:rsidP="00C32DCC" w:rsidR="00C32DCC" w:rsidRPr="00C32DCC">
            <w:pPr>
              <w:jc w:val="center"/>
            </w:pPr>
            <w:r w:rsidRPr="00C32DCC">
              <w:t>71.078,19</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14.</w:t>
            </w:r>
          </w:p>
        </w:tc>
        <w:tc>
          <w:tcPr>
            <w:tcW w:type="dxa" w:w="1418"/>
            <w:shd w:fill="auto" w:color="auto" w:val="clear"/>
            <w:vAlign w:val="center"/>
          </w:tcPr>
          <w:p w:rsidRDefault="00C64819" w:rsidP="00C32DCC" w:rsidR="00C32DCC" w:rsidRPr="00C32DCC">
            <w:pPr>
              <w:jc w:val="center"/>
              <w:rPr>
                <w:bCs/>
              </w:rPr>
            </w:pPr>
            <w:r w:rsidRPr="00C32DCC">
              <w:rPr>
                <w:bCs/>
              </w:rPr>
              <w:t>Nada Đerek</w:t>
            </w:r>
          </w:p>
        </w:tc>
        <w:tc>
          <w:tcPr>
            <w:tcW w:type="dxa" w:w="1560"/>
            <w:shd w:fill="auto" w:color="auto" w:val="clear"/>
            <w:vAlign w:val="center"/>
          </w:tcPr>
          <w:p w:rsidRDefault="00C32DCC" w:rsidP="00C32DCC" w:rsidR="00C32DCC" w:rsidRPr="00C32DCC">
            <w:pPr>
              <w:jc w:val="center"/>
            </w:pPr>
            <w:r w:rsidRPr="00C32DCC">
              <w:t>24151902033</w:t>
            </w:r>
          </w:p>
        </w:tc>
        <w:tc>
          <w:tcPr>
            <w:tcW w:type="dxa" w:w="1559"/>
            <w:shd w:fill="auto" w:color="auto" w:val="clear"/>
            <w:vAlign w:val="center"/>
          </w:tcPr>
          <w:p w:rsidRDefault="00C32DCC" w:rsidP="00C64819" w:rsidR="00C32DCC" w:rsidRPr="00C32DCC">
            <w:pPr>
              <w:ind w:right="-108" w:left="-108"/>
              <w:jc w:val="center"/>
            </w:pPr>
            <w:r w:rsidRPr="00C32DCC">
              <w:t>118.950,55</w:t>
            </w:r>
          </w:p>
        </w:tc>
        <w:tc>
          <w:tcPr>
            <w:tcW w:type="dxa" w:w="1559"/>
            <w:shd w:fill="auto" w:color="auto" w:val="clear"/>
            <w:vAlign w:val="center"/>
          </w:tcPr>
          <w:p w:rsidRDefault="00C32DCC" w:rsidP="00C64819" w:rsidR="00C32DCC" w:rsidRPr="00C32DCC">
            <w:pPr>
              <w:ind w:right="-108" w:left="-108"/>
              <w:jc w:val="center"/>
            </w:pPr>
            <w:r w:rsidRPr="00C32DCC">
              <w:t>118.950,55</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31.588,15</w:t>
            </w:r>
          </w:p>
        </w:tc>
        <w:tc>
          <w:tcPr>
            <w:tcW w:type="dxa" w:w="1627"/>
            <w:shd w:fill="auto" w:color="auto" w:val="clear"/>
            <w:vAlign w:val="center"/>
          </w:tcPr>
          <w:p w:rsidRDefault="00C32DCC" w:rsidP="00C32DCC" w:rsidR="00C32DCC" w:rsidRPr="00C32DCC">
            <w:pPr>
              <w:jc w:val="center"/>
            </w:pPr>
            <w:r w:rsidRPr="00C32DCC">
              <w:t>87.362,40</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15.</w:t>
            </w:r>
          </w:p>
        </w:tc>
        <w:tc>
          <w:tcPr>
            <w:tcW w:type="dxa" w:w="1418"/>
            <w:shd w:fill="auto" w:color="auto" w:val="clear"/>
            <w:vAlign w:val="center"/>
          </w:tcPr>
          <w:p w:rsidRDefault="00C64819" w:rsidP="00C32DCC" w:rsidR="00C32DCC" w:rsidRPr="00C32DCC">
            <w:pPr>
              <w:jc w:val="center"/>
              <w:rPr>
                <w:bCs/>
              </w:rPr>
            </w:pPr>
            <w:r w:rsidRPr="00C32DCC">
              <w:rPr>
                <w:bCs/>
              </w:rPr>
              <w:t>Vesna Milas</w:t>
            </w:r>
          </w:p>
        </w:tc>
        <w:tc>
          <w:tcPr>
            <w:tcW w:type="dxa" w:w="1560"/>
            <w:shd w:fill="auto" w:color="auto" w:val="clear"/>
            <w:vAlign w:val="center"/>
          </w:tcPr>
          <w:p w:rsidRDefault="00C32DCC" w:rsidP="00C32DCC" w:rsidR="00C32DCC" w:rsidRPr="00C32DCC">
            <w:pPr>
              <w:jc w:val="center"/>
            </w:pPr>
            <w:r w:rsidRPr="00C32DCC">
              <w:t>40611299023</w:t>
            </w:r>
          </w:p>
        </w:tc>
        <w:tc>
          <w:tcPr>
            <w:tcW w:type="dxa" w:w="1559"/>
            <w:shd w:fill="auto" w:color="auto" w:val="clear"/>
            <w:vAlign w:val="center"/>
          </w:tcPr>
          <w:p w:rsidRDefault="00C32DCC" w:rsidP="00C64819" w:rsidR="00C32DCC" w:rsidRPr="00C32DCC">
            <w:pPr>
              <w:ind w:right="-108" w:left="-108"/>
              <w:jc w:val="center"/>
            </w:pPr>
            <w:r w:rsidRPr="00C32DCC">
              <w:t>101.636,05</w:t>
            </w:r>
          </w:p>
        </w:tc>
        <w:tc>
          <w:tcPr>
            <w:tcW w:type="dxa" w:w="1559"/>
            <w:shd w:fill="auto" w:color="auto" w:val="clear"/>
            <w:vAlign w:val="center"/>
          </w:tcPr>
          <w:p w:rsidRDefault="00C32DCC" w:rsidP="00C64819" w:rsidR="00C32DCC" w:rsidRPr="00C32DCC">
            <w:pPr>
              <w:ind w:right="-108" w:left="-108"/>
              <w:jc w:val="center"/>
            </w:pPr>
            <w:r w:rsidRPr="00C32DCC">
              <w:t>101.636,05</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27.102,17</w:t>
            </w:r>
          </w:p>
        </w:tc>
        <w:tc>
          <w:tcPr>
            <w:tcW w:type="dxa" w:w="1627"/>
            <w:shd w:fill="auto" w:color="auto" w:val="clear"/>
            <w:vAlign w:val="center"/>
          </w:tcPr>
          <w:p w:rsidRDefault="00C32DCC" w:rsidP="00C32DCC" w:rsidR="00C32DCC" w:rsidRPr="00C32DCC">
            <w:pPr>
              <w:jc w:val="center"/>
            </w:pPr>
            <w:r w:rsidRPr="00C32DCC">
              <w:t>74.533,88</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16.</w:t>
            </w:r>
          </w:p>
        </w:tc>
        <w:tc>
          <w:tcPr>
            <w:tcW w:type="dxa" w:w="1418"/>
            <w:shd w:fill="auto" w:color="auto" w:val="clear"/>
            <w:vAlign w:val="center"/>
          </w:tcPr>
          <w:p w:rsidRDefault="00C64819" w:rsidP="00C32DCC" w:rsidR="00C32DCC" w:rsidRPr="00C32DCC">
            <w:pPr>
              <w:jc w:val="center"/>
              <w:rPr>
                <w:bCs/>
              </w:rPr>
            </w:pPr>
            <w:r w:rsidRPr="00C32DCC">
              <w:rPr>
                <w:bCs/>
              </w:rPr>
              <w:t>Mira Matković</w:t>
            </w:r>
          </w:p>
        </w:tc>
        <w:tc>
          <w:tcPr>
            <w:tcW w:type="dxa" w:w="1560"/>
            <w:shd w:fill="auto" w:color="auto" w:val="clear"/>
            <w:vAlign w:val="center"/>
          </w:tcPr>
          <w:p w:rsidRDefault="00C32DCC" w:rsidP="00C32DCC" w:rsidR="00C32DCC" w:rsidRPr="00C32DCC">
            <w:pPr>
              <w:jc w:val="center"/>
            </w:pPr>
            <w:r w:rsidRPr="00C32DCC">
              <w:t>38131320790</w:t>
            </w:r>
          </w:p>
        </w:tc>
        <w:tc>
          <w:tcPr>
            <w:tcW w:type="dxa" w:w="1559"/>
            <w:shd w:fill="auto" w:color="auto" w:val="clear"/>
            <w:vAlign w:val="center"/>
          </w:tcPr>
          <w:p w:rsidRDefault="00C32DCC" w:rsidP="00C64819" w:rsidR="00C32DCC" w:rsidRPr="00C32DCC">
            <w:pPr>
              <w:ind w:right="-108" w:left="-108"/>
              <w:jc w:val="center"/>
            </w:pPr>
            <w:r w:rsidRPr="00C32DCC">
              <w:t>114.143,41</w:t>
            </w:r>
          </w:p>
        </w:tc>
        <w:tc>
          <w:tcPr>
            <w:tcW w:type="dxa" w:w="1559"/>
            <w:shd w:fill="auto" w:color="auto" w:val="clear"/>
            <w:vAlign w:val="center"/>
          </w:tcPr>
          <w:p w:rsidRDefault="00C32DCC" w:rsidP="00C64819" w:rsidR="00C32DCC" w:rsidRPr="00C32DCC">
            <w:pPr>
              <w:ind w:right="-108" w:left="-108"/>
              <w:jc w:val="center"/>
            </w:pPr>
            <w:r w:rsidRPr="00C32DCC">
              <w:t>114.143,41</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24.106,28</w:t>
            </w:r>
          </w:p>
        </w:tc>
        <w:tc>
          <w:tcPr>
            <w:tcW w:type="dxa" w:w="1627"/>
            <w:shd w:fill="auto" w:color="auto" w:val="clear"/>
            <w:vAlign w:val="center"/>
          </w:tcPr>
          <w:p w:rsidRDefault="00C32DCC" w:rsidP="00C32DCC" w:rsidR="00C32DCC" w:rsidRPr="00C32DCC">
            <w:pPr>
              <w:jc w:val="center"/>
            </w:pPr>
            <w:r w:rsidRPr="00C32DCC">
              <w:t>90.037,13</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17.</w:t>
            </w:r>
          </w:p>
        </w:tc>
        <w:tc>
          <w:tcPr>
            <w:tcW w:type="dxa" w:w="1418"/>
            <w:shd w:fill="auto" w:color="auto" w:val="clear"/>
            <w:vAlign w:val="center"/>
          </w:tcPr>
          <w:p w:rsidRDefault="00C64819" w:rsidP="00C32DCC" w:rsidR="00C32DCC" w:rsidRPr="00C32DCC">
            <w:pPr>
              <w:jc w:val="center"/>
              <w:rPr>
                <w:bCs/>
              </w:rPr>
            </w:pPr>
            <w:r w:rsidRPr="00C32DCC">
              <w:rPr>
                <w:bCs/>
              </w:rPr>
              <w:t>Nada Šabić</w:t>
            </w:r>
          </w:p>
        </w:tc>
        <w:tc>
          <w:tcPr>
            <w:tcW w:type="dxa" w:w="1560"/>
            <w:shd w:fill="auto" w:color="auto" w:val="clear"/>
            <w:vAlign w:val="center"/>
          </w:tcPr>
          <w:p w:rsidRDefault="00C32DCC" w:rsidP="00C32DCC" w:rsidR="00C32DCC" w:rsidRPr="00C32DCC">
            <w:pPr>
              <w:jc w:val="center"/>
            </w:pPr>
            <w:r w:rsidRPr="00C32DCC">
              <w:t>57950621094</w:t>
            </w:r>
          </w:p>
        </w:tc>
        <w:tc>
          <w:tcPr>
            <w:tcW w:type="dxa" w:w="1559"/>
            <w:shd w:fill="auto" w:color="auto" w:val="clear"/>
            <w:vAlign w:val="center"/>
          </w:tcPr>
          <w:p w:rsidRDefault="00C32DCC" w:rsidP="00C64819" w:rsidR="00C32DCC" w:rsidRPr="00C32DCC">
            <w:pPr>
              <w:ind w:right="-108" w:left="-108"/>
              <w:jc w:val="center"/>
            </w:pPr>
            <w:r w:rsidRPr="00C32DCC">
              <w:t>107.081,57</w:t>
            </w:r>
          </w:p>
        </w:tc>
        <w:tc>
          <w:tcPr>
            <w:tcW w:type="dxa" w:w="1559"/>
            <w:shd w:fill="auto" w:color="auto" w:val="clear"/>
            <w:vAlign w:val="center"/>
          </w:tcPr>
          <w:p w:rsidRDefault="00C32DCC" w:rsidP="00C64819" w:rsidR="00C32DCC" w:rsidRPr="00C32DCC">
            <w:pPr>
              <w:ind w:right="-108" w:left="-108"/>
              <w:jc w:val="center"/>
            </w:pPr>
            <w:r w:rsidRPr="00C32DCC">
              <w:t>107.081,57</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26.819,60</w:t>
            </w:r>
          </w:p>
        </w:tc>
        <w:tc>
          <w:tcPr>
            <w:tcW w:type="dxa" w:w="1627"/>
            <w:shd w:fill="auto" w:color="auto" w:val="clear"/>
            <w:vAlign w:val="center"/>
          </w:tcPr>
          <w:p w:rsidRDefault="00C32DCC" w:rsidP="00C32DCC" w:rsidR="00C32DCC" w:rsidRPr="00C32DCC">
            <w:pPr>
              <w:jc w:val="center"/>
            </w:pPr>
            <w:r w:rsidRPr="00C32DCC">
              <w:t>80.261,97</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18.</w:t>
            </w:r>
          </w:p>
        </w:tc>
        <w:tc>
          <w:tcPr>
            <w:tcW w:type="dxa" w:w="1418"/>
            <w:shd w:fill="auto" w:color="auto" w:val="clear"/>
            <w:vAlign w:val="center"/>
          </w:tcPr>
          <w:p w:rsidRDefault="00C64819" w:rsidP="00C32DCC" w:rsidR="00C32DCC" w:rsidRPr="00C32DCC">
            <w:pPr>
              <w:jc w:val="center"/>
              <w:rPr>
                <w:bCs/>
              </w:rPr>
            </w:pPr>
            <w:r w:rsidRPr="00C32DCC">
              <w:rPr>
                <w:bCs/>
              </w:rPr>
              <w:t>Jakov Šabić</w:t>
            </w:r>
          </w:p>
        </w:tc>
        <w:tc>
          <w:tcPr>
            <w:tcW w:type="dxa" w:w="1560"/>
            <w:shd w:fill="auto" w:color="auto" w:val="clear"/>
            <w:vAlign w:val="center"/>
          </w:tcPr>
          <w:p w:rsidRDefault="00C32DCC" w:rsidP="00C32DCC" w:rsidR="00C32DCC" w:rsidRPr="00C32DCC">
            <w:pPr>
              <w:jc w:val="center"/>
            </w:pPr>
            <w:r w:rsidRPr="00C32DCC">
              <w:t>15081768306</w:t>
            </w:r>
          </w:p>
        </w:tc>
        <w:tc>
          <w:tcPr>
            <w:tcW w:type="dxa" w:w="1559"/>
            <w:shd w:fill="auto" w:color="auto" w:val="clear"/>
            <w:vAlign w:val="center"/>
          </w:tcPr>
          <w:p w:rsidRDefault="00C32DCC" w:rsidP="00C64819" w:rsidR="00C32DCC" w:rsidRPr="00C32DCC">
            <w:pPr>
              <w:ind w:right="-108" w:left="-108"/>
              <w:jc w:val="center"/>
            </w:pPr>
            <w:r w:rsidRPr="00C32DCC">
              <w:t>135.919,40</w:t>
            </w:r>
          </w:p>
        </w:tc>
        <w:tc>
          <w:tcPr>
            <w:tcW w:type="dxa" w:w="1559"/>
            <w:shd w:fill="auto" w:color="auto" w:val="clear"/>
            <w:vAlign w:val="center"/>
          </w:tcPr>
          <w:p w:rsidRDefault="00C32DCC" w:rsidP="00C64819" w:rsidR="00C32DCC" w:rsidRPr="00C32DCC">
            <w:pPr>
              <w:ind w:right="-108" w:left="-108"/>
              <w:jc w:val="center"/>
            </w:pPr>
            <w:r w:rsidRPr="00C32DCC">
              <w:t>135.919,40</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41.460,93</w:t>
            </w:r>
          </w:p>
        </w:tc>
        <w:tc>
          <w:tcPr>
            <w:tcW w:type="dxa" w:w="1627"/>
            <w:shd w:fill="auto" w:color="auto" w:val="clear"/>
            <w:vAlign w:val="center"/>
          </w:tcPr>
          <w:p w:rsidRDefault="00C32DCC" w:rsidP="00C32DCC" w:rsidR="00C32DCC" w:rsidRPr="00C32DCC">
            <w:pPr>
              <w:jc w:val="center"/>
            </w:pPr>
            <w:r w:rsidRPr="00C32DCC">
              <w:t>94.458,47</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19.</w:t>
            </w:r>
          </w:p>
        </w:tc>
        <w:tc>
          <w:tcPr>
            <w:tcW w:type="dxa" w:w="1418"/>
            <w:shd w:fill="auto" w:color="auto" w:val="clear"/>
            <w:vAlign w:val="center"/>
          </w:tcPr>
          <w:p w:rsidRDefault="00C64819" w:rsidP="00C32DCC" w:rsidR="00C32DCC" w:rsidRPr="00C32DCC">
            <w:pPr>
              <w:jc w:val="center"/>
              <w:rPr>
                <w:bCs/>
              </w:rPr>
            </w:pPr>
            <w:r w:rsidRPr="00C32DCC">
              <w:rPr>
                <w:bCs/>
              </w:rPr>
              <w:t>Ivica Škoro</w:t>
            </w:r>
          </w:p>
        </w:tc>
        <w:tc>
          <w:tcPr>
            <w:tcW w:type="dxa" w:w="1560"/>
            <w:shd w:fill="auto" w:color="auto" w:val="clear"/>
            <w:vAlign w:val="center"/>
          </w:tcPr>
          <w:p w:rsidRDefault="00C32DCC" w:rsidP="00C32DCC" w:rsidR="00C32DCC" w:rsidRPr="00C32DCC">
            <w:pPr>
              <w:jc w:val="center"/>
            </w:pPr>
            <w:r w:rsidRPr="00C32DCC">
              <w:t>88099663545</w:t>
            </w:r>
          </w:p>
        </w:tc>
        <w:tc>
          <w:tcPr>
            <w:tcW w:type="dxa" w:w="1559"/>
            <w:shd w:fill="auto" w:color="auto" w:val="clear"/>
            <w:vAlign w:val="center"/>
          </w:tcPr>
          <w:p w:rsidRDefault="00C32DCC" w:rsidP="00C64819" w:rsidR="00C32DCC" w:rsidRPr="00C32DCC">
            <w:pPr>
              <w:ind w:right="-108" w:left="-108"/>
              <w:jc w:val="center"/>
            </w:pPr>
            <w:r w:rsidRPr="00C32DCC">
              <w:t>135.761,92</w:t>
            </w:r>
          </w:p>
        </w:tc>
        <w:tc>
          <w:tcPr>
            <w:tcW w:type="dxa" w:w="1559"/>
            <w:shd w:fill="auto" w:color="auto" w:val="clear"/>
            <w:vAlign w:val="center"/>
          </w:tcPr>
          <w:p w:rsidRDefault="00C32DCC" w:rsidP="00C64819" w:rsidR="00C32DCC" w:rsidRPr="00C32DCC">
            <w:pPr>
              <w:ind w:right="-108" w:left="-108"/>
              <w:jc w:val="center"/>
            </w:pPr>
            <w:r w:rsidRPr="00C32DCC">
              <w:t>135.761,92</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64819" w:rsidP="00C32DCC" w:rsidR="00C32DCC" w:rsidRPr="00C32DCC">
            <w:pPr>
              <w:jc w:val="center"/>
            </w:pPr>
            <w:r>
              <w:t>0,00</w:t>
            </w:r>
          </w:p>
        </w:tc>
        <w:tc>
          <w:tcPr>
            <w:tcW w:type="dxa" w:w="1627"/>
            <w:shd w:fill="auto" w:color="auto" w:val="clear"/>
            <w:vAlign w:val="center"/>
          </w:tcPr>
          <w:p w:rsidRDefault="00C32DCC" w:rsidP="00C32DCC" w:rsidR="00C32DCC" w:rsidRPr="00C32DCC">
            <w:pPr>
              <w:jc w:val="center"/>
            </w:pPr>
            <w:r w:rsidRPr="00C32DCC">
              <w:t>135.761,92</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20.</w:t>
            </w:r>
          </w:p>
        </w:tc>
        <w:tc>
          <w:tcPr>
            <w:tcW w:type="dxa" w:w="1418"/>
            <w:shd w:fill="auto" w:color="auto" w:val="clear"/>
            <w:vAlign w:val="center"/>
          </w:tcPr>
          <w:p w:rsidRDefault="00C64819" w:rsidP="00C32DCC" w:rsidR="00C32DCC" w:rsidRPr="00C32DCC">
            <w:pPr>
              <w:jc w:val="center"/>
              <w:rPr>
                <w:bCs/>
              </w:rPr>
            </w:pPr>
            <w:r w:rsidRPr="00C32DCC">
              <w:rPr>
                <w:bCs/>
              </w:rPr>
              <w:t>Vesna Mustapić</w:t>
            </w:r>
          </w:p>
        </w:tc>
        <w:tc>
          <w:tcPr>
            <w:tcW w:type="dxa" w:w="1560"/>
            <w:shd w:fill="auto" w:color="auto" w:val="clear"/>
            <w:vAlign w:val="center"/>
          </w:tcPr>
          <w:p w:rsidRDefault="00C32DCC" w:rsidP="00C32DCC" w:rsidR="00C32DCC" w:rsidRPr="00C32DCC">
            <w:pPr>
              <w:jc w:val="center"/>
            </w:pPr>
            <w:r w:rsidRPr="00C32DCC">
              <w:t>41993486959</w:t>
            </w:r>
          </w:p>
        </w:tc>
        <w:tc>
          <w:tcPr>
            <w:tcW w:type="dxa" w:w="1559"/>
            <w:shd w:fill="auto" w:color="auto" w:val="clear"/>
            <w:vAlign w:val="center"/>
          </w:tcPr>
          <w:p w:rsidRDefault="00C32DCC" w:rsidP="00C64819" w:rsidR="00C32DCC" w:rsidRPr="00C32DCC">
            <w:pPr>
              <w:ind w:right="-108" w:left="-108"/>
              <w:jc w:val="center"/>
            </w:pPr>
            <w:r w:rsidRPr="00C32DCC">
              <w:t>115.722,67</w:t>
            </w:r>
          </w:p>
        </w:tc>
        <w:tc>
          <w:tcPr>
            <w:tcW w:type="dxa" w:w="1559"/>
            <w:shd w:fill="auto" w:color="auto" w:val="clear"/>
            <w:vAlign w:val="center"/>
          </w:tcPr>
          <w:p w:rsidRDefault="00C32DCC" w:rsidP="00C64819" w:rsidR="00C32DCC" w:rsidRPr="00C32DCC">
            <w:pPr>
              <w:ind w:right="-108" w:left="-108"/>
              <w:jc w:val="center"/>
            </w:pPr>
            <w:r w:rsidRPr="00C32DCC">
              <w:t>115.722,67</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25.213,84</w:t>
            </w:r>
          </w:p>
        </w:tc>
        <w:tc>
          <w:tcPr>
            <w:tcW w:type="dxa" w:w="1627"/>
            <w:shd w:fill="auto" w:color="auto" w:val="clear"/>
            <w:vAlign w:val="center"/>
          </w:tcPr>
          <w:p w:rsidRDefault="00C32DCC" w:rsidP="00C32DCC" w:rsidR="00C32DCC" w:rsidRPr="00C32DCC">
            <w:pPr>
              <w:jc w:val="center"/>
            </w:pPr>
            <w:r w:rsidRPr="00C32DCC">
              <w:t>90.508,83</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21.</w:t>
            </w:r>
          </w:p>
        </w:tc>
        <w:tc>
          <w:tcPr>
            <w:tcW w:type="dxa" w:w="1418"/>
            <w:shd w:fill="auto" w:color="auto" w:val="clear"/>
            <w:vAlign w:val="center"/>
          </w:tcPr>
          <w:p w:rsidRDefault="00C64819" w:rsidP="00C32DCC" w:rsidR="00C32DCC" w:rsidRPr="00C32DCC">
            <w:pPr>
              <w:jc w:val="center"/>
              <w:rPr>
                <w:bCs/>
              </w:rPr>
            </w:pPr>
            <w:r w:rsidRPr="00C32DCC">
              <w:rPr>
                <w:bCs/>
              </w:rPr>
              <w:t>Marija Vuković</w:t>
            </w:r>
          </w:p>
        </w:tc>
        <w:tc>
          <w:tcPr>
            <w:tcW w:type="dxa" w:w="1560"/>
            <w:shd w:fill="auto" w:color="auto" w:val="clear"/>
            <w:noWrap/>
            <w:vAlign w:val="center"/>
          </w:tcPr>
          <w:p w:rsidRDefault="00C32DCC" w:rsidP="00C32DCC" w:rsidR="00C32DCC" w:rsidRPr="00C32DCC">
            <w:pPr>
              <w:jc w:val="center"/>
            </w:pPr>
            <w:r w:rsidRPr="00C32DCC">
              <w:t>65437601101</w:t>
            </w:r>
          </w:p>
        </w:tc>
        <w:tc>
          <w:tcPr>
            <w:tcW w:type="dxa" w:w="1559"/>
            <w:shd w:fill="auto" w:color="auto" w:val="clear"/>
            <w:vAlign w:val="center"/>
          </w:tcPr>
          <w:p w:rsidRDefault="00C32DCC" w:rsidP="00C64819" w:rsidR="00C32DCC" w:rsidRPr="00C32DCC">
            <w:pPr>
              <w:ind w:right="-108" w:left="-108"/>
              <w:jc w:val="center"/>
            </w:pPr>
            <w:r w:rsidRPr="00C32DCC">
              <w:t>123.931,12</w:t>
            </w:r>
          </w:p>
        </w:tc>
        <w:tc>
          <w:tcPr>
            <w:tcW w:type="dxa" w:w="1559"/>
            <w:shd w:fill="auto" w:color="auto" w:val="clear"/>
            <w:vAlign w:val="center"/>
          </w:tcPr>
          <w:p w:rsidRDefault="00C32DCC" w:rsidP="00C64819" w:rsidR="00C32DCC" w:rsidRPr="00C32DCC">
            <w:pPr>
              <w:ind w:right="-108" w:left="-108"/>
              <w:jc w:val="center"/>
            </w:pPr>
            <w:r w:rsidRPr="00C32DCC">
              <w:t>123.931,12</w:t>
            </w:r>
          </w:p>
        </w:tc>
        <w:tc>
          <w:tcPr>
            <w:tcW w:type="dxa" w:w="992"/>
            <w:shd w:fill="auto" w:color="auto" w:val="clear"/>
            <w:vAlign w:val="center"/>
          </w:tcPr>
          <w:p w:rsidRDefault="00C32DCC" w:rsidP="00C32DCC" w:rsidR="00C32DCC" w:rsidRPr="00C32DCC">
            <w:pPr>
              <w:jc w:val="center"/>
            </w:pPr>
            <w:r w:rsidRPr="00C32DCC">
              <w:t>0,00</w:t>
            </w:r>
          </w:p>
        </w:tc>
        <w:tc>
          <w:tcPr>
            <w:tcW w:type="dxa" w:w="1418"/>
            <w:shd w:fill="auto" w:color="auto" w:val="clear"/>
            <w:vAlign w:val="center"/>
          </w:tcPr>
          <w:p w:rsidRDefault="00C32DCC" w:rsidP="00C32DCC" w:rsidR="00C32DCC" w:rsidRPr="00C32DCC">
            <w:pPr>
              <w:jc w:val="center"/>
            </w:pPr>
            <w:r w:rsidRPr="00C32DCC">
              <w:t>24.391,03</w:t>
            </w:r>
          </w:p>
        </w:tc>
        <w:tc>
          <w:tcPr>
            <w:tcW w:type="dxa" w:w="1627"/>
            <w:shd w:fill="auto" w:color="auto" w:val="clear"/>
            <w:vAlign w:val="center"/>
          </w:tcPr>
          <w:p w:rsidRDefault="00C32DCC" w:rsidP="00C32DCC" w:rsidR="00C32DCC" w:rsidRPr="00C32DCC">
            <w:pPr>
              <w:jc w:val="center"/>
            </w:pPr>
            <w:r w:rsidRPr="00C32DCC">
              <w:t>99.540,09</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22.</w:t>
            </w:r>
          </w:p>
        </w:tc>
        <w:tc>
          <w:tcPr>
            <w:tcW w:type="dxa" w:w="1418"/>
            <w:shd w:fill="auto" w:color="auto" w:val="clear"/>
            <w:vAlign w:val="center"/>
          </w:tcPr>
          <w:p w:rsidRDefault="00C64819" w:rsidP="00C32DCC" w:rsidR="00C32DCC" w:rsidRPr="00C32DCC">
            <w:pPr>
              <w:jc w:val="center"/>
              <w:rPr>
                <w:bCs/>
              </w:rPr>
            </w:pPr>
            <w:r w:rsidRPr="00C32DCC">
              <w:rPr>
                <w:bCs/>
              </w:rPr>
              <w:t>Marija Maršić</w:t>
            </w:r>
          </w:p>
        </w:tc>
        <w:tc>
          <w:tcPr>
            <w:tcW w:type="dxa" w:w="1560"/>
            <w:shd w:fill="auto" w:color="auto" w:val="clear"/>
            <w:vAlign w:val="center"/>
          </w:tcPr>
          <w:p w:rsidRDefault="00C32DCC" w:rsidP="00C32DCC" w:rsidR="00C32DCC" w:rsidRPr="00C32DCC">
            <w:pPr>
              <w:jc w:val="center"/>
            </w:pPr>
            <w:r w:rsidRPr="00C32DCC">
              <w:t>92366392836</w:t>
            </w:r>
          </w:p>
        </w:tc>
        <w:tc>
          <w:tcPr>
            <w:tcW w:type="dxa" w:w="1559"/>
            <w:shd w:fill="auto" w:color="auto" w:val="clear"/>
            <w:vAlign w:val="center"/>
          </w:tcPr>
          <w:p w:rsidRDefault="00C32DCC" w:rsidP="00C64819" w:rsidR="00C32DCC" w:rsidRPr="00C32DCC">
            <w:pPr>
              <w:ind w:right="-108" w:left="-108"/>
              <w:jc w:val="center"/>
            </w:pPr>
            <w:r w:rsidRPr="00C32DCC">
              <w:t>121.120,57</w:t>
            </w:r>
          </w:p>
        </w:tc>
        <w:tc>
          <w:tcPr>
            <w:tcW w:type="dxa" w:w="1559"/>
            <w:shd w:fill="auto" w:color="auto" w:val="clear"/>
            <w:noWrap/>
            <w:vAlign w:val="center"/>
          </w:tcPr>
          <w:p w:rsidRDefault="00C32DCC" w:rsidP="00C64819" w:rsidR="00C32DCC" w:rsidRPr="00C32DCC">
            <w:pPr>
              <w:ind w:right="-108" w:left="-108"/>
              <w:jc w:val="center"/>
            </w:pPr>
            <w:r w:rsidRPr="00C32DCC">
              <w:t>121.120,57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26.840,81</w:t>
            </w:r>
          </w:p>
        </w:tc>
        <w:tc>
          <w:tcPr>
            <w:tcW w:type="dxa" w:w="1627"/>
            <w:shd w:fill="auto" w:color="auto" w:val="clear"/>
            <w:noWrap/>
            <w:vAlign w:val="center"/>
          </w:tcPr>
          <w:p w:rsidRDefault="00C32DCC" w:rsidP="00C32DCC" w:rsidR="00C32DCC" w:rsidRPr="00C32DCC">
            <w:pPr>
              <w:jc w:val="center"/>
            </w:pPr>
            <w:r w:rsidRPr="00C32DCC">
              <w:t>94.279,76</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23.</w:t>
            </w:r>
          </w:p>
        </w:tc>
        <w:tc>
          <w:tcPr>
            <w:tcW w:type="dxa" w:w="1418"/>
            <w:shd w:fill="auto" w:color="auto" w:val="clear"/>
            <w:vAlign w:val="center"/>
          </w:tcPr>
          <w:p w:rsidRDefault="00C64819" w:rsidP="00C32DCC" w:rsidR="00C32DCC" w:rsidRPr="00C32DCC">
            <w:pPr>
              <w:jc w:val="center"/>
              <w:rPr>
                <w:bCs/>
              </w:rPr>
            </w:pPr>
            <w:r w:rsidRPr="00C32DCC">
              <w:rPr>
                <w:bCs/>
              </w:rPr>
              <w:t>Živko Ljubičić</w:t>
            </w:r>
          </w:p>
        </w:tc>
        <w:tc>
          <w:tcPr>
            <w:tcW w:type="dxa" w:w="1560"/>
            <w:shd w:fill="auto" w:color="auto" w:val="clear"/>
            <w:noWrap/>
            <w:vAlign w:val="center"/>
          </w:tcPr>
          <w:p w:rsidRDefault="00C32DCC" w:rsidP="00C32DCC" w:rsidR="00C32DCC" w:rsidRPr="00C32DCC">
            <w:pPr>
              <w:jc w:val="center"/>
            </w:pPr>
            <w:r w:rsidRPr="00C32DCC">
              <w:t>16262391857</w:t>
            </w:r>
          </w:p>
        </w:tc>
        <w:tc>
          <w:tcPr>
            <w:tcW w:type="dxa" w:w="1559"/>
            <w:shd w:fill="auto" w:color="auto" w:val="clear"/>
            <w:vAlign w:val="center"/>
          </w:tcPr>
          <w:p w:rsidRDefault="00C32DCC" w:rsidP="00C64819" w:rsidR="00C32DCC" w:rsidRPr="00C32DCC">
            <w:pPr>
              <w:ind w:right="-108" w:left="-108"/>
              <w:jc w:val="center"/>
            </w:pPr>
            <w:r w:rsidRPr="00C32DCC">
              <w:t>107.070,47</w:t>
            </w:r>
          </w:p>
        </w:tc>
        <w:tc>
          <w:tcPr>
            <w:tcW w:type="dxa" w:w="1559"/>
            <w:shd w:fill="auto" w:color="auto" w:val="clear"/>
            <w:noWrap/>
            <w:vAlign w:val="center"/>
          </w:tcPr>
          <w:p w:rsidRDefault="00C32DCC" w:rsidP="00C64819" w:rsidR="00C32DCC" w:rsidRPr="00C32DCC">
            <w:pPr>
              <w:ind w:right="-108" w:left="-108"/>
              <w:jc w:val="center"/>
            </w:pPr>
            <w:r w:rsidRPr="00C32DCC">
              <w:t>107.070,47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25.970,36</w:t>
            </w:r>
          </w:p>
        </w:tc>
        <w:tc>
          <w:tcPr>
            <w:tcW w:type="dxa" w:w="1627"/>
            <w:shd w:fill="auto" w:color="auto" w:val="clear"/>
            <w:noWrap/>
            <w:vAlign w:val="center"/>
          </w:tcPr>
          <w:p w:rsidRDefault="00C32DCC" w:rsidP="00C32DCC" w:rsidR="00C32DCC" w:rsidRPr="00C32DCC">
            <w:pPr>
              <w:jc w:val="center"/>
            </w:pPr>
            <w:r w:rsidRPr="00C32DCC">
              <w:t>81.100,11</w:t>
            </w:r>
          </w:p>
        </w:tc>
      </w:tr>
      <w:tr w:rsidTr="005E4BDB" w:rsidR="00C64819" w:rsidRPr="00C32DCC">
        <w:trPr>
          <w:trHeight w:val="1155"/>
          <w:jc w:val="center"/>
        </w:trPr>
        <w:tc>
          <w:tcPr>
            <w:tcW w:type="dxa" w:w="495"/>
            <w:shd w:fill="auto" w:color="auto" w:val="clear"/>
            <w:vAlign w:val="center"/>
            <w:hideMark/>
          </w:tcPr>
          <w:p w:rsidRDefault="00C32DCC" w:rsidP="00C64819" w:rsidR="00C32DCC" w:rsidRPr="00C32DCC">
            <w:pPr>
              <w:ind w:right="-108" w:left="-38"/>
              <w:jc w:val="center"/>
            </w:pPr>
            <w:r w:rsidRPr="00C32DCC">
              <w:t>24.</w:t>
            </w:r>
          </w:p>
        </w:tc>
        <w:tc>
          <w:tcPr>
            <w:tcW w:type="dxa" w:w="1418"/>
            <w:shd w:fill="auto" w:color="auto" w:val="clear"/>
            <w:vAlign w:val="center"/>
          </w:tcPr>
          <w:p w:rsidRDefault="00C64819" w:rsidP="00C32DCC" w:rsidR="00C32DCC" w:rsidRPr="00C32DCC">
            <w:pPr>
              <w:jc w:val="center"/>
              <w:rPr>
                <w:bCs/>
              </w:rPr>
            </w:pPr>
            <w:r w:rsidRPr="00C32DCC">
              <w:rPr>
                <w:bCs/>
              </w:rPr>
              <w:t>Ivana Lasić</w:t>
            </w:r>
          </w:p>
        </w:tc>
        <w:tc>
          <w:tcPr>
            <w:tcW w:type="dxa" w:w="1560"/>
            <w:shd w:fill="auto" w:color="auto" w:val="clear"/>
            <w:noWrap/>
            <w:vAlign w:val="center"/>
          </w:tcPr>
          <w:p w:rsidRDefault="00C32DCC" w:rsidP="00C32DCC" w:rsidR="00C32DCC" w:rsidRPr="00C32DCC">
            <w:pPr>
              <w:jc w:val="center"/>
            </w:pPr>
            <w:r w:rsidRPr="00C32DCC">
              <w:t>53912000362</w:t>
            </w:r>
          </w:p>
        </w:tc>
        <w:tc>
          <w:tcPr>
            <w:tcW w:type="dxa" w:w="1559"/>
            <w:shd w:fill="auto" w:color="auto" w:val="clear"/>
            <w:vAlign w:val="center"/>
          </w:tcPr>
          <w:p w:rsidRDefault="00C32DCC" w:rsidP="00C64819" w:rsidR="00C32DCC" w:rsidRPr="00C32DCC">
            <w:pPr>
              <w:ind w:right="-108" w:left="-108"/>
              <w:jc w:val="center"/>
            </w:pPr>
            <w:r w:rsidRPr="00C32DCC">
              <w:t>110.465,32</w:t>
            </w:r>
          </w:p>
        </w:tc>
        <w:tc>
          <w:tcPr>
            <w:tcW w:type="dxa" w:w="1559"/>
            <w:shd w:fill="auto" w:color="auto" w:val="clear"/>
            <w:noWrap/>
            <w:vAlign w:val="center"/>
          </w:tcPr>
          <w:p w:rsidRDefault="00C32DCC" w:rsidP="00C64819" w:rsidR="00C32DCC" w:rsidRPr="00C32DCC">
            <w:pPr>
              <w:ind w:right="-108" w:left="-108"/>
              <w:jc w:val="center"/>
            </w:pPr>
            <w:r w:rsidRPr="00C32DCC">
              <w:t>110.465,32</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25.651,97</w:t>
            </w:r>
          </w:p>
        </w:tc>
        <w:tc>
          <w:tcPr>
            <w:tcW w:type="dxa" w:w="1627"/>
            <w:shd w:fill="auto" w:color="auto" w:val="clear"/>
            <w:noWrap/>
            <w:vAlign w:val="center"/>
          </w:tcPr>
          <w:p w:rsidRDefault="00C32DCC" w:rsidP="00C32DCC" w:rsidR="00C32DCC" w:rsidRPr="00C32DCC">
            <w:pPr>
              <w:jc w:val="center"/>
            </w:pPr>
            <w:r w:rsidRPr="00C32DCC">
              <w:t>84.813,35</w:t>
            </w:r>
          </w:p>
        </w:tc>
      </w:tr>
      <w:tr w:rsidTr="005E4BDB" w:rsidR="00C64819" w:rsidRPr="00C32DCC">
        <w:trPr>
          <w:trHeight w:val="1350"/>
          <w:jc w:val="center"/>
        </w:trPr>
        <w:tc>
          <w:tcPr>
            <w:tcW w:type="dxa" w:w="495"/>
            <w:shd w:fill="auto" w:color="auto" w:val="clear"/>
            <w:vAlign w:val="center"/>
            <w:hideMark/>
          </w:tcPr>
          <w:p w:rsidRDefault="00C32DCC" w:rsidP="00C64819" w:rsidR="00C32DCC" w:rsidRPr="00C32DCC">
            <w:pPr>
              <w:ind w:right="-108" w:left="-38"/>
              <w:jc w:val="center"/>
            </w:pPr>
            <w:r w:rsidRPr="00C32DCC">
              <w:t>25.</w:t>
            </w:r>
          </w:p>
        </w:tc>
        <w:tc>
          <w:tcPr>
            <w:tcW w:type="dxa" w:w="1418"/>
            <w:shd w:fill="auto" w:color="auto" w:val="clear"/>
            <w:vAlign w:val="center"/>
          </w:tcPr>
          <w:p w:rsidRDefault="00C64819" w:rsidP="00C32DCC" w:rsidR="00C32DCC" w:rsidRPr="00C32DCC">
            <w:pPr>
              <w:jc w:val="center"/>
              <w:rPr>
                <w:bCs/>
              </w:rPr>
            </w:pPr>
            <w:r w:rsidRPr="00C32DCC">
              <w:rPr>
                <w:bCs/>
              </w:rPr>
              <w:t>Joško Kraljević</w:t>
            </w:r>
          </w:p>
        </w:tc>
        <w:tc>
          <w:tcPr>
            <w:tcW w:type="dxa" w:w="1560"/>
            <w:shd w:fill="auto" w:color="auto" w:val="clear"/>
            <w:noWrap/>
            <w:vAlign w:val="center"/>
          </w:tcPr>
          <w:p w:rsidRDefault="00C32DCC" w:rsidP="00C32DCC" w:rsidR="00C32DCC" w:rsidRPr="00C32DCC">
            <w:pPr>
              <w:jc w:val="center"/>
            </w:pPr>
            <w:r w:rsidRPr="00C32DCC">
              <w:t>65853340936</w:t>
            </w:r>
          </w:p>
        </w:tc>
        <w:tc>
          <w:tcPr>
            <w:tcW w:type="dxa" w:w="1559"/>
            <w:shd w:fill="auto" w:color="auto" w:val="clear"/>
            <w:vAlign w:val="center"/>
          </w:tcPr>
          <w:p w:rsidRDefault="00C32DCC" w:rsidP="00C64819" w:rsidR="00C32DCC" w:rsidRPr="00C32DCC">
            <w:pPr>
              <w:ind w:right="-108" w:left="-108"/>
              <w:jc w:val="center"/>
            </w:pPr>
            <w:r w:rsidRPr="00C32DCC">
              <w:t>98.642,97</w:t>
            </w:r>
          </w:p>
        </w:tc>
        <w:tc>
          <w:tcPr>
            <w:tcW w:type="dxa" w:w="1559"/>
            <w:shd w:fill="auto" w:color="auto" w:val="clear"/>
            <w:noWrap/>
            <w:vAlign w:val="center"/>
          </w:tcPr>
          <w:p w:rsidRDefault="00C32DCC" w:rsidP="00C64819" w:rsidR="00C32DCC" w:rsidRPr="00C32DCC">
            <w:pPr>
              <w:ind w:right="-108" w:left="-108"/>
              <w:jc w:val="center"/>
            </w:pPr>
            <w:r w:rsidRPr="00C32DCC">
              <w:t>98.642,97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27.176,64</w:t>
            </w:r>
          </w:p>
        </w:tc>
        <w:tc>
          <w:tcPr>
            <w:tcW w:type="dxa" w:w="1627"/>
            <w:shd w:fill="auto" w:color="auto" w:val="clear"/>
            <w:noWrap/>
            <w:vAlign w:val="center"/>
          </w:tcPr>
          <w:p w:rsidRDefault="00C32DCC" w:rsidP="00C32DCC" w:rsidR="00C32DCC" w:rsidRPr="00C32DCC">
            <w:pPr>
              <w:jc w:val="center"/>
            </w:pPr>
            <w:r w:rsidRPr="00C32DCC">
              <w:t>71.466,33</w:t>
            </w:r>
          </w:p>
        </w:tc>
      </w:tr>
      <w:tr w:rsidTr="005E4BDB" w:rsidR="00C64819" w:rsidRPr="00C32DCC">
        <w:trPr>
          <w:trHeight w:val="1455"/>
          <w:jc w:val="center"/>
        </w:trPr>
        <w:tc>
          <w:tcPr>
            <w:tcW w:type="dxa" w:w="495"/>
            <w:shd w:fill="auto" w:color="auto" w:val="clear"/>
            <w:vAlign w:val="center"/>
            <w:hideMark/>
          </w:tcPr>
          <w:p w:rsidRDefault="00C32DCC" w:rsidP="00C64819" w:rsidR="00C32DCC" w:rsidRPr="00C32DCC">
            <w:pPr>
              <w:ind w:right="-108" w:left="-38"/>
              <w:jc w:val="center"/>
            </w:pPr>
            <w:r w:rsidRPr="00C32DCC">
              <w:t>26.</w:t>
            </w:r>
          </w:p>
        </w:tc>
        <w:tc>
          <w:tcPr>
            <w:tcW w:type="dxa" w:w="1418"/>
            <w:shd w:fill="auto" w:color="auto" w:val="clear"/>
            <w:vAlign w:val="center"/>
          </w:tcPr>
          <w:p w:rsidRDefault="00C64819" w:rsidP="00C32DCC" w:rsidR="00C32DCC" w:rsidRPr="00C32DCC">
            <w:pPr>
              <w:jc w:val="center"/>
              <w:rPr>
                <w:bCs/>
              </w:rPr>
            </w:pPr>
            <w:r w:rsidRPr="00C32DCC">
              <w:rPr>
                <w:bCs/>
              </w:rPr>
              <w:t>Tihomir Šimunović</w:t>
            </w:r>
          </w:p>
        </w:tc>
        <w:tc>
          <w:tcPr>
            <w:tcW w:type="dxa" w:w="1560"/>
            <w:shd w:fill="auto" w:color="auto" w:val="clear"/>
            <w:noWrap/>
            <w:vAlign w:val="center"/>
          </w:tcPr>
          <w:p w:rsidRDefault="00C32DCC" w:rsidP="00C32DCC" w:rsidR="00C32DCC" w:rsidRPr="00C32DCC">
            <w:pPr>
              <w:jc w:val="center"/>
            </w:pPr>
            <w:r w:rsidRPr="00C32DCC">
              <w:t>62069981177</w:t>
            </w:r>
          </w:p>
        </w:tc>
        <w:tc>
          <w:tcPr>
            <w:tcW w:type="dxa" w:w="1559"/>
            <w:shd w:fill="auto" w:color="auto" w:val="clear"/>
            <w:noWrap/>
            <w:vAlign w:val="center"/>
          </w:tcPr>
          <w:p w:rsidRDefault="00C32DCC" w:rsidP="00C64819" w:rsidR="00C32DCC" w:rsidRPr="00C32DCC">
            <w:pPr>
              <w:ind w:right="-108" w:left="-108"/>
              <w:jc w:val="center"/>
            </w:pPr>
            <w:r w:rsidRPr="00C32DCC">
              <w:t>92.502,50</w:t>
            </w:r>
          </w:p>
        </w:tc>
        <w:tc>
          <w:tcPr>
            <w:tcW w:type="dxa" w:w="1559"/>
            <w:shd w:fill="auto" w:color="auto" w:val="clear"/>
            <w:noWrap/>
            <w:vAlign w:val="center"/>
          </w:tcPr>
          <w:p w:rsidRDefault="00C32DCC" w:rsidP="00C64819" w:rsidR="00C32DCC" w:rsidRPr="00C32DCC">
            <w:pPr>
              <w:ind w:right="-108" w:left="-108"/>
              <w:jc w:val="center"/>
            </w:pPr>
            <w:r w:rsidRPr="00C32DCC">
              <w:t>92.502,50</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25.346,38</w:t>
            </w:r>
          </w:p>
        </w:tc>
        <w:tc>
          <w:tcPr>
            <w:tcW w:type="dxa" w:w="1627"/>
            <w:shd w:fill="auto" w:color="auto" w:val="clear"/>
            <w:noWrap/>
            <w:vAlign w:val="center"/>
          </w:tcPr>
          <w:p w:rsidRDefault="00C32DCC" w:rsidP="00C32DCC" w:rsidR="00C32DCC" w:rsidRPr="00C32DCC">
            <w:pPr>
              <w:jc w:val="center"/>
            </w:pPr>
            <w:r w:rsidRPr="00C32DCC">
              <w:t>67.156,12</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27.</w:t>
            </w:r>
          </w:p>
        </w:tc>
        <w:tc>
          <w:tcPr>
            <w:tcW w:type="dxa" w:w="1418"/>
            <w:shd w:fill="auto" w:color="auto" w:val="clear"/>
            <w:vAlign w:val="center"/>
          </w:tcPr>
          <w:p w:rsidRDefault="00C64819" w:rsidP="00C32DCC" w:rsidR="00C32DCC" w:rsidRPr="00C32DCC">
            <w:pPr>
              <w:jc w:val="center"/>
              <w:rPr>
                <w:bCs/>
              </w:rPr>
            </w:pPr>
            <w:r w:rsidRPr="00C32DCC">
              <w:rPr>
                <w:bCs/>
              </w:rPr>
              <w:t>Vinka Rako</w:t>
            </w:r>
          </w:p>
        </w:tc>
        <w:tc>
          <w:tcPr>
            <w:tcW w:type="dxa" w:w="1560"/>
            <w:shd w:fill="auto" w:color="auto" w:val="clear"/>
            <w:noWrap/>
            <w:vAlign w:val="center"/>
          </w:tcPr>
          <w:p w:rsidRDefault="00C32DCC" w:rsidP="00C32DCC" w:rsidR="00C32DCC" w:rsidRPr="00C32DCC">
            <w:pPr>
              <w:jc w:val="center"/>
            </w:pPr>
            <w:r w:rsidRPr="00C32DCC">
              <w:t>96460892066</w:t>
            </w:r>
          </w:p>
        </w:tc>
        <w:tc>
          <w:tcPr>
            <w:tcW w:type="dxa" w:w="1559"/>
            <w:shd w:fill="auto" w:color="auto" w:val="clear"/>
            <w:noWrap/>
            <w:vAlign w:val="center"/>
          </w:tcPr>
          <w:p w:rsidRDefault="00C32DCC" w:rsidP="00C64819" w:rsidR="00C32DCC" w:rsidRPr="00C32DCC">
            <w:pPr>
              <w:ind w:right="-108" w:left="-108"/>
              <w:jc w:val="center"/>
            </w:pPr>
            <w:r w:rsidRPr="00C32DCC">
              <w:t>126.410,60</w:t>
            </w:r>
          </w:p>
        </w:tc>
        <w:tc>
          <w:tcPr>
            <w:tcW w:type="dxa" w:w="1559"/>
            <w:shd w:fill="auto" w:color="auto" w:val="clear"/>
            <w:noWrap/>
            <w:vAlign w:val="center"/>
          </w:tcPr>
          <w:p w:rsidRDefault="00C32DCC" w:rsidP="00C64819" w:rsidR="00C32DCC" w:rsidRPr="00C32DCC">
            <w:pPr>
              <w:ind w:right="-108" w:left="-108"/>
              <w:jc w:val="center"/>
            </w:pPr>
            <w:r w:rsidRPr="00C32DCC">
              <w:t>126.410,60</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25.607,45</w:t>
            </w:r>
          </w:p>
        </w:tc>
        <w:tc>
          <w:tcPr>
            <w:tcW w:type="dxa" w:w="1627"/>
            <w:shd w:fill="auto" w:color="auto" w:val="clear"/>
            <w:noWrap/>
            <w:vAlign w:val="center"/>
          </w:tcPr>
          <w:p w:rsidRDefault="00C32DCC" w:rsidP="00C32DCC" w:rsidR="00C32DCC" w:rsidRPr="00C32DCC">
            <w:pPr>
              <w:jc w:val="center"/>
            </w:pPr>
            <w:r w:rsidRPr="00C32DCC">
              <w:t>100.803,15</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28.</w:t>
            </w:r>
          </w:p>
        </w:tc>
        <w:tc>
          <w:tcPr>
            <w:tcW w:type="dxa" w:w="1418"/>
            <w:shd w:fill="auto" w:color="auto" w:val="clear"/>
            <w:vAlign w:val="center"/>
          </w:tcPr>
          <w:p w:rsidRDefault="00C64819" w:rsidP="00C32DCC" w:rsidR="00C32DCC" w:rsidRPr="00C32DCC">
            <w:pPr>
              <w:jc w:val="center"/>
              <w:rPr>
                <w:bCs/>
              </w:rPr>
            </w:pPr>
            <w:r w:rsidRPr="00C32DCC">
              <w:rPr>
                <w:bCs/>
              </w:rPr>
              <w:t>Orjana Kujundžić</w:t>
            </w:r>
          </w:p>
        </w:tc>
        <w:tc>
          <w:tcPr>
            <w:tcW w:type="dxa" w:w="1560"/>
            <w:shd w:fill="auto" w:color="auto" w:val="clear"/>
            <w:noWrap/>
            <w:vAlign w:val="center"/>
          </w:tcPr>
          <w:p w:rsidRDefault="00C32DCC" w:rsidP="00C32DCC" w:rsidR="00C32DCC" w:rsidRPr="00C32DCC">
            <w:pPr>
              <w:jc w:val="center"/>
            </w:pPr>
            <w:r w:rsidRPr="00C32DCC">
              <w:t>04513806383</w:t>
            </w:r>
          </w:p>
        </w:tc>
        <w:tc>
          <w:tcPr>
            <w:tcW w:type="dxa" w:w="1559"/>
            <w:shd w:fill="auto" w:color="auto" w:val="clear"/>
            <w:noWrap/>
            <w:vAlign w:val="center"/>
          </w:tcPr>
          <w:p w:rsidRDefault="00C32DCC" w:rsidP="00C64819" w:rsidR="00C32DCC" w:rsidRPr="00C32DCC">
            <w:pPr>
              <w:ind w:right="-108" w:left="-108"/>
              <w:jc w:val="center"/>
            </w:pPr>
            <w:r w:rsidRPr="00C32DCC">
              <w:t>117.301,08</w:t>
            </w:r>
          </w:p>
        </w:tc>
        <w:tc>
          <w:tcPr>
            <w:tcW w:type="dxa" w:w="1559"/>
            <w:shd w:fill="auto" w:color="auto" w:val="clear"/>
            <w:noWrap/>
            <w:vAlign w:val="center"/>
          </w:tcPr>
          <w:p w:rsidRDefault="00C32DCC" w:rsidP="00C64819" w:rsidR="00C32DCC" w:rsidRPr="00C32DCC">
            <w:pPr>
              <w:ind w:right="-108" w:left="-108"/>
              <w:jc w:val="center"/>
            </w:pPr>
            <w:r w:rsidRPr="00C32DCC">
              <w:t>117.301,08</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24.163,37</w:t>
            </w:r>
          </w:p>
        </w:tc>
        <w:tc>
          <w:tcPr>
            <w:tcW w:type="dxa" w:w="1627"/>
            <w:shd w:fill="auto" w:color="auto" w:val="clear"/>
            <w:noWrap/>
            <w:vAlign w:val="center"/>
          </w:tcPr>
          <w:p w:rsidRDefault="00C32DCC" w:rsidP="00C32DCC" w:rsidR="00C32DCC" w:rsidRPr="00C32DCC">
            <w:pPr>
              <w:jc w:val="center"/>
            </w:pPr>
            <w:r w:rsidRPr="00C32DCC">
              <w:t>93.137,71</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29.</w:t>
            </w:r>
          </w:p>
        </w:tc>
        <w:tc>
          <w:tcPr>
            <w:tcW w:type="dxa" w:w="1418"/>
            <w:shd w:fill="auto" w:color="auto" w:val="clear"/>
            <w:vAlign w:val="center"/>
          </w:tcPr>
          <w:p w:rsidRDefault="00C64819" w:rsidP="00C32DCC" w:rsidR="00C32DCC" w:rsidRPr="00C32DCC">
            <w:pPr>
              <w:jc w:val="center"/>
              <w:rPr>
                <w:bCs/>
              </w:rPr>
            </w:pPr>
            <w:r w:rsidRPr="00C32DCC">
              <w:rPr>
                <w:bCs/>
              </w:rPr>
              <w:t>Senka Biočić</w:t>
            </w:r>
          </w:p>
        </w:tc>
        <w:tc>
          <w:tcPr>
            <w:tcW w:type="dxa" w:w="1560"/>
            <w:shd w:fill="auto" w:color="auto" w:val="clear"/>
            <w:noWrap/>
            <w:vAlign w:val="center"/>
          </w:tcPr>
          <w:p w:rsidRDefault="00C32DCC" w:rsidP="00C32DCC" w:rsidR="00C32DCC" w:rsidRPr="00C32DCC">
            <w:pPr>
              <w:jc w:val="center"/>
            </w:pPr>
            <w:r w:rsidRPr="00C32DCC">
              <w:t>41875126356</w:t>
            </w:r>
          </w:p>
        </w:tc>
        <w:tc>
          <w:tcPr>
            <w:tcW w:type="dxa" w:w="1559"/>
            <w:shd w:fill="auto" w:color="auto" w:val="clear"/>
            <w:noWrap/>
            <w:vAlign w:val="center"/>
          </w:tcPr>
          <w:p w:rsidRDefault="00C32DCC" w:rsidP="00C64819" w:rsidR="00C32DCC" w:rsidRPr="00C32DCC">
            <w:pPr>
              <w:ind w:right="-108" w:left="-108"/>
              <w:jc w:val="center"/>
            </w:pPr>
            <w:r w:rsidRPr="00C32DCC">
              <w:t>120.086,63</w:t>
            </w:r>
          </w:p>
        </w:tc>
        <w:tc>
          <w:tcPr>
            <w:tcW w:type="dxa" w:w="1559"/>
            <w:shd w:fill="auto" w:color="auto" w:val="clear"/>
            <w:noWrap/>
            <w:vAlign w:val="center"/>
          </w:tcPr>
          <w:p w:rsidRDefault="00C32DCC" w:rsidP="00C64819" w:rsidR="00C32DCC" w:rsidRPr="00C32DCC">
            <w:pPr>
              <w:ind w:right="-108" w:left="-108"/>
              <w:jc w:val="center"/>
            </w:pPr>
            <w:r w:rsidRPr="00C32DCC">
              <w:t>120.086,63</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25.886,93</w:t>
            </w:r>
          </w:p>
        </w:tc>
        <w:tc>
          <w:tcPr>
            <w:tcW w:type="dxa" w:w="1627"/>
            <w:shd w:fill="auto" w:color="auto" w:val="clear"/>
            <w:noWrap/>
            <w:vAlign w:val="center"/>
          </w:tcPr>
          <w:p w:rsidRDefault="00C32DCC" w:rsidP="00C32DCC" w:rsidR="00C32DCC" w:rsidRPr="00C32DCC">
            <w:pPr>
              <w:jc w:val="center"/>
            </w:pPr>
            <w:r w:rsidRPr="00C32DCC">
              <w:t>94.199,70</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30.</w:t>
            </w:r>
          </w:p>
        </w:tc>
        <w:tc>
          <w:tcPr>
            <w:tcW w:type="dxa" w:w="1418"/>
            <w:shd w:fill="auto" w:color="auto" w:val="clear"/>
            <w:vAlign w:val="center"/>
          </w:tcPr>
          <w:p w:rsidRDefault="00C64819" w:rsidP="00C32DCC" w:rsidR="00C32DCC" w:rsidRPr="00C32DCC">
            <w:pPr>
              <w:jc w:val="center"/>
              <w:rPr>
                <w:bCs/>
              </w:rPr>
            </w:pPr>
            <w:r w:rsidRPr="00C32DCC">
              <w:rPr>
                <w:bCs/>
              </w:rPr>
              <w:t>Karmela Kukulj</w:t>
            </w:r>
          </w:p>
        </w:tc>
        <w:tc>
          <w:tcPr>
            <w:tcW w:type="dxa" w:w="1560"/>
            <w:shd w:fill="auto" w:color="auto" w:val="clear"/>
            <w:noWrap/>
            <w:vAlign w:val="center"/>
          </w:tcPr>
          <w:p w:rsidRDefault="00C32DCC" w:rsidP="00C32DCC" w:rsidR="00C32DCC" w:rsidRPr="00C32DCC">
            <w:pPr>
              <w:jc w:val="center"/>
            </w:pPr>
            <w:r w:rsidRPr="00C32DCC">
              <w:t>59661430959</w:t>
            </w:r>
          </w:p>
        </w:tc>
        <w:tc>
          <w:tcPr>
            <w:tcW w:type="dxa" w:w="1559"/>
            <w:shd w:fill="auto" w:color="auto" w:val="clear"/>
            <w:noWrap/>
            <w:vAlign w:val="center"/>
          </w:tcPr>
          <w:p w:rsidRDefault="00C32DCC" w:rsidP="00C64819" w:rsidR="00C32DCC" w:rsidRPr="00C32DCC">
            <w:pPr>
              <w:ind w:right="-108" w:left="-108"/>
              <w:jc w:val="center"/>
            </w:pPr>
            <w:r w:rsidRPr="00C32DCC">
              <w:t>117.241,32</w:t>
            </w:r>
          </w:p>
        </w:tc>
        <w:tc>
          <w:tcPr>
            <w:tcW w:type="dxa" w:w="1559"/>
            <w:shd w:fill="auto" w:color="auto" w:val="clear"/>
            <w:noWrap/>
            <w:vAlign w:val="center"/>
          </w:tcPr>
          <w:p w:rsidRDefault="00C32DCC" w:rsidP="00C64819" w:rsidR="00C32DCC" w:rsidRPr="00C32DCC">
            <w:pPr>
              <w:ind w:right="-108" w:left="-108"/>
              <w:jc w:val="center"/>
            </w:pPr>
            <w:r w:rsidRPr="00C32DCC">
              <w:t>117.241,32</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26.839,15</w:t>
            </w:r>
          </w:p>
        </w:tc>
        <w:tc>
          <w:tcPr>
            <w:tcW w:type="dxa" w:w="1627"/>
            <w:shd w:fill="auto" w:color="auto" w:val="clear"/>
            <w:noWrap/>
            <w:vAlign w:val="center"/>
          </w:tcPr>
          <w:p w:rsidRDefault="00C32DCC" w:rsidP="00C32DCC" w:rsidR="00C32DCC" w:rsidRPr="00C32DCC">
            <w:pPr>
              <w:jc w:val="center"/>
            </w:pPr>
            <w:r w:rsidRPr="00C32DCC">
              <w:t>90.402,17</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31.</w:t>
            </w:r>
          </w:p>
        </w:tc>
        <w:tc>
          <w:tcPr>
            <w:tcW w:type="dxa" w:w="1418"/>
            <w:shd w:fill="auto" w:color="auto" w:val="clear"/>
            <w:vAlign w:val="center"/>
          </w:tcPr>
          <w:p w:rsidRDefault="00C64819" w:rsidP="00C32DCC" w:rsidR="00C32DCC" w:rsidRPr="00C32DCC">
            <w:pPr>
              <w:jc w:val="center"/>
              <w:rPr>
                <w:bCs/>
              </w:rPr>
            </w:pPr>
            <w:r w:rsidRPr="00C32DCC">
              <w:rPr>
                <w:bCs/>
              </w:rPr>
              <w:t>Marija Divić</w:t>
            </w:r>
          </w:p>
        </w:tc>
        <w:tc>
          <w:tcPr>
            <w:tcW w:type="dxa" w:w="1560"/>
            <w:shd w:fill="auto" w:color="auto" w:val="clear"/>
            <w:noWrap/>
            <w:vAlign w:val="center"/>
          </w:tcPr>
          <w:p w:rsidRDefault="00C32DCC" w:rsidP="00C32DCC" w:rsidR="00C32DCC" w:rsidRPr="00C32DCC">
            <w:pPr>
              <w:jc w:val="center"/>
            </w:pPr>
            <w:r w:rsidRPr="00C32DCC">
              <w:t>03032395899</w:t>
            </w:r>
          </w:p>
        </w:tc>
        <w:tc>
          <w:tcPr>
            <w:tcW w:type="dxa" w:w="1559"/>
            <w:shd w:fill="auto" w:color="auto" w:val="clear"/>
            <w:noWrap/>
            <w:vAlign w:val="center"/>
          </w:tcPr>
          <w:p w:rsidRDefault="00C32DCC" w:rsidP="00C64819" w:rsidR="00C32DCC" w:rsidRPr="00C32DCC">
            <w:pPr>
              <w:ind w:right="-108" w:left="-108"/>
              <w:jc w:val="center"/>
            </w:pPr>
            <w:r w:rsidRPr="00C32DCC">
              <w:t>119.450,54</w:t>
            </w:r>
          </w:p>
        </w:tc>
        <w:tc>
          <w:tcPr>
            <w:tcW w:type="dxa" w:w="1559"/>
            <w:shd w:fill="auto" w:color="auto" w:val="clear"/>
            <w:noWrap/>
            <w:vAlign w:val="center"/>
          </w:tcPr>
          <w:p w:rsidRDefault="00C32DCC" w:rsidP="00C64819" w:rsidR="00C32DCC" w:rsidRPr="00C32DCC">
            <w:pPr>
              <w:ind w:right="-108" w:left="-108"/>
              <w:jc w:val="center"/>
            </w:pPr>
            <w:r w:rsidRPr="00C32DCC">
              <w:t>119.450,54</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26.736,16</w:t>
            </w:r>
          </w:p>
        </w:tc>
        <w:tc>
          <w:tcPr>
            <w:tcW w:type="dxa" w:w="1627"/>
            <w:shd w:fill="auto" w:color="auto" w:val="clear"/>
            <w:noWrap/>
            <w:vAlign w:val="center"/>
          </w:tcPr>
          <w:p w:rsidRDefault="00C32DCC" w:rsidP="00C32DCC" w:rsidR="00C32DCC" w:rsidRPr="00C32DCC">
            <w:pPr>
              <w:jc w:val="center"/>
            </w:pPr>
            <w:r w:rsidRPr="00C32DCC">
              <w:t>92.714,38</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32.</w:t>
            </w:r>
          </w:p>
        </w:tc>
        <w:tc>
          <w:tcPr>
            <w:tcW w:type="dxa" w:w="1418"/>
            <w:shd w:fill="auto" w:color="auto" w:val="clear"/>
            <w:vAlign w:val="center"/>
          </w:tcPr>
          <w:p w:rsidRDefault="00C64819" w:rsidP="00C32DCC" w:rsidR="00C32DCC" w:rsidRPr="00C32DCC">
            <w:pPr>
              <w:jc w:val="center"/>
              <w:rPr>
                <w:bCs/>
              </w:rPr>
            </w:pPr>
            <w:r w:rsidRPr="00C32DCC">
              <w:rPr>
                <w:bCs/>
              </w:rPr>
              <w:t>Milena Puljić</w:t>
            </w:r>
          </w:p>
        </w:tc>
        <w:tc>
          <w:tcPr>
            <w:tcW w:type="dxa" w:w="1560"/>
            <w:shd w:fill="auto" w:color="auto" w:val="clear"/>
            <w:noWrap/>
            <w:vAlign w:val="center"/>
          </w:tcPr>
          <w:p w:rsidRDefault="00C32DCC" w:rsidP="00C32DCC" w:rsidR="00C32DCC" w:rsidRPr="00C32DCC">
            <w:pPr>
              <w:jc w:val="center"/>
            </w:pPr>
            <w:r w:rsidRPr="00C32DCC">
              <w:t>44580845213</w:t>
            </w:r>
          </w:p>
        </w:tc>
        <w:tc>
          <w:tcPr>
            <w:tcW w:type="dxa" w:w="1559"/>
            <w:shd w:fill="auto" w:color="auto" w:val="clear"/>
            <w:noWrap/>
            <w:vAlign w:val="center"/>
          </w:tcPr>
          <w:p w:rsidRDefault="00C32DCC" w:rsidP="00C64819" w:rsidR="00C32DCC" w:rsidRPr="00C32DCC">
            <w:pPr>
              <w:ind w:right="-108" w:left="-108"/>
              <w:jc w:val="center"/>
            </w:pPr>
            <w:r w:rsidRPr="00C32DCC">
              <w:t>117.156,80</w:t>
            </w:r>
          </w:p>
        </w:tc>
        <w:tc>
          <w:tcPr>
            <w:tcW w:type="dxa" w:w="1559"/>
            <w:shd w:fill="auto" w:color="auto" w:val="clear"/>
            <w:noWrap/>
            <w:vAlign w:val="center"/>
          </w:tcPr>
          <w:p w:rsidRDefault="00C32DCC" w:rsidP="00C64819" w:rsidR="00C32DCC" w:rsidRPr="00C32DCC">
            <w:pPr>
              <w:ind w:right="-108" w:left="-108"/>
              <w:jc w:val="center"/>
            </w:pPr>
            <w:r w:rsidRPr="00C32DCC">
              <w:t>117.156,80</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25.835,72</w:t>
            </w:r>
          </w:p>
        </w:tc>
        <w:tc>
          <w:tcPr>
            <w:tcW w:type="dxa" w:w="1627"/>
            <w:shd w:fill="auto" w:color="auto" w:val="clear"/>
            <w:noWrap/>
            <w:vAlign w:val="center"/>
          </w:tcPr>
          <w:p w:rsidRDefault="00C32DCC" w:rsidP="00C32DCC" w:rsidR="00C32DCC" w:rsidRPr="00C32DCC">
            <w:pPr>
              <w:jc w:val="center"/>
            </w:pPr>
            <w:r w:rsidRPr="00C32DCC">
              <w:t>91.321,08</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33.</w:t>
            </w:r>
          </w:p>
        </w:tc>
        <w:tc>
          <w:tcPr>
            <w:tcW w:type="dxa" w:w="1418"/>
            <w:shd w:fill="auto" w:color="auto" w:val="clear"/>
            <w:vAlign w:val="center"/>
          </w:tcPr>
          <w:p w:rsidRDefault="00C64819" w:rsidP="00C32DCC" w:rsidR="00C32DCC" w:rsidRPr="00C32DCC">
            <w:pPr>
              <w:jc w:val="center"/>
              <w:rPr>
                <w:bCs/>
              </w:rPr>
            </w:pPr>
            <w:r w:rsidRPr="00C32DCC">
              <w:rPr>
                <w:bCs/>
              </w:rPr>
              <w:t>Milena Zdilar</w:t>
            </w:r>
          </w:p>
        </w:tc>
        <w:tc>
          <w:tcPr>
            <w:tcW w:type="dxa" w:w="1560"/>
            <w:shd w:fill="auto" w:color="auto" w:val="clear"/>
            <w:noWrap/>
            <w:vAlign w:val="center"/>
          </w:tcPr>
          <w:p w:rsidRDefault="00C32DCC" w:rsidP="00C32DCC" w:rsidR="00C32DCC" w:rsidRPr="00C32DCC">
            <w:pPr>
              <w:jc w:val="center"/>
            </w:pPr>
            <w:r w:rsidRPr="00C32DCC">
              <w:t>63414135778</w:t>
            </w:r>
          </w:p>
        </w:tc>
        <w:tc>
          <w:tcPr>
            <w:tcW w:type="dxa" w:w="1559"/>
            <w:shd w:fill="auto" w:color="auto" w:val="clear"/>
            <w:noWrap/>
            <w:vAlign w:val="center"/>
          </w:tcPr>
          <w:p w:rsidRDefault="00C32DCC" w:rsidP="00C64819" w:rsidR="00C32DCC" w:rsidRPr="00C32DCC">
            <w:pPr>
              <w:ind w:right="-108" w:left="-108"/>
              <w:jc w:val="center"/>
            </w:pPr>
            <w:r w:rsidRPr="00C32DCC">
              <w:t>115.228,33</w:t>
            </w:r>
          </w:p>
        </w:tc>
        <w:tc>
          <w:tcPr>
            <w:tcW w:type="dxa" w:w="1559"/>
            <w:shd w:fill="auto" w:color="auto" w:val="clear"/>
            <w:noWrap/>
            <w:vAlign w:val="center"/>
          </w:tcPr>
          <w:p w:rsidRDefault="00C32DCC" w:rsidP="00C64819" w:rsidR="00C32DCC" w:rsidRPr="00C32DCC">
            <w:pPr>
              <w:ind w:right="-108" w:left="-108"/>
              <w:jc w:val="center"/>
            </w:pPr>
            <w:r w:rsidRPr="00C32DCC">
              <w:t>115.228,33</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25.154,89</w:t>
            </w:r>
          </w:p>
        </w:tc>
        <w:tc>
          <w:tcPr>
            <w:tcW w:type="dxa" w:w="1627"/>
            <w:shd w:fill="auto" w:color="auto" w:val="clear"/>
            <w:noWrap/>
            <w:vAlign w:val="center"/>
          </w:tcPr>
          <w:p w:rsidRDefault="00C32DCC" w:rsidP="00C32DCC" w:rsidR="00C32DCC" w:rsidRPr="00C32DCC">
            <w:pPr>
              <w:jc w:val="center"/>
            </w:pPr>
            <w:r w:rsidRPr="00C32DCC">
              <w:t>90.073,44</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34.</w:t>
            </w:r>
          </w:p>
        </w:tc>
        <w:tc>
          <w:tcPr>
            <w:tcW w:type="dxa" w:w="1418"/>
            <w:shd w:fill="auto" w:color="auto" w:val="clear"/>
            <w:vAlign w:val="center"/>
          </w:tcPr>
          <w:p w:rsidRDefault="00C64819" w:rsidP="00C32DCC" w:rsidR="00C32DCC" w:rsidRPr="00C32DCC">
            <w:pPr>
              <w:jc w:val="center"/>
              <w:rPr>
                <w:bCs/>
              </w:rPr>
            </w:pPr>
            <w:r w:rsidRPr="00C32DCC">
              <w:rPr>
                <w:bCs/>
              </w:rPr>
              <w:t>Ankica Lasić</w:t>
            </w:r>
          </w:p>
        </w:tc>
        <w:tc>
          <w:tcPr>
            <w:tcW w:type="dxa" w:w="1560"/>
            <w:shd w:fill="auto" w:color="auto" w:val="clear"/>
            <w:noWrap/>
            <w:vAlign w:val="center"/>
          </w:tcPr>
          <w:p w:rsidRDefault="00C32DCC" w:rsidP="00C32DCC" w:rsidR="00C32DCC" w:rsidRPr="00C32DCC">
            <w:pPr>
              <w:jc w:val="center"/>
            </w:pPr>
            <w:r w:rsidRPr="00C32DCC">
              <w:t>05474802797</w:t>
            </w:r>
          </w:p>
        </w:tc>
        <w:tc>
          <w:tcPr>
            <w:tcW w:type="dxa" w:w="1559"/>
            <w:shd w:fill="auto" w:color="auto" w:val="clear"/>
            <w:noWrap/>
            <w:vAlign w:val="center"/>
          </w:tcPr>
          <w:p w:rsidRDefault="00C32DCC" w:rsidP="00C64819" w:rsidR="00C32DCC" w:rsidRPr="00C32DCC">
            <w:pPr>
              <w:ind w:right="-108" w:left="-108"/>
              <w:jc w:val="center"/>
            </w:pPr>
            <w:r w:rsidRPr="00C32DCC">
              <w:t>115.881,79</w:t>
            </w:r>
          </w:p>
        </w:tc>
        <w:tc>
          <w:tcPr>
            <w:tcW w:type="dxa" w:w="1559"/>
            <w:shd w:fill="auto" w:color="auto" w:val="clear"/>
            <w:noWrap/>
            <w:vAlign w:val="center"/>
          </w:tcPr>
          <w:p w:rsidRDefault="00C32DCC" w:rsidP="00C64819" w:rsidR="00C32DCC" w:rsidRPr="00C32DCC">
            <w:pPr>
              <w:ind w:right="-108" w:left="-108"/>
              <w:jc w:val="center"/>
            </w:pPr>
            <w:r w:rsidRPr="00C32DCC">
              <w:t>115.881,79</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25.850,30</w:t>
            </w:r>
          </w:p>
        </w:tc>
        <w:tc>
          <w:tcPr>
            <w:tcW w:type="dxa" w:w="1627"/>
            <w:shd w:fill="auto" w:color="auto" w:val="clear"/>
            <w:noWrap/>
            <w:vAlign w:val="center"/>
          </w:tcPr>
          <w:p w:rsidRDefault="00C32DCC" w:rsidP="00C32DCC" w:rsidR="00C32DCC" w:rsidRPr="00C32DCC">
            <w:pPr>
              <w:jc w:val="center"/>
            </w:pPr>
            <w:r w:rsidRPr="00C32DCC">
              <w:t>90.031,49</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35.</w:t>
            </w:r>
          </w:p>
        </w:tc>
        <w:tc>
          <w:tcPr>
            <w:tcW w:type="dxa" w:w="1418"/>
            <w:shd w:fill="auto" w:color="auto" w:val="clear"/>
            <w:vAlign w:val="center"/>
          </w:tcPr>
          <w:p w:rsidRDefault="00C64819" w:rsidP="00C32DCC" w:rsidR="00C32DCC" w:rsidRPr="00C32DCC">
            <w:pPr>
              <w:jc w:val="center"/>
              <w:rPr>
                <w:bCs/>
              </w:rPr>
            </w:pPr>
            <w:r w:rsidRPr="00C32DCC">
              <w:rPr>
                <w:bCs/>
              </w:rPr>
              <w:t>Marija  Rako</w:t>
            </w:r>
          </w:p>
        </w:tc>
        <w:tc>
          <w:tcPr>
            <w:tcW w:type="dxa" w:w="1560"/>
            <w:shd w:fill="auto" w:color="auto" w:val="clear"/>
            <w:noWrap/>
            <w:vAlign w:val="center"/>
          </w:tcPr>
          <w:p w:rsidRDefault="00C32DCC" w:rsidP="00C32DCC" w:rsidR="00C32DCC" w:rsidRPr="00C32DCC">
            <w:pPr>
              <w:jc w:val="center"/>
            </w:pPr>
            <w:r w:rsidRPr="00C32DCC">
              <w:t>38967036087</w:t>
            </w:r>
          </w:p>
        </w:tc>
        <w:tc>
          <w:tcPr>
            <w:tcW w:type="dxa" w:w="1559"/>
            <w:shd w:fill="auto" w:color="auto" w:val="clear"/>
            <w:noWrap/>
            <w:vAlign w:val="center"/>
          </w:tcPr>
          <w:p w:rsidRDefault="00C32DCC" w:rsidP="00C64819" w:rsidR="00C32DCC" w:rsidRPr="00C32DCC">
            <w:pPr>
              <w:ind w:right="-108" w:left="-108"/>
              <w:jc w:val="center"/>
            </w:pPr>
            <w:r w:rsidRPr="00C32DCC">
              <w:t>114.718,98</w:t>
            </w:r>
          </w:p>
        </w:tc>
        <w:tc>
          <w:tcPr>
            <w:tcW w:type="dxa" w:w="1559"/>
            <w:shd w:fill="auto" w:color="auto" w:val="clear"/>
            <w:noWrap/>
            <w:vAlign w:val="center"/>
          </w:tcPr>
          <w:p w:rsidRDefault="00C32DCC" w:rsidP="00C64819" w:rsidR="00C32DCC" w:rsidRPr="00C32DCC">
            <w:pPr>
              <w:ind w:right="-108" w:left="-108"/>
              <w:jc w:val="center"/>
            </w:pPr>
            <w:r w:rsidRPr="00C32DCC">
              <w:t>114.718,98</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24.916,75</w:t>
            </w:r>
          </w:p>
        </w:tc>
        <w:tc>
          <w:tcPr>
            <w:tcW w:type="dxa" w:w="1627"/>
            <w:shd w:fill="auto" w:color="auto" w:val="clear"/>
            <w:noWrap/>
            <w:vAlign w:val="center"/>
          </w:tcPr>
          <w:p w:rsidRDefault="00C32DCC" w:rsidP="00C32DCC" w:rsidR="00C32DCC" w:rsidRPr="00C32DCC">
            <w:pPr>
              <w:jc w:val="center"/>
            </w:pPr>
            <w:r w:rsidRPr="00C32DCC">
              <w:t>89.802,23</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36.</w:t>
            </w:r>
          </w:p>
        </w:tc>
        <w:tc>
          <w:tcPr>
            <w:tcW w:type="dxa" w:w="1418"/>
            <w:shd w:fill="auto" w:color="auto" w:val="clear"/>
            <w:vAlign w:val="center"/>
          </w:tcPr>
          <w:p w:rsidRDefault="00C64819" w:rsidP="00C32DCC" w:rsidR="00C32DCC" w:rsidRPr="00C32DCC">
            <w:pPr>
              <w:jc w:val="center"/>
              <w:rPr>
                <w:bCs/>
              </w:rPr>
            </w:pPr>
            <w:r w:rsidRPr="00C32DCC">
              <w:rPr>
                <w:bCs/>
              </w:rPr>
              <w:t>Jadranka Bilopavlović</w:t>
            </w:r>
          </w:p>
        </w:tc>
        <w:tc>
          <w:tcPr>
            <w:tcW w:type="dxa" w:w="1560"/>
            <w:shd w:fill="auto" w:color="auto" w:val="clear"/>
            <w:noWrap/>
            <w:vAlign w:val="center"/>
          </w:tcPr>
          <w:p w:rsidRDefault="00C32DCC" w:rsidP="00C32DCC" w:rsidR="00C32DCC" w:rsidRPr="00C32DCC">
            <w:pPr>
              <w:jc w:val="center"/>
            </w:pPr>
            <w:r w:rsidRPr="00C32DCC">
              <w:t>24158900143</w:t>
            </w:r>
          </w:p>
        </w:tc>
        <w:tc>
          <w:tcPr>
            <w:tcW w:type="dxa" w:w="1559"/>
            <w:shd w:fill="auto" w:color="auto" w:val="clear"/>
            <w:noWrap/>
            <w:vAlign w:val="center"/>
          </w:tcPr>
          <w:p w:rsidRDefault="00C32DCC" w:rsidP="00C64819" w:rsidR="00C32DCC" w:rsidRPr="00C32DCC">
            <w:pPr>
              <w:ind w:right="-108" w:left="-108"/>
              <w:jc w:val="center"/>
            </w:pPr>
            <w:r w:rsidRPr="00C32DCC">
              <w:t>125.171,96</w:t>
            </w:r>
          </w:p>
        </w:tc>
        <w:tc>
          <w:tcPr>
            <w:tcW w:type="dxa" w:w="1559"/>
            <w:shd w:fill="auto" w:color="auto" w:val="clear"/>
            <w:noWrap/>
            <w:vAlign w:val="center"/>
          </w:tcPr>
          <w:p w:rsidRDefault="00C32DCC" w:rsidP="00C64819" w:rsidR="00C32DCC" w:rsidRPr="00C32DCC">
            <w:pPr>
              <w:ind w:right="-108" w:left="-108"/>
              <w:jc w:val="center"/>
            </w:pPr>
            <w:r w:rsidRPr="00C32DCC">
              <w:t>125.171,96</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29.481,53</w:t>
            </w:r>
          </w:p>
        </w:tc>
        <w:tc>
          <w:tcPr>
            <w:tcW w:type="dxa" w:w="1627"/>
            <w:shd w:fill="auto" w:color="auto" w:val="clear"/>
            <w:noWrap/>
            <w:vAlign w:val="center"/>
          </w:tcPr>
          <w:p w:rsidRDefault="00C32DCC" w:rsidP="00C32DCC" w:rsidR="00C32DCC" w:rsidRPr="00C32DCC">
            <w:pPr>
              <w:jc w:val="center"/>
            </w:pPr>
            <w:r w:rsidRPr="00C32DCC">
              <w:t>95.690,43</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37.</w:t>
            </w:r>
          </w:p>
        </w:tc>
        <w:tc>
          <w:tcPr>
            <w:tcW w:type="dxa" w:w="1418"/>
            <w:shd w:fill="auto" w:color="auto" w:val="clear"/>
            <w:vAlign w:val="center"/>
          </w:tcPr>
          <w:p w:rsidRDefault="00C64819" w:rsidP="00C32DCC" w:rsidR="00C32DCC" w:rsidRPr="00C32DCC">
            <w:pPr>
              <w:jc w:val="center"/>
              <w:rPr>
                <w:bCs/>
              </w:rPr>
            </w:pPr>
            <w:r w:rsidRPr="00C32DCC">
              <w:rPr>
                <w:bCs/>
              </w:rPr>
              <w:t>Marija Babić</w:t>
            </w:r>
          </w:p>
        </w:tc>
        <w:tc>
          <w:tcPr>
            <w:tcW w:type="dxa" w:w="1560"/>
            <w:shd w:fill="auto" w:color="auto" w:val="clear"/>
            <w:noWrap/>
            <w:vAlign w:val="center"/>
          </w:tcPr>
          <w:p w:rsidRDefault="00C32DCC" w:rsidP="00C32DCC" w:rsidR="00C32DCC" w:rsidRPr="00C32DCC">
            <w:pPr>
              <w:jc w:val="center"/>
            </w:pPr>
            <w:r w:rsidRPr="00C32DCC">
              <w:t>88810289702</w:t>
            </w:r>
          </w:p>
        </w:tc>
        <w:tc>
          <w:tcPr>
            <w:tcW w:type="dxa" w:w="1559"/>
            <w:shd w:fill="auto" w:color="auto" w:val="clear"/>
            <w:noWrap/>
            <w:vAlign w:val="center"/>
          </w:tcPr>
          <w:p w:rsidRDefault="00C32DCC" w:rsidP="00C64819" w:rsidR="00C32DCC" w:rsidRPr="00C32DCC">
            <w:pPr>
              <w:ind w:right="-108" w:left="-108"/>
              <w:jc w:val="center"/>
            </w:pPr>
            <w:r w:rsidRPr="00C32DCC">
              <w:t>111.437,80</w:t>
            </w:r>
          </w:p>
        </w:tc>
        <w:tc>
          <w:tcPr>
            <w:tcW w:type="dxa" w:w="1559"/>
            <w:shd w:fill="auto" w:color="auto" w:val="clear"/>
            <w:noWrap/>
            <w:vAlign w:val="center"/>
          </w:tcPr>
          <w:p w:rsidRDefault="00C32DCC" w:rsidP="00C64819" w:rsidR="00C32DCC" w:rsidRPr="00C32DCC">
            <w:pPr>
              <w:ind w:right="-108" w:left="-108"/>
              <w:jc w:val="center"/>
            </w:pPr>
            <w:r w:rsidRPr="00C32DCC">
              <w:t>111.437,80</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25.684,70</w:t>
            </w:r>
          </w:p>
        </w:tc>
        <w:tc>
          <w:tcPr>
            <w:tcW w:type="dxa" w:w="1627"/>
            <w:shd w:fill="auto" w:color="auto" w:val="clear"/>
            <w:noWrap/>
            <w:vAlign w:val="center"/>
          </w:tcPr>
          <w:p w:rsidRDefault="00C32DCC" w:rsidP="00C32DCC" w:rsidR="00C32DCC" w:rsidRPr="00C32DCC">
            <w:pPr>
              <w:jc w:val="center"/>
            </w:pPr>
            <w:r w:rsidRPr="00C32DCC">
              <w:t>85.753,10</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38.</w:t>
            </w:r>
          </w:p>
        </w:tc>
        <w:tc>
          <w:tcPr>
            <w:tcW w:type="dxa" w:w="1418"/>
            <w:shd w:fill="auto" w:color="auto" w:val="clear"/>
            <w:vAlign w:val="center"/>
          </w:tcPr>
          <w:p w:rsidRDefault="00C64819" w:rsidP="00C32DCC" w:rsidR="00C32DCC" w:rsidRPr="00C32DCC">
            <w:pPr>
              <w:jc w:val="center"/>
              <w:rPr>
                <w:bCs/>
              </w:rPr>
            </w:pPr>
            <w:r w:rsidRPr="00C32DCC">
              <w:rPr>
                <w:bCs/>
              </w:rPr>
              <w:t>Radmila Šimunović</w:t>
            </w:r>
          </w:p>
        </w:tc>
        <w:tc>
          <w:tcPr>
            <w:tcW w:type="dxa" w:w="1560"/>
            <w:shd w:fill="auto" w:color="auto" w:val="clear"/>
            <w:noWrap/>
            <w:vAlign w:val="center"/>
          </w:tcPr>
          <w:p w:rsidRDefault="00C32DCC" w:rsidP="00C32DCC" w:rsidR="00C32DCC" w:rsidRPr="00C32DCC">
            <w:pPr>
              <w:jc w:val="center"/>
            </w:pPr>
            <w:r w:rsidRPr="00C32DCC">
              <w:t>20865445737</w:t>
            </w:r>
          </w:p>
        </w:tc>
        <w:tc>
          <w:tcPr>
            <w:tcW w:type="dxa" w:w="1559"/>
            <w:shd w:fill="auto" w:color="auto" w:val="clear"/>
            <w:noWrap/>
            <w:vAlign w:val="center"/>
          </w:tcPr>
          <w:p w:rsidRDefault="00C32DCC" w:rsidP="00C64819" w:rsidR="00C32DCC" w:rsidRPr="00C32DCC">
            <w:pPr>
              <w:ind w:right="-108" w:left="-108"/>
              <w:jc w:val="center"/>
            </w:pPr>
            <w:r w:rsidRPr="00C32DCC">
              <w:t>113.109,47</w:t>
            </w:r>
          </w:p>
        </w:tc>
        <w:tc>
          <w:tcPr>
            <w:tcW w:type="dxa" w:w="1559"/>
            <w:shd w:fill="auto" w:color="auto" w:val="clear"/>
            <w:noWrap/>
            <w:vAlign w:val="center"/>
          </w:tcPr>
          <w:p w:rsidRDefault="00C32DCC" w:rsidP="00C64819" w:rsidR="00C32DCC" w:rsidRPr="00C32DCC">
            <w:pPr>
              <w:ind w:right="-108" w:left="-108"/>
              <w:jc w:val="center"/>
            </w:pPr>
            <w:r w:rsidRPr="00C32DCC">
              <w:t>113.109,47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25.785,26</w:t>
            </w:r>
          </w:p>
        </w:tc>
        <w:tc>
          <w:tcPr>
            <w:tcW w:type="dxa" w:w="1627"/>
            <w:shd w:fill="auto" w:color="auto" w:val="clear"/>
            <w:noWrap/>
            <w:vAlign w:val="center"/>
          </w:tcPr>
          <w:p w:rsidRDefault="00C32DCC" w:rsidP="00C32DCC" w:rsidR="00C32DCC" w:rsidRPr="00C32DCC">
            <w:pPr>
              <w:jc w:val="center"/>
            </w:pPr>
            <w:r w:rsidRPr="00C32DCC">
              <w:t>87.324,21</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39.</w:t>
            </w:r>
          </w:p>
        </w:tc>
        <w:tc>
          <w:tcPr>
            <w:tcW w:type="dxa" w:w="1418"/>
            <w:shd w:fill="auto" w:color="auto" w:val="clear"/>
            <w:vAlign w:val="center"/>
          </w:tcPr>
          <w:p w:rsidRDefault="00C64819" w:rsidP="00C32DCC" w:rsidR="00C32DCC" w:rsidRPr="00C32DCC">
            <w:pPr>
              <w:jc w:val="center"/>
              <w:rPr>
                <w:bCs/>
              </w:rPr>
            </w:pPr>
            <w:r w:rsidRPr="00C32DCC">
              <w:rPr>
                <w:bCs/>
              </w:rPr>
              <w:t>Nada Ćapin</w:t>
            </w:r>
          </w:p>
        </w:tc>
        <w:tc>
          <w:tcPr>
            <w:tcW w:type="dxa" w:w="1560"/>
            <w:shd w:fill="auto" w:color="auto" w:val="clear"/>
            <w:noWrap/>
            <w:vAlign w:val="center"/>
          </w:tcPr>
          <w:p w:rsidRDefault="00C32DCC" w:rsidP="00C32DCC" w:rsidR="00C32DCC" w:rsidRPr="00C32DCC">
            <w:pPr>
              <w:jc w:val="center"/>
            </w:pPr>
            <w:r w:rsidRPr="00C32DCC">
              <w:t>11024453713</w:t>
            </w:r>
          </w:p>
        </w:tc>
        <w:tc>
          <w:tcPr>
            <w:tcW w:type="dxa" w:w="1559"/>
            <w:shd w:fill="auto" w:color="auto" w:val="clear"/>
            <w:noWrap/>
            <w:vAlign w:val="center"/>
          </w:tcPr>
          <w:p w:rsidRDefault="00C32DCC" w:rsidP="00C64819" w:rsidR="00C32DCC" w:rsidRPr="00C32DCC">
            <w:pPr>
              <w:ind w:right="-108" w:left="-108"/>
              <w:jc w:val="center"/>
            </w:pPr>
            <w:r w:rsidRPr="00C32DCC">
              <w:t>108.958,05</w:t>
            </w:r>
          </w:p>
        </w:tc>
        <w:tc>
          <w:tcPr>
            <w:tcW w:type="dxa" w:w="1559"/>
            <w:shd w:fill="auto" w:color="auto" w:val="clear"/>
            <w:noWrap/>
            <w:vAlign w:val="center"/>
          </w:tcPr>
          <w:p w:rsidRDefault="00C32DCC" w:rsidP="00C64819" w:rsidR="00C32DCC" w:rsidRPr="00C32DCC">
            <w:pPr>
              <w:ind w:right="-108" w:left="-108"/>
              <w:jc w:val="center"/>
            </w:pPr>
            <w:r w:rsidRPr="00C32DCC">
              <w:t>108.958,05</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26.402,35</w:t>
            </w:r>
          </w:p>
        </w:tc>
        <w:tc>
          <w:tcPr>
            <w:tcW w:type="dxa" w:w="1627"/>
            <w:shd w:fill="auto" w:color="auto" w:val="clear"/>
            <w:noWrap/>
            <w:vAlign w:val="center"/>
          </w:tcPr>
          <w:p w:rsidRDefault="00C32DCC" w:rsidP="00C32DCC" w:rsidR="00C32DCC" w:rsidRPr="00C32DCC">
            <w:pPr>
              <w:jc w:val="center"/>
            </w:pPr>
            <w:r w:rsidRPr="00C32DCC">
              <w:t>82.555,70</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40.</w:t>
            </w:r>
          </w:p>
        </w:tc>
        <w:tc>
          <w:tcPr>
            <w:tcW w:type="dxa" w:w="1418"/>
            <w:shd w:fill="auto" w:color="auto" w:val="clear"/>
            <w:vAlign w:val="center"/>
          </w:tcPr>
          <w:p w:rsidRDefault="00C64819" w:rsidP="00C32DCC" w:rsidR="00C32DCC" w:rsidRPr="00C32DCC">
            <w:pPr>
              <w:jc w:val="center"/>
              <w:rPr>
                <w:bCs/>
              </w:rPr>
            </w:pPr>
            <w:r w:rsidRPr="00C32DCC">
              <w:rPr>
                <w:bCs/>
              </w:rPr>
              <w:t>Renata Repušić</w:t>
            </w:r>
          </w:p>
        </w:tc>
        <w:tc>
          <w:tcPr>
            <w:tcW w:type="dxa" w:w="1560"/>
            <w:shd w:fill="auto" w:color="auto" w:val="clear"/>
            <w:noWrap/>
            <w:vAlign w:val="center"/>
          </w:tcPr>
          <w:p w:rsidRDefault="00C32DCC" w:rsidP="00C32DCC" w:rsidR="00C32DCC" w:rsidRPr="00C32DCC">
            <w:pPr>
              <w:jc w:val="center"/>
            </w:pPr>
            <w:r w:rsidRPr="00C32DCC">
              <w:t>85004125997</w:t>
            </w:r>
          </w:p>
        </w:tc>
        <w:tc>
          <w:tcPr>
            <w:tcW w:type="dxa" w:w="1559"/>
            <w:shd w:fill="auto" w:color="auto" w:val="clear"/>
            <w:noWrap/>
            <w:vAlign w:val="center"/>
          </w:tcPr>
          <w:p w:rsidRDefault="00C32DCC" w:rsidP="00C64819" w:rsidR="00C32DCC" w:rsidRPr="00C32DCC">
            <w:pPr>
              <w:ind w:right="-108" w:left="-108"/>
              <w:jc w:val="center"/>
            </w:pPr>
            <w:r w:rsidRPr="00C32DCC">
              <w:t>106.151,55</w:t>
            </w:r>
          </w:p>
        </w:tc>
        <w:tc>
          <w:tcPr>
            <w:tcW w:type="dxa" w:w="1559"/>
            <w:shd w:fill="auto" w:color="auto" w:val="clear"/>
            <w:noWrap/>
            <w:vAlign w:val="center"/>
          </w:tcPr>
          <w:p w:rsidRDefault="00C32DCC" w:rsidP="00C64819" w:rsidR="00C32DCC" w:rsidRPr="00C32DCC">
            <w:pPr>
              <w:ind w:right="-108" w:left="-108"/>
              <w:jc w:val="center"/>
            </w:pPr>
            <w:r w:rsidRPr="00C32DCC">
              <w:t>106.151,55</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25.442,99</w:t>
            </w:r>
          </w:p>
        </w:tc>
        <w:tc>
          <w:tcPr>
            <w:tcW w:type="dxa" w:w="1627"/>
            <w:shd w:fill="auto" w:color="auto" w:val="clear"/>
            <w:noWrap/>
            <w:vAlign w:val="center"/>
          </w:tcPr>
          <w:p w:rsidRDefault="00C32DCC" w:rsidP="00C32DCC" w:rsidR="00C32DCC" w:rsidRPr="00C32DCC">
            <w:pPr>
              <w:jc w:val="center"/>
            </w:pPr>
            <w:r w:rsidRPr="00C32DCC">
              <w:t>80.708,56</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41.</w:t>
            </w:r>
          </w:p>
        </w:tc>
        <w:tc>
          <w:tcPr>
            <w:tcW w:type="dxa" w:w="1418"/>
            <w:shd w:fill="auto" w:color="auto" w:val="clear"/>
            <w:vAlign w:val="center"/>
          </w:tcPr>
          <w:p w:rsidRDefault="00C64819" w:rsidP="00C32DCC" w:rsidR="00C32DCC" w:rsidRPr="00C32DCC">
            <w:pPr>
              <w:jc w:val="center"/>
              <w:rPr>
                <w:bCs/>
              </w:rPr>
            </w:pPr>
            <w:r w:rsidRPr="00C32DCC">
              <w:rPr>
                <w:bCs/>
              </w:rPr>
              <w:t>Marija Dubravac</w:t>
            </w:r>
          </w:p>
        </w:tc>
        <w:tc>
          <w:tcPr>
            <w:tcW w:type="dxa" w:w="1560"/>
            <w:shd w:fill="auto" w:color="auto" w:val="clear"/>
            <w:noWrap/>
            <w:vAlign w:val="center"/>
          </w:tcPr>
          <w:p w:rsidRDefault="00C32DCC" w:rsidP="00C32DCC" w:rsidR="00C32DCC" w:rsidRPr="00C32DCC">
            <w:pPr>
              <w:jc w:val="center"/>
            </w:pPr>
            <w:r w:rsidRPr="00C32DCC">
              <w:t>44745343294</w:t>
            </w:r>
          </w:p>
        </w:tc>
        <w:tc>
          <w:tcPr>
            <w:tcW w:type="dxa" w:w="1559"/>
            <w:shd w:fill="auto" w:color="auto" w:val="clear"/>
            <w:noWrap/>
            <w:vAlign w:val="center"/>
          </w:tcPr>
          <w:p w:rsidRDefault="00C32DCC" w:rsidP="00C64819" w:rsidR="00C32DCC" w:rsidRPr="00C32DCC">
            <w:pPr>
              <w:ind w:right="-108" w:left="-108"/>
              <w:jc w:val="center"/>
            </w:pPr>
            <w:r w:rsidRPr="00C32DCC">
              <w:t>105.256,66</w:t>
            </w:r>
          </w:p>
        </w:tc>
        <w:tc>
          <w:tcPr>
            <w:tcW w:type="dxa" w:w="1559"/>
            <w:shd w:fill="auto" w:color="auto" w:val="clear"/>
            <w:noWrap/>
            <w:vAlign w:val="center"/>
          </w:tcPr>
          <w:p w:rsidRDefault="00C32DCC" w:rsidP="00C64819" w:rsidR="00C32DCC" w:rsidRPr="00C32DCC">
            <w:pPr>
              <w:ind w:right="-108" w:left="-108"/>
              <w:jc w:val="center"/>
            </w:pPr>
            <w:r w:rsidRPr="00C32DCC">
              <w:t>105.256,66</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25.584,83</w:t>
            </w:r>
          </w:p>
        </w:tc>
        <w:tc>
          <w:tcPr>
            <w:tcW w:type="dxa" w:w="1627"/>
            <w:shd w:fill="auto" w:color="auto" w:val="clear"/>
            <w:noWrap/>
            <w:vAlign w:val="center"/>
          </w:tcPr>
          <w:p w:rsidRDefault="00C32DCC" w:rsidP="00C32DCC" w:rsidR="00C32DCC" w:rsidRPr="00C32DCC">
            <w:pPr>
              <w:jc w:val="center"/>
            </w:pPr>
            <w:r w:rsidRPr="00C32DCC">
              <w:t>79.671,83</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42.</w:t>
            </w:r>
          </w:p>
        </w:tc>
        <w:tc>
          <w:tcPr>
            <w:tcW w:type="dxa" w:w="1418"/>
            <w:shd w:fill="auto" w:color="auto" w:val="clear"/>
            <w:vAlign w:val="center"/>
          </w:tcPr>
          <w:p w:rsidRDefault="00C64819" w:rsidP="00C32DCC" w:rsidR="00C32DCC" w:rsidRPr="00C32DCC">
            <w:pPr>
              <w:jc w:val="center"/>
              <w:rPr>
                <w:bCs/>
              </w:rPr>
            </w:pPr>
            <w:r w:rsidRPr="00C32DCC">
              <w:rPr>
                <w:bCs/>
              </w:rPr>
              <w:t>Snježana Ždero</w:t>
            </w:r>
          </w:p>
        </w:tc>
        <w:tc>
          <w:tcPr>
            <w:tcW w:type="dxa" w:w="1560"/>
            <w:shd w:fill="auto" w:color="auto" w:val="clear"/>
            <w:noWrap/>
            <w:vAlign w:val="center"/>
          </w:tcPr>
          <w:p w:rsidRDefault="00C32DCC" w:rsidP="00C32DCC" w:rsidR="00C32DCC" w:rsidRPr="00C32DCC">
            <w:pPr>
              <w:jc w:val="center"/>
            </w:pPr>
            <w:r w:rsidRPr="00C32DCC">
              <w:t>45841790825</w:t>
            </w:r>
          </w:p>
        </w:tc>
        <w:tc>
          <w:tcPr>
            <w:tcW w:type="dxa" w:w="1559"/>
            <w:shd w:fill="auto" w:color="auto" w:val="clear"/>
            <w:noWrap/>
            <w:vAlign w:val="center"/>
          </w:tcPr>
          <w:p w:rsidRDefault="00C32DCC" w:rsidP="00C64819" w:rsidR="00C32DCC" w:rsidRPr="00C32DCC">
            <w:pPr>
              <w:ind w:right="-108" w:left="-108"/>
              <w:jc w:val="center"/>
            </w:pPr>
            <w:r w:rsidRPr="00C32DCC">
              <w:t>99.300,93</w:t>
            </w:r>
          </w:p>
        </w:tc>
        <w:tc>
          <w:tcPr>
            <w:tcW w:type="dxa" w:w="1559"/>
            <w:shd w:fill="auto" w:color="auto" w:val="clear"/>
            <w:noWrap/>
            <w:vAlign w:val="center"/>
          </w:tcPr>
          <w:p w:rsidRDefault="00C32DCC" w:rsidP="00C64819" w:rsidR="00C32DCC" w:rsidRPr="00C32DCC">
            <w:pPr>
              <w:ind w:right="-108" w:left="-108"/>
              <w:jc w:val="center"/>
            </w:pPr>
            <w:r w:rsidRPr="00C32DCC">
              <w:t>99.300,93</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12.689,11</w:t>
            </w:r>
          </w:p>
        </w:tc>
        <w:tc>
          <w:tcPr>
            <w:tcW w:type="dxa" w:w="1627"/>
            <w:shd w:fill="auto" w:color="auto" w:val="clear"/>
            <w:noWrap/>
            <w:vAlign w:val="center"/>
          </w:tcPr>
          <w:p w:rsidRDefault="00C32DCC" w:rsidP="00C32DCC" w:rsidR="00C32DCC" w:rsidRPr="00C32DCC">
            <w:pPr>
              <w:jc w:val="center"/>
            </w:pPr>
            <w:r w:rsidRPr="00C32DCC">
              <w:t>86.611,82</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43.</w:t>
            </w:r>
          </w:p>
        </w:tc>
        <w:tc>
          <w:tcPr>
            <w:tcW w:type="dxa" w:w="1418"/>
            <w:shd w:fill="auto" w:color="auto" w:val="clear"/>
            <w:vAlign w:val="center"/>
          </w:tcPr>
          <w:p w:rsidRDefault="00C64819" w:rsidP="00C32DCC" w:rsidR="00C32DCC" w:rsidRPr="00C32DCC">
            <w:pPr>
              <w:jc w:val="center"/>
              <w:rPr>
                <w:bCs/>
              </w:rPr>
            </w:pPr>
            <w:r w:rsidRPr="00C32DCC">
              <w:rPr>
                <w:bCs/>
              </w:rPr>
              <w:t>Slavica Kukulj</w:t>
            </w:r>
          </w:p>
        </w:tc>
        <w:tc>
          <w:tcPr>
            <w:tcW w:type="dxa" w:w="1560"/>
            <w:shd w:fill="auto" w:color="auto" w:val="clear"/>
            <w:noWrap/>
            <w:vAlign w:val="center"/>
          </w:tcPr>
          <w:p w:rsidRDefault="00C32DCC" w:rsidP="00C32DCC" w:rsidR="00C32DCC" w:rsidRPr="00C32DCC">
            <w:pPr>
              <w:jc w:val="center"/>
            </w:pPr>
            <w:r w:rsidRPr="00C32DCC">
              <w:t>42154660602</w:t>
            </w:r>
          </w:p>
        </w:tc>
        <w:tc>
          <w:tcPr>
            <w:tcW w:type="dxa" w:w="1559"/>
            <w:shd w:fill="auto" w:color="auto" w:val="clear"/>
            <w:noWrap/>
            <w:vAlign w:val="center"/>
          </w:tcPr>
          <w:p w:rsidRDefault="00C32DCC" w:rsidP="00C64819" w:rsidR="00C32DCC" w:rsidRPr="00C32DCC">
            <w:pPr>
              <w:ind w:right="-108" w:left="-108"/>
              <w:jc w:val="center"/>
            </w:pPr>
            <w:r w:rsidRPr="00C32DCC">
              <w:t>97.891,12</w:t>
            </w:r>
          </w:p>
        </w:tc>
        <w:tc>
          <w:tcPr>
            <w:tcW w:type="dxa" w:w="1559"/>
            <w:shd w:fill="auto" w:color="auto" w:val="clear"/>
            <w:noWrap/>
            <w:vAlign w:val="center"/>
          </w:tcPr>
          <w:p w:rsidRDefault="00C32DCC" w:rsidP="00C64819" w:rsidR="00C32DCC" w:rsidRPr="00C32DCC">
            <w:pPr>
              <w:ind w:right="-108" w:left="-108"/>
              <w:jc w:val="center"/>
            </w:pPr>
            <w:r w:rsidRPr="00C32DCC">
              <w:t>97.891,12</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23.080,66</w:t>
            </w:r>
          </w:p>
        </w:tc>
        <w:tc>
          <w:tcPr>
            <w:tcW w:type="dxa" w:w="1627"/>
            <w:shd w:fill="auto" w:color="auto" w:val="clear"/>
            <w:noWrap/>
            <w:vAlign w:val="center"/>
          </w:tcPr>
          <w:p w:rsidRDefault="00C32DCC" w:rsidP="00C32DCC" w:rsidR="00C32DCC" w:rsidRPr="00C32DCC">
            <w:pPr>
              <w:jc w:val="center"/>
            </w:pPr>
            <w:r w:rsidRPr="00C32DCC">
              <w:t>74.810,46</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44.</w:t>
            </w:r>
          </w:p>
        </w:tc>
        <w:tc>
          <w:tcPr>
            <w:tcW w:type="dxa" w:w="1418"/>
            <w:shd w:fill="auto" w:color="auto" w:val="clear"/>
            <w:vAlign w:val="center"/>
          </w:tcPr>
          <w:p w:rsidRDefault="00C64819" w:rsidP="00C32DCC" w:rsidR="00C32DCC" w:rsidRPr="00C32DCC">
            <w:pPr>
              <w:jc w:val="center"/>
              <w:rPr>
                <w:bCs/>
              </w:rPr>
            </w:pPr>
            <w:r w:rsidRPr="00C32DCC">
              <w:rPr>
                <w:bCs/>
              </w:rPr>
              <w:t>Diana Maršić</w:t>
            </w:r>
          </w:p>
        </w:tc>
        <w:tc>
          <w:tcPr>
            <w:tcW w:type="dxa" w:w="1560"/>
            <w:shd w:fill="auto" w:color="auto" w:val="clear"/>
            <w:noWrap/>
            <w:vAlign w:val="center"/>
          </w:tcPr>
          <w:p w:rsidRDefault="00C32DCC" w:rsidP="00C32DCC" w:rsidR="00C32DCC" w:rsidRPr="00C32DCC">
            <w:pPr>
              <w:jc w:val="center"/>
            </w:pPr>
            <w:r w:rsidRPr="00C32DCC">
              <w:t>20994079102</w:t>
            </w:r>
          </w:p>
        </w:tc>
        <w:tc>
          <w:tcPr>
            <w:tcW w:type="dxa" w:w="1559"/>
            <w:shd w:fill="auto" w:color="auto" w:val="clear"/>
            <w:noWrap/>
            <w:vAlign w:val="center"/>
          </w:tcPr>
          <w:p w:rsidRDefault="00C32DCC" w:rsidP="00C64819" w:rsidR="00C32DCC" w:rsidRPr="00C32DCC">
            <w:pPr>
              <w:ind w:right="-108" w:left="-108"/>
              <w:jc w:val="center"/>
            </w:pPr>
            <w:r w:rsidRPr="00C32DCC">
              <w:t>97.331,57</w:t>
            </w:r>
          </w:p>
        </w:tc>
        <w:tc>
          <w:tcPr>
            <w:tcW w:type="dxa" w:w="1559"/>
            <w:shd w:fill="auto" w:color="auto" w:val="clear"/>
            <w:noWrap/>
            <w:vAlign w:val="center"/>
          </w:tcPr>
          <w:p w:rsidRDefault="00C32DCC" w:rsidP="00C64819" w:rsidR="00C32DCC" w:rsidRPr="00C32DCC">
            <w:pPr>
              <w:ind w:right="-108" w:left="-108"/>
              <w:jc w:val="center"/>
            </w:pPr>
            <w:r w:rsidRPr="00C32DCC">
              <w:t>97.331,57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25.429,34</w:t>
            </w:r>
          </w:p>
        </w:tc>
        <w:tc>
          <w:tcPr>
            <w:tcW w:type="dxa" w:w="1627"/>
            <w:shd w:fill="auto" w:color="auto" w:val="clear"/>
            <w:noWrap/>
            <w:vAlign w:val="center"/>
          </w:tcPr>
          <w:p w:rsidRDefault="00C32DCC" w:rsidP="00C32DCC" w:rsidR="00C32DCC" w:rsidRPr="00C32DCC">
            <w:pPr>
              <w:jc w:val="center"/>
            </w:pPr>
            <w:r w:rsidRPr="00C32DCC">
              <w:t>71.902,23</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45.</w:t>
            </w:r>
          </w:p>
        </w:tc>
        <w:tc>
          <w:tcPr>
            <w:tcW w:type="dxa" w:w="1418"/>
            <w:shd w:fill="auto" w:color="auto" w:val="clear"/>
            <w:vAlign w:val="center"/>
          </w:tcPr>
          <w:p w:rsidRDefault="00C64819" w:rsidP="00C32DCC" w:rsidR="00C32DCC" w:rsidRPr="00C32DCC">
            <w:pPr>
              <w:jc w:val="center"/>
              <w:rPr>
                <w:bCs/>
              </w:rPr>
            </w:pPr>
            <w:r w:rsidRPr="00C32DCC">
              <w:rPr>
                <w:bCs/>
              </w:rPr>
              <w:t>Ljubica Lončar</w:t>
            </w:r>
          </w:p>
        </w:tc>
        <w:tc>
          <w:tcPr>
            <w:tcW w:type="dxa" w:w="1560"/>
            <w:shd w:fill="auto" w:color="auto" w:val="clear"/>
            <w:noWrap/>
            <w:vAlign w:val="center"/>
          </w:tcPr>
          <w:p w:rsidRDefault="00C32DCC" w:rsidP="00C32DCC" w:rsidR="00C32DCC" w:rsidRPr="00C32DCC">
            <w:pPr>
              <w:jc w:val="center"/>
            </w:pPr>
            <w:r w:rsidRPr="00C32DCC">
              <w:t>50091354110</w:t>
            </w:r>
          </w:p>
        </w:tc>
        <w:tc>
          <w:tcPr>
            <w:tcW w:type="dxa" w:w="1559"/>
            <w:shd w:fill="auto" w:color="auto" w:val="clear"/>
            <w:noWrap/>
            <w:vAlign w:val="center"/>
          </w:tcPr>
          <w:p w:rsidRDefault="00C32DCC" w:rsidP="00C64819" w:rsidR="00C32DCC" w:rsidRPr="00C32DCC">
            <w:pPr>
              <w:ind w:right="-108" w:left="-108"/>
              <w:jc w:val="center"/>
            </w:pPr>
            <w:r w:rsidRPr="00C32DCC">
              <w:t>96.321,96</w:t>
            </w:r>
          </w:p>
        </w:tc>
        <w:tc>
          <w:tcPr>
            <w:tcW w:type="dxa" w:w="1559"/>
            <w:shd w:fill="auto" w:color="auto" w:val="clear"/>
            <w:noWrap/>
            <w:vAlign w:val="center"/>
          </w:tcPr>
          <w:p w:rsidRDefault="00C32DCC" w:rsidP="00C64819" w:rsidR="00C32DCC" w:rsidRPr="00C32DCC">
            <w:pPr>
              <w:ind w:right="-108" w:left="-108"/>
              <w:jc w:val="center"/>
            </w:pPr>
            <w:r w:rsidRPr="00C32DCC">
              <w:t>96.321,96</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24.832,57</w:t>
            </w:r>
          </w:p>
        </w:tc>
        <w:tc>
          <w:tcPr>
            <w:tcW w:type="dxa" w:w="1627"/>
            <w:shd w:fill="auto" w:color="auto" w:val="clear"/>
            <w:noWrap/>
            <w:vAlign w:val="center"/>
          </w:tcPr>
          <w:p w:rsidRDefault="00C32DCC" w:rsidP="00C32DCC" w:rsidR="00C32DCC" w:rsidRPr="00C32DCC">
            <w:pPr>
              <w:jc w:val="center"/>
            </w:pPr>
            <w:r w:rsidRPr="00C32DCC">
              <w:t>71.489,39</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46.</w:t>
            </w:r>
          </w:p>
        </w:tc>
        <w:tc>
          <w:tcPr>
            <w:tcW w:type="dxa" w:w="1418"/>
            <w:shd w:fill="auto" w:color="auto" w:val="clear"/>
            <w:vAlign w:val="center"/>
          </w:tcPr>
          <w:p w:rsidRDefault="00C64819" w:rsidP="00C32DCC" w:rsidR="00C32DCC" w:rsidRPr="00C32DCC">
            <w:pPr>
              <w:jc w:val="center"/>
              <w:rPr>
                <w:bCs/>
              </w:rPr>
            </w:pPr>
            <w:r w:rsidRPr="00C32DCC">
              <w:rPr>
                <w:bCs/>
              </w:rPr>
              <w:t>Sena Dragutinović</w:t>
            </w:r>
          </w:p>
        </w:tc>
        <w:tc>
          <w:tcPr>
            <w:tcW w:type="dxa" w:w="1560"/>
            <w:shd w:fill="auto" w:color="auto" w:val="clear"/>
            <w:noWrap/>
            <w:vAlign w:val="center"/>
          </w:tcPr>
          <w:p w:rsidRDefault="00C32DCC" w:rsidP="00C32DCC" w:rsidR="00C32DCC" w:rsidRPr="00C32DCC">
            <w:pPr>
              <w:jc w:val="center"/>
            </w:pPr>
            <w:r w:rsidRPr="00C32DCC">
              <w:t>85917743481</w:t>
            </w:r>
          </w:p>
        </w:tc>
        <w:tc>
          <w:tcPr>
            <w:tcW w:type="dxa" w:w="1559"/>
            <w:shd w:fill="auto" w:color="auto" w:val="clear"/>
            <w:noWrap/>
            <w:vAlign w:val="center"/>
          </w:tcPr>
          <w:p w:rsidRDefault="00C32DCC" w:rsidP="00C64819" w:rsidR="00C32DCC" w:rsidRPr="00C32DCC">
            <w:pPr>
              <w:ind w:right="-108" w:left="-108"/>
              <w:jc w:val="center"/>
            </w:pPr>
            <w:r w:rsidRPr="00C32DCC">
              <w:t>93.567,21</w:t>
            </w:r>
          </w:p>
        </w:tc>
        <w:tc>
          <w:tcPr>
            <w:tcW w:type="dxa" w:w="1559"/>
            <w:shd w:fill="auto" w:color="auto" w:val="clear"/>
            <w:noWrap/>
            <w:vAlign w:val="center"/>
          </w:tcPr>
          <w:p w:rsidRDefault="00C32DCC" w:rsidP="00C64819" w:rsidR="00C32DCC" w:rsidRPr="00C32DCC">
            <w:pPr>
              <w:ind w:right="-108" w:left="-108"/>
              <w:jc w:val="center"/>
            </w:pPr>
            <w:r w:rsidRPr="00C32DCC">
              <w:t>93.567,21</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24.859,15</w:t>
            </w:r>
          </w:p>
        </w:tc>
        <w:tc>
          <w:tcPr>
            <w:tcW w:type="dxa" w:w="1627"/>
            <w:shd w:fill="auto" w:color="auto" w:val="clear"/>
            <w:noWrap/>
            <w:vAlign w:val="center"/>
          </w:tcPr>
          <w:p w:rsidRDefault="00C32DCC" w:rsidP="00C32DCC" w:rsidR="00C32DCC" w:rsidRPr="00C32DCC">
            <w:pPr>
              <w:jc w:val="center"/>
            </w:pPr>
            <w:r w:rsidRPr="00C32DCC">
              <w:t>68.708,06</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47.</w:t>
            </w:r>
          </w:p>
        </w:tc>
        <w:tc>
          <w:tcPr>
            <w:tcW w:type="dxa" w:w="1418"/>
            <w:shd w:fill="auto" w:color="auto" w:val="clear"/>
            <w:vAlign w:val="center"/>
          </w:tcPr>
          <w:p w:rsidRDefault="00C64819" w:rsidP="00C32DCC" w:rsidR="00C32DCC" w:rsidRPr="00C32DCC">
            <w:pPr>
              <w:jc w:val="center"/>
              <w:rPr>
                <w:bCs/>
              </w:rPr>
            </w:pPr>
            <w:r w:rsidRPr="00C32DCC">
              <w:rPr>
                <w:bCs/>
              </w:rPr>
              <w:t>Semka Kasalo</w:t>
            </w:r>
          </w:p>
        </w:tc>
        <w:tc>
          <w:tcPr>
            <w:tcW w:type="dxa" w:w="1560"/>
            <w:shd w:fill="auto" w:color="auto" w:val="clear"/>
            <w:noWrap/>
            <w:vAlign w:val="center"/>
          </w:tcPr>
          <w:p w:rsidRDefault="00C32DCC" w:rsidP="00C32DCC" w:rsidR="00C32DCC" w:rsidRPr="00C32DCC">
            <w:pPr>
              <w:jc w:val="center"/>
            </w:pPr>
            <w:r w:rsidRPr="00C32DCC">
              <w:t>64475435251</w:t>
            </w:r>
          </w:p>
        </w:tc>
        <w:tc>
          <w:tcPr>
            <w:tcW w:type="dxa" w:w="1559"/>
            <w:shd w:fill="auto" w:color="auto" w:val="clear"/>
            <w:noWrap/>
            <w:vAlign w:val="center"/>
          </w:tcPr>
          <w:p w:rsidRDefault="00C32DCC" w:rsidP="00C64819" w:rsidR="00C32DCC" w:rsidRPr="00C32DCC">
            <w:pPr>
              <w:ind w:right="-108" w:left="-108"/>
              <w:jc w:val="center"/>
            </w:pPr>
            <w:r w:rsidRPr="00C32DCC">
              <w:t>99.912,47</w:t>
            </w:r>
          </w:p>
        </w:tc>
        <w:tc>
          <w:tcPr>
            <w:tcW w:type="dxa" w:w="1559"/>
            <w:shd w:fill="auto" w:color="auto" w:val="clear"/>
            <w:noWrap/>
            <w:vAlign w:val="center"/>
          </w:tcPr>
          <w:p w:rsidRDefault="00C32DCC" w:rsidP="00C64819" w:rsidR="00C32DCC" w:rsidRPr="00C32DCC">
            <w:pPr>
              <w:ind w:right="-108" w:left="-108"/>
              <w:jc w:val="center"/>
            </w:pPr>
            <w:r w:rsidRPr="00C32DCC">
              <w:t>99.912,47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25.524,80</w:t>
            </w:r>
          </w:p>
        </w:tc>
        <w:tc>
          <w:tcPr>
            <w:tcW w:type="dxa" w:w="1627"/>
            <w:shd w:fill="auto" w:color="auto" w:val="clear"/>
            <w:noWrap/>
            <w:vAlign w:val="center"/>
          </w:tcPr>
          <w:p w:rsidRDefault="00C32DCC" w:rsidP="00C32DCC" w:rsidR="00C32DCC" w:rsidRPr="00C32DCC">
            <w:pPr>
              <w:jc w:val="center"/>
            </w:pPr>
            <w:r w:rsidRPr="00C32DCC">
              <w:t>74.387,67</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48.</w:t>
            </w:r>
          </w:p>
        </w:tc>
        <w:tc>
          <w:tcPr>
            <w:tcW w:type="dxa" w:w="1418"/>
            <w:shd w:fill="auto" w:color="auto" w:val="clear"/>
            <w:vAlign w:val="center"/>
          </w:tcPr>
          <w:p w:rsidRDefault="00C64819" w:rsidP="00C32DCC" w:rsidR="00C32DCC" w:rsidRPr="00C32DCC">
            <w:pPr>
              <w:jc w:val="center"/>
              <w:rPr>
                <w:bCs/>
              </w:rPr>
            </w:pPr>
            <w:r w:rsidRPr="00C32DCC">
              <w:rPr>
                <w:bCs/>
              </w:rPr>
              <w:t>Nediljko Znaor</w:t>
            </w:r>
          </w:p>
        </w:tc>
        <w:tc>
          <w:tcPr>
            <w:tcW w:type="dxa" w:w="1560"/>
            <w:shd w:fill="auto" w:color="auto" w:val="clear"/>
            <w:noWrap/>
            <w:vAlign w:val="center"/>
          </w:tcPr>
          <w:p w:rsidRDefault="00C32DCC" w:rsidP="00C32DCC" w:rsidR="00C32DCC" w:rsidRPr="00C32DCC">
            <w:pPr>
              <w:jc w:val="center"/>
            </w:pPr>
            <w:r w:rsidRPr="00C32DCC">
              <w:t>75159233197</w:t>
            </w:r>
          </w:p>
        </w:tc>
        <w:tc>
          <w:tcPr>
            <w:tcW w:type="dxa" w:w="1559"/>
            <w:shd w:fill="auto" w:color="auto" w:val="clear"/>
            <w:noWrap/>
            <w:vAlign w:val="center"/>
          </w:tcPr>
          <w:p w:rsidRDefault="00C32DCC" w:rsidP="00C64819" w:rsidR="00C32DCC" w:rsidRPr="00C32DCC">
            <w:pPr>
              <w:ind w:right="-108" w:left="-108"/>
              <w:jc w:val="center"/>
            </w:pPr>
            <w:r w:rsidRPr="00C32DCC">
              <w:t>101.541,05</w:t>
            </w:r>
          </w:p>
        </w:tc>
        <w:tc>
          <w:tcPr>
            <w:tcW w:type="dxa" w:w="1559"/>
            <w:shd w:fill="auto" w:color="auto" w:val="clear"/>
            <w:noWrap/>
            <w:vAlign w:val="center"/>
          </w:tcPr>
          <w:p w:rsidRDefault="00C32DCC" w:rsidP="00C64819" w:rsidR="00C32DCC" w:rsidRPr="00C32DCC">
            <w:pPr>
              <w:ind w:right="-108" w:left="-108"/>
              <w:jc w:val="center"/>
            </w:pPr>
            <w:r w:rsidRPr="00C32DCC">
              <w:t>101.541,05</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24.238,49</w:t>
            </w:r>
          </w:p>
        </w:tc>
        <w:tc>
          <w:tcPr>
            <w:tcW w:type="dxa" w:w="1627"/>
            <w:shd w:fill="auto" w:color="auto" w:val="clear"/>
            <w:noWrap/>
            <w:vAlign w:val="center"/>
          </w:tcPr>
          <w:p w:rsidRDefault="00C32DCC" w:rsidP="00C32DCC" w:rsidR="00C32DCC" w:rsidRPr="00C32DCC">
            <w:pPr>
              <w:jc w:val="center"/>
            </w:pPr>
            <w:r w:rsidRPr="00C32DCC">
              <w:t>77.302,56</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49.</w:t>
            </w:r>
          </w:p>
        </w:tc>
        <w:tc>
          <w:tcPr>
            <w:tcW w:type="dxa" w:w="1418"/>
            <w:shd w:fill="auto" w:color="auto" w:val="clear"/>
            <w:vAlign w:val="center"/>
          </w:tcPr>
          <w:p w:rsidRDefault="00C64819" w:rsidP="00C32DCC" w:rsidR="00C32DCC" w:rsidRPr="00C32DCC">
            <w:pPr>
              <w:jc w:val="center"/>
              <w:rPr>
                <w:bCs/>
              </w:rPr>
            </w:pPr>
            <w:r w:rsidRPr="00C32DCC">
              <w:rPr>
                <w:bCs/>
              </w:rPr>
              <w:t>Perica Gudelj</w:t>
            </w:r>
          </w:p>
        </w:tc>
        <w:tc>
          <w:tcPr>
            <w:tcW w:type="dxa" w:w="1560"/>
            <w:shd w:fill="auto" w:color="auto" w:val="clear"/>
            <w:noWrap/>
            <w:vAlign w:val="center"/>
          </w:tcPr>
          <w:p w:rsidRDefault="00C32DCC" w:rsidP="00C32DCC" w:rsidR="00C32DCC" w:rsidRPr="00C32DCC">
            <w:pPr>
              <w:jc w:val="center"/>
            </w:pPr>
            <w:r w:rsidRPr="00C32DCC">
              <w:t>60603771657</w:t>
            </w:r>
          </w:p>
        </w:tc>
        <w:tc>
          <w:tcPr>
            <w:tcW w:type="dxa" w:w="1559"/>
            <w:shd w:fill="auto" w:color="auto" w:val="clear"/>
            <w:noWrap/>
            <w:vAlign w:val="center"/>
          </w:tcPr>
          <w:p w:rsidRDefault="00C32DCC" w:rsidP="00C64819" w:rsidR="00C32DCC" w:rsidRPr="00C32DCC">
            <w:pPr>
              <w:ind w:right="-108" w:left="-108"/>
              <w:jc w:val="center"/>
            </w:pPr>
            <w:r w:rsidRPr="00C32DCC">
              <w:t>105.848,34</w:t>
            </w:r>
          </w:p>
        </w:tc>
        <w:tc>
          <w:tcPr>
            <w:tcW w:type="dxa" w:w="1559"/>
            <w:shd w:fill="auto" w:color="auto" w:val="clear"/>
            <w:noWrap/>
            <w:vAlign w:val="center"/>
          </w:tcPr>
          <w:p w:rsidRDefault="00C32DCC" w:rsidP="00C64819" w:rsidR="00C32DCC" w:rsidRPr="00C32DCC">
            <w:pPr>
              <w:ind w:right="-108" w:left="-108"/>
              <w:jc w:val="center"/>
            </w:pPr>
            <w:r w:rsidRPr="00C32DCC">
              <w:t>105.848,34</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25.716,11</w:t>
            </w:r>
          </w:p>
        </w:tc>
        <w:tc>
          <w:tcPr>
            <w:tcW w:type="dxa" w:w="1627"/>
            <w:shd w:fill="auto" w:color="auto" w:val="clear"/>
            <w:noWrap/>
            <w:vAlign w:val="center"/>
          </w:tcPr>
          <w:p w:rsidRDefault="00C32DCC" w:rsidP="00C32DCC" w:rsidR="00C32DCC" w:rsidRPr="00C32DCC">
            <w:pPr>
              <w:jc w:val="center"/>
            </w:pPr>
            <w:r w:rsidRPr="00C32DCC">
              <w:t>80.132,23</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50</w:t>
            </w:r>
          </w:p>
        </w:tc>
        <w:tc>
          <w:tcPr>
            <w:tcW w:type="dxa" w:w="1418"/>
            <w:shd w:fill="auto" w:color="auto" w:val="clear"/>
            <w:vAlign w:val="center"/>
          </w:tcPr>
          <w:p w:rsidRDefault="00C64819" w:rsidP="00C32DCC" w:rsidR="00C32DCC" w:rsidRPr="00C32DCC">
            <w:pPr>
              <w:jc w:val="center"/>
              <w:rPr>
                <w:bCs/>
              </w:rPr>
            </w:pPr>
            <w:r w:rsidRPr="00C32DCC">
              <w:rPr>
                <w:bCs/>
              </w:rPr>
              <w:t>Milan Adžija</w:t>
            </w:r>
          </w:p>
        </w:tc>
        <w:tc>
          <w:tcPr>
            <w:tcW w:type="dxa" w:w="1560"/>
            <w:shd w:fill="auto" w:color="auto" w:val="clear"/>
            <w:noWrap/>
            <w:vAlign w:val="center"/>
          </w:tcPr>
          <w:p w:rsidRDefault="00C32DCC" w:rsidP="00C32DCC" w:rsidR="00C32DCC" w:rsidRPr="00C32DCC">
            <w:pPr>
              <w:jc w:val="center"/>
            </w:pPr>
            <w:r w:rsidRPr="00C32DCC">
              <w:t>47207214778</w:t>
            </w:r>
          </w:p>
        </w:tc>
        <w:tc>
          <w:tcPr>
            <w:tcW w:type="dxa" w:w="1559"/>
            <w:shd w:fill="auto" w:color="auto" w:val="clear"/>
            <w:noWrap/>
            <w:vAlign w:val="center"/>
          </w:tcPr>
          <w:p w:rsidRDefault="00C32DCC" w:rsidP="00C64819" w:rsidR="00C32DCC" w:rsidRPr="00C32DCC">
            <w:pPr>
              <w:ind w:right="-108" w:left="-108"/>
              <w:jc w:val="center"/>
            </w:pPr>
            <w:r w:rsidRPr="00C32DCC">
              <w:t>97.662,55</w:t>
            </w:r>
          </w:p>
        </w:tc>
        <w:tc>
          <w:tcPr>
            <w:tcW w:type="dxa" w:w="1559"/>
            <w:shd w:fill="auto" w:color="auto" w:val="clear"/>
            <w:noWrap/>
            <w:vAlign w:val="center"/>
          </w:tcPr>
          <w:p w:rsidRDefault="00C32DCC" w:rsidP="00C64819" w:rsidR="00C32DCC" w:rsidRPr="00C32DCC">
            <w:pPr>
              <w:ind w:right="-108" w:left="-108"/>
              <w:jc w:val="center"/>
            </w:pPr>
            <w:r w:rsidRPr="00C32DCC">
              <w:t>97.662,55</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26.917,85</w:t>
            </w:r>
          </w:p>
        </w:tc>
        <w:tc>
          <w:tcPr>
            <w:tcW w:type="dxa" w:w="1627"/>
            <w:shd w:fill="auto" w:color="auto" w:val="clear"/>
            <w:noWrap/>
            <w:vAlign w:val="center"/>
          </w:tcPr>
          <w:p w:rsidRDefault="00C32DCC" w:rsidP="00C32DCC" w:rsidR="00C32DCC" w:rsidRPr="00C32DCC">
            <w:pPr>
              <w:jc w:val="center"/>
            </w:pPr>
            <w:r w:rsidRPr="00C32DCC">
              <w:t>70.744,70</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51.</w:t>
            </w:r>
          </w:p>
        </w:tc>
        <w:tc>
          <w:tcPr>
            <w:tcW w:type="dxa" w:w="1418"/>
            <w:shd w:fill="auto" w:color="auto" w:val="clear"/>
            <w:vAlign w:val="center"/>
          </w:tcPr>
          <w:p w:rsidRDefault="00C64819" w:rsidP="00C32DCC" w:rsidR="00C32DCC" w:rsidRPr="00C32DCC">
            <w:pPr>
              <w:jc w:val="center"/>
              <w:rPr>
                <w:bCs/>
              </w:rPr>
            </w:pPr>
            <w:r w:rsidRPr="00C32DCC">
              <w:rPr>
                <w:bCs/>
              </w:rPr>
              <w:t>Dragan Jakić</w:t>
            </w:r>
          </w:p>
        </w:tc>
        <w:tc>
          <w:tcPr>
            <w:tcW w:type="dxa" w:w="1560"/>
            <w:shd w:fill="auto" w:color="auto" w:val="clear"/>
            <w:noWrap/>
            <w:vAlign w:val="center"/>
          </w:tcPr>
          <w:p w:rsidRDefault="00C32DCC" w:rsidP="00C32DCC" w:rsidR="00C32DCC" w:rsidRPr="00C32DCC">
            <w:pPr>
              <w:jc w:val="center"/>
            </w:pPr>
            <w:r w:rsidRPr="00C32DCC">
              <w:t>80845067633</w:t>
            </w:r>
          </w:p>
        </w:tc>
        <w:tc>
          <w:tcPr>
            <w:tcW w:type="dxa" w:w="1559"/>
            <w:shd w:fill="auto" w:color="auto" w:val="clear"/>
            <w:noWrap/>
            <w:vAlign w:val="center"/>
          </w:tcPr>
          <w:p w:rsidRDefault="00C32DCC" w:rsidP="00C64819" w:rsidR="00C32DCC" w:rsidRPr="00C32DCC">
            <w:pPr>
              <w:ind w:right="-108" w:left="-108"/>
              <w:jc w:val="center"/>
            </w:pPr>
            <w:r w:rsidRPr="00C32DCC">
              <w:t>95.866,91</w:t>
            </w:r>
          </w:p>
        </w:tc>
        <w:tc>
          <w:tcPr>
            <w:tcW w:type="dxa" w:w="1559"/>
            <w:shd w:fill="auto" w:color="auto" w:val="clear"/>
            <w:noWrap/>
            <w:vAlign w:val="center"/>
          </w:tcPr>
          <w:p w:rsidRDefault="00C32DCC" w:rsidP="00C64819" w:rsidR="00C32DCC" w:rsidRPr="00C32DCC">
            <w:pPr>
              <w:ind w:right="-108" w:left="-108"/>
              <w:jc w:val="center"/>
            </w:pPr>
            <w:r w:rsidRPr="00C32DCC">
              <w:t>95.866,91</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26.180,00</w:t>
            </w:r>
          </w:p>
        </w:tc>
        <w:tc>
          <w:tcPr>
            <w:tcW w:type="dxa" w:w="1627"/>
            <w:shd w:fill="auto" w:color="auto" w:val="clear"/>
            <w:noWrap/>
            <w:vAlign w:val="center"/>
          </w:tcPr>
          <w:p w:rsidRDefault="00C32DCC" w:rsidP="00C32DCC" w:rsidR="00C32DCC" w:rsidRPr="00C32DCC">
            <w:pPr>
              <w:jc w:val="center"/>
            </w:pPr>
            <w:r w:rsidRPr="00C32DCC">
              <w:t>69.686,91</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52.</w:t>
            </w:r>
          </w:p>
        </w:tc>
        <w:tc>
          <w:tcPr>
            <w:tcW w:type="dxa" w:w="1418"/>
            <w:shd w:fill="auto" w:color="auto" w:val="clear"/>
            <w:vAlign w:val="center"/>
          </w:tcPr>
          <w:p w:rsidRDefault="00C64819" w:rsidP="00C32DCC" w:rsidR="00C32DCC" w:rsidRPr="00C32DCC">
            <w:pPr>
              <w:jc w:val="center"/>
              <w:rPr>
                <w:bCs/>
              </w:rPr>
            </w:pPr>
            <w:r w:rsidRPr="00C32DCC">
              <w:rPr>
                <w:bCs/>
              </w:rPr>
              <w:t>Vinko Babić</w:t>
            </w:r>
          </w:p>
        </w:tc>
        <w:tc>
          <w:tcPr>
            <w:tcW w:type="dxa" w:w="1560"/>
            <w:shd w:fill="auto" w:color="auto" w:val="clear"/>
            <w:noWrap/>
            <w:vAlign w:val="center"/>
          </w:tcPr>
          <w:p w:rsidRDefault="00C32DCC" w:rsidP="00C32DCC" w:rsidR="00C32DCC" w:rsidRPr="00C32DCC">
            <w:pPr>
              <w:jc w:val="center"/>
            </w:pPr>
            <w:r w:rsidRPr="00C32DCC">
              <w:t>64341237042</w:t>
            </w:r>
          </w:p>
        </w:tc>
        <w:tc>
          <w:tcPr>
            <w:tcW w:type="dxa" w:w="1559"/>
            <w:shd w:fill="auto" w:color="auto" w:val="clear"/>
            <w:noWrap/>
            <w:vAlign w:val="center"/>
          </w:tcPr>
          <w:p w:rsidRDefault="00C32DCC" w:rsidP="00C64819" w:rsidR="00C32DCC" w:rsidRPr="00C32DCC">
            <w:pPr>
              <w:ind w:right="-108" w:left="-108"/>
              <w:jc w:val="center"/>
            </w:pPr>
            <w:r w:rsidRPr="00C32DCC">
              <w:t>112.620,93</w:t>
            </w:r>
          </w:p>
        </w:tc>
        <w:tc>
          <w:tcPr>
            <w:tcW w:type="dxa" w:w="1559"/>
            <w:shd w:fill="auto" w:color="auto" w:val="clear"/>
            <w:noWrap/>
            <w:vAlign w:val="center"/>
          </w:tcPr>
          <w:p w:rsidRDefault="00C32DCC" w:rsidP="00C64819" w:rsidR="00C32DCC" w:rsidRPr="00C32DCC">
            <w:pPr>
              <w:ind w:right="-108" w:left="-108"/>
              <w:jc w:val="center"/>
            </w:pPr>
            <w:r w:rsidRPr="00C32DCC">
              <w:t>112.620,93</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27.800,87</w:t>
            </w:r>
          </w:p>
        </w:tc>
        <w:tc>
          <w:tcPr>
            <w:tcW w:type="dxa" w:w="1627"/>
            <w:shd w:fill="auto" w:color="auto" w:val="clear"/>
            <w:noWrap/>
            <w:vAlign w:val="center"/>
          </w:tcPr>
          <w:p w:rsidRDefault="00C32DCC" w:rsidP="00C32DCC" w:rsidR="00C32DCC" w:rsidRPr="00C32DCC">
            <w:pPr>
              <w:jc w:val="center"/>
            </w:pPr>
            <w:r w:rsidRPr="00C32DCC">
              <w:t>84.820,06</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53.</w:t>
            </w:r>
          </w:p>
        </w:tc>
        <w:tc>
          <w:tcPr>
            <w:tcW w:type="dxa" w:w="1418"/>
            <w:shd w:fill="auto" w:color="auto" w:val="clear"/>
            <w:vAlign w:val="center"/>
          </w:tcPr>
          <w:p w:rsidRDefault="00C64819" w:rsidP="00C32DCC" w:rsidR="00C32DCC" w:rsidRPr="00C32DCC">
            <w:pPr>
              <w:jc w:val="center"/>
              <w:rPr>
                <w:bCs/>
              </w:rPr>
            </w:pPr>
            <w:r w:rsidRPr="00C32DCC">
              <w:rPr>
                <w:bCs/>
              </w:rPr>
              <w:t>Mirjana Šabić</w:t>
            </w:r>
          </w:p>
        </w:tc>
        <w:tc>
          <w:tcPr>
            <w:tcW w:type="dxa" w:w="1560"/>
            <w:shd w:fill="auto" w:color="auto" w:val="clear"/>
            <w:noWrap/>
            <w:vAlign w:val="center"/>
          </w:tcPr>
          <w:p w:rsidRDefault="00C32DCC" w:rsidP="00C32DCC" w:rsidR="00C32DCC" w:rsidRPr="00C32DCC">
            <w:pPr>
              <w:jc w:val="center"/>
            </w:pPr>
            <w:r w:rsidRPr="00C32DCC">
              <w:t>86221967520</w:t>
            </w:r>
          </w:p>
        </w:tc>
        <w:tc>
          <w:tcPr>
            <w:tcW w:type="dxa" w:w="1559"/>
            <w:shd w:fill="auto" w:color="auto" w:val="clear"/>
            <w:noWrap/>
            <w:vAlign w:val="center"/>
          </w:tcPr>
          <w:p w:rsidRDefault="00C32DCC" w:rsidP="00C64819" w:rsidR="00C32DCC" w:rsidRPr="00C32DCC">
            <w:pPr>
              <w:ind w:right="-108" w:left="-108"/>
              <w:jc w:val="center"/>
            </w:pPr>
            <w:r w:rsidRPr="00C32DCC">
              <w:t>116.327,49</w:t>
            </w:r>
          </w:p>
        </w:tc>
        <w:tc>
          <w:tcPr>
            <w:tcW w:type="dxa" w:w="1559"/>
            <w:shd w:fill="auto" w:color="auto" w:val="clear"/>
            <w:noWrap/>
            <w:vAlign w:val="center"/>
          </w:tcPr>
          <w:p w:rsidRDefault="00C32DCC" w:rsidP="00C64819" w:rsidR="00C32DCC" w:rsidRPr="00C32DCC">
            <w:pPr>
              <w:ind w:right="-108" w:left="-108"/>
              <w:jc w:val="center"/>
            </w:pPr>
            <w:r w:rsidRPr="00C32DCC">
              <w:t>116.327,49</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28.337,30</w:t>
            </w:r>
          </w:p>
        </w:tc>
        <w:tc>
          <w:tcPr>
            <w:tcW w:type="dxa" w:w="1627"/>
            <w:shd w:fill="auto" w:color="auto" w:val="clear"/>
            <w:noWrap/>
            <w:vAlign w:val="center"/>
          </w:tcPr>
          <w:p w:rsidRDefault="00C32DCC" w:rsidP="00C32DCC" w:rsidR="00C32DCC" w:rsidRPr="00C32DCC">
            <w:pPr>
              <w:jc w:val="center"/>
            </w:pPr>
            <w:r w:rsidRPr="00C32DCC">
              <w:t>87.990,19</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54.</w:t>
            </w:r>
          </w:p>
        </w:tc>
        <w:tc>
          <w:tcPr>
            <w:tcW w:type="dxa" w:w="1418"/>
            <w:shd w:fill="auto" w:color="auto" w:val="clear"/>
            <w:vAlign w:val="center"/>
          </w:tcPr>
          <w:p w:rsidRDefault="00C64819" w:rsidP="00C32DCC" w:rsidR="00C32DCC" w:rsidRPr="00C32DCC">
            <w:pPr>
              <w:jc w:val="center"/>
              <w:rPr>
                <w:bCs/>
              </w:rPr>
            </w:pPr>
            <w:r w:rsidRPr="00C32DCC">
              <w:rPr>
                <w:bCs/>
              </w:rPr>
              <w:t>Petar Lasić</w:t>
            </w:r>
          </w:p>
        </w:tc>
        <w:tc>
          <w:tcPr>
            <w:tcW w:type="dxa" w:w="1560"/>
            <w:shd w:fill="auto" w:color="auto" w:val="clear"/>
            <w:noWrap/>
            <w:vAlign w:val="center"/>
          </w:tcPr>
          <w:p w:rsidRDefault="00C32DCC" w:rsidP="00C32DCC" w:rsidR="00C32DCC" w:rsidRPr="00C32DCC">
            <w:pPr>
              <w:jc w:val="center"/>
            </w:pPr>
            <w:r w:rsidRPr="00C32DCC">
              <w:t>42614648100</w:t>
            </w:r>
          </w:p>
        </w:tc>
        <w:tc>
          <w:tcPr>
            <w:tcW w:type="dxa" w:w="1559"/>
            <w:shd w:fill="auto" w:color="auto" w:val="clear"/>
            <w:noWrap/>
            <w:vAlign w:val="center"/>
          </w:tcPr>
          <w:p w:rsidRDefault="00C32DCC" w:rsidP="00C64819" w:rsidR="00C32DCC" w:rsidRPr="00C32DCC">
            <w:pPr>
              <w:ind w:right="-108" w:left="-108"/>
              <w:jc w:val="center"/>
            </w:pPr>
            <w:r w:rsidRPr="00C32DCC">
              <w:t>115.450,76</w:t>
            </w:r>
          </w:p>
        </w:tc>
        <w:tc>
          <w:tcPr>
            <w:tcW w:type="dxa" w:w="1559"/>
            <w:shd w:fill="auto" w:color="auto" w:val="clear"/>
            <w:noWrap/>
            <w:vAlign w:val="center"/>
          </w:tcPr>
          <w:p w:rsidRDefault="00C32DCC" w:rsidP="00C64819" w:rsidR="00C32DCC" w:rsidRPr="00C32DCC">
            <w:pPr>
              <w:ind w:right="-108" w:left="-108"/>
              <w:jc w:val="center"/>
            </w:pPr>
            <w:r w:rsidRPr="00C32DCC">
              <w:t>115.450,76</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29.320,59</w:t>
            </w:r>
          </w:p>
        </w:tc>
        <w:tc>
          <w:tcPr>
            <w:tcW w:type="dxa" w:w="1627"/>
            <w:shd w:fill="auto" w:color="auto" w:val="clear"/>
            <w:noWrap/>
            <w:vAlign w:val="center"/>
          </w:tcPr>
          <w:p w:rsidRDefault="00C32DCC" w:rsidP="00C32DCC" w:rsidR="00C32DCC" w:rsidRPr="00C32DCC">
            <w:pPr>
              <w:jc w:val="center"/>
            </w:pPr>
            <w:r w:rsidRPr="00C32DCC">
              <w:t>86.130,17</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55.</w:t>
            </w:r>
          </w:p>
        </w:tc>
        <w:tc>
          <w:tcPr>
            <w:tcW w:type="dxa" w:w="1418"/>
            <w:shd w:fill="auto" w:color="auto" w:val="clear"/>
            <w:vAlign w:val="center"/>
          </w:tcPr>
          <w:p w:rsidRDefault="00C64819" w:rsidP="00C32DCC" w:rsidR="00C32DCC" w:rsidRPr="00C32DCC">
            <w:pPr>
              <w:jc w:val="center"/>
              <w:rPr>
                <w:bCs/>
              </w:rPr>
            </w:pPr>
            <w:r w:rsidRPr="00C32DCC">
              <w:rPr>
                <w:bCs/>
              </w:rPr>
              <w:t>Milenko Rimac</w:t>
            </w:r>
          </w:p>
        </w:tc>
        <w:tc>
          <w:tcPr>
            <w:tcW w:type="dxa" w:w="1560"/>
            <w:shd w:fill="auto" w:color="auto" w:val="clear"/>
            <w:noWrap/>
            <w:vAlign w:val="center"/>
          </w:tcPr>
          <w:p w:rsidRDefault="00C32DCC" w:rsidP="00C32DCC" w:rsidR="00C32DCC" w:rsidRPr="00C32DCC">
            <w:pPr>
              <w:jc w:val="center"/>
            </w:pPr>
            <w:r w:rsidRPr="00C32DCC">
              <w:t>72801358465</w:t>
            </w:r>
          </w:p>
        </w:tc>
        <w:tc>
          <w:tcPr>
            <w:tcW w:type="dxa" w:w="1559"/>
            <w:shd w:fill="auto" w:color="auto" w:val="clear"/>
            <w:noWrap/>
            <w:vAlign w:val="center"/>
          </w:tcPr>
          <w:p w:rsidRDefault="00C32DCC" w:rsidP="00C64819" w:rsidR="00C32DCC" w:rsidRPr="00C32DCC">
            <w:pPr>
              <w:ind w:right="-108" w:left="-108"/>
              <w:jc w:val="center"/>
            </w:pPr>
            <w:r w:rsidRPr="00C32DCC">
              <w:t>116.117,06</w:t>
            </w:r>
          </w:p>
        </w:tc>
        <w:tc>
          <w:tcPr>
            <w:tcW w:type="dxa" w:w="1559"/>
            <w:shd w:fill="auto" w:color="auto" w:val="clear"/>
            <w:noWrap/>
            <w:vAlign w:val="center"/>
          </w:tcPr>
          <w:p w:rsidRDefault="00C32DCC" w:rsidP="00C64819" w:rsidR="00C32DCC" w:rsidRPr="00C32DCC">
            <w:pPr>
              <w:ind w:right="-108" w:left="-108"/>
              <w:jc w:val="center"/>
            </w:pPr>
            <w:r w:rsidRPr="00C32DCC">
              <w:t>116.117,06</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27.514,74</w:t>
            </w:r>
          </w:p>
        </w:tc>
        <w:tc>
          <w:tcPr>
            <w:tcW w:type="dxa" w:w="1627"/>
            <w:shd w:fill="auto" w:color="auto" w:val="clear"/>
            <w:noWrap/>
            <w:vAlign w:val="center"/>
          </w:tcPr>
          <w:p w:rsidRDefault="00C32DCC" w:rsidP="00C32DCC" w:rsidR="00C32DCC" w:rsidRPr="00C32DCC">
            <w:pPr>
              <w:jc w:val="center"/>
            </w:pPr>
            <w:r w:rsidRPr="00C32DCC">
              <w:t>88.602,32</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56.</w:t>
            </w:r>
          </w:p>
        </w:tc>
        <w:tc>
          <w:tcPr>
            <w:tcW w:type="dxa" w:w="1418"/>
            <w:shd w:fill="auto" w:color="auto" w:val="clear"/>
            <w:vAlign w:val="center"/>
          </w:tcPr>
          <w:p w:rsidRDefault="00C64819" w:rsidP="00C32DCC" w:rsidR="00C32DCC" w:rsidRPr="00C32DCC">
            <w:pPr>
              <w:jc w:val="center"/>
              <w:rPr>
                <w:bCs/>
              </w:rPr>
            </w:pPr>
            <w:r w:rsidRPr="00C32DCC">
              <w:rPr>
                <w:bCs/>
              </w:rPr>
              <w:t>Nediljko Lasić</w:t>
            </w:r>
          </w:p>
        </w:tc>
        <w:tc>
          <w:tcPr>
            <w:tcW w:type="dxa" w:w="1560"/>
            <w:shd w:fill="auto" w:color="auto" w:val="clear"/>
            <w:noWrap/>
            <w:vAlign w:val="center"/>
          </w:tcPr>
          <w:p w:rsidRDefault="00C32DCC" w:rsidP="00C32DCC" w:rsidR="00C32DCC" w:rsidRPr="00C32DCC">
            <w:pPr>
              <w:jc w:val="center"/>
            </w:pPr>
            <w:r w:rsidRPr="00C32DCC">
              <w:t>21115443822</w:t>
            </w:r>
          </w:p>
        </w:tc>
        <w:tc>
          <w:tcPr>
            <w:tcW w:type="dxa" w:w="1559"/>
            <w:shd w:fill="auto" w:color="auto" w:val="clear"/>
            <w:noWrap/>
            <w:vAlign w:val="center"/>
          </w:tcPr>
          <w:p w:rsidRDefault="00C32DCC" w:rsidP="00C64819" w:rsidR="00C32DCC" w:rsidRPr="00C32DCC">
            <w:pPr>
              <w:ind w:right="-108" w:left="-108"/>
              <w:jc w:val="center"/>
            </w:pPr>
            <w:r w:rsidRPr="00C32DCC">
              <w:t>101.855,39</w:t>
            </w:r>
          </w:p>
        </w:tc>
        <w:tc>
          <w:tcPr>
            <w:tcW w:type="dxa" w:w="1559"/>
            <w:shd w:fill="auto" w:color="auto" w:val="clear"/>
            <w:noWrap/>
            <w:vAlign w:val="center"/>
          </w:tcPr>
          <w:p w:rsidRDefault="00C32DCC" w:rsidP="00C64819" w:rsidR="00C32DCC" w:rsidRPr="00C32DCC">
            <w:pPr>
              <w:ind w:right="-108" w:left="-108"/>
              <w:jc w:val="center"/>
            </w:pPr>
            <w:r w:rsidRPr="00C32DCC">
              <w:t>101.855,39</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27.170,81</w:t>
            </w:r>
          </w:p>
        </w:tc>
        <w:tc>
          <w:tcPr>
            <w:tcW w:type="dxa" w:w="1627"/>
            <w:shd w:fill="auto" w:color="auto" w:val="clear"/>
            <w:noWrap/>
            <w:vAlign w:val="center"/>
          </w:tcPr>
          <w:p w:rsidRDefault="00C32DCC" w:rsidP="00C32DCC" w:rsidR="00C32DCC" w:rsidRPr="00C32DCC">
            <w:pPr>
              <w:jc w:val="center"/>
            </w:pPr>
            <w:r w:rsidRPr="00C32DCC">
              <w:t>74.684,58</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57.</w:t>
            </w:r>
          </w:p>
        </w:tc>
        <w:tc>
          <w:tcPr>
            <w:tcW w:type="dxa" w:w="1418"/>
            <w:shd w:fill="auto" w:color="auto" w:val="clear"/>
            <w:vAlign w:val="center"/>
          </w:tcPr>
          <w:p w:rsidRDefault="00C64819" w:rsidP="00C32DCC" w:rsidR="00C32DCC" w:rsidRPr="00C32DCC">
            <w:pPr>
              <w:jc w:val="center"/>
              <w:rPr>
                <w:bCs/>
              </w:rPr>
            </w:pPr>
            <w:r w:rsidRPr="00C32DCC">
              <w:rPr>
                <w:bCs/>
              </w:rPr>
              <w:t>Smiljana Klapirić</w:t>
            </w:r>
          </w:p>
        </w:tc>
        <w:tc>
          <w:tcPr>
            <w:tcW w:type="dxa" w:w="1560"/>
            <w:shd w:fill="auto" w:color="auto" w:val="clear"/>
            <w:noWrap/>
            <w:vAlign w:val="center"/>
          </w:tcPr>
          <w:p w:rsidRDefault="00C32DCC" w:rsidP="00C32DCC" w:rsidR="00C32DCC" w:rsidRPr="00C32DCC">
            <w:pPr>
              <w:jc w:val="center"/>
            </w:pPr>
            <w:r w:rsidRPr="00C32DCC">
              <w:t>05023527025</w:t>
            </w:r>
          </w:p>
        </w:tc>
        <w:tc>
          <w:tcPr>
            <w:tcW w:type="dxa" w:w="1559"/>
            <w:shd w:fill="auto" w:color="auto" w:val="clear"/>
            <w:noWrap/>
            <w:vAlign w:val="center"/>
          </w:tcPr>
          <w:p w:rsidRDefault="00C32DCC" w:rsidP="00C64819" w:rsidR="00C32DCC" w:rsidRPr="00C32DCC">
            <w:pPr>
              <w:ind w:right="-108" w:left="-108"/>
              <w:jc w:val="center"/>
            </w:pPr>
            <w:r w:rsidRPr="00C32DCC">
              <w:t>99.800,60</w:t>
            </w:r>
          </w:p>
        </w:tc>
        <w:tc>
          <w:tcPr>
            <w:tcW w:type="dxa" w:w="1559"/>
            <w:shd w:fill="auto" w:color="auto" w:val="clear"/>
            <w:noWrap/>
            <w:vAlign w:val="center"/>
          </w:tcPr>
          <w:p w:rsidRDefault="00C32DCC" w:rsidP="00C64819" w:rsidR="00C32DCC" w:rsidRPr="00C32DCC">
            <w:pPr>
              <w:ind w:right="-108" w:left="-108"/>
              <w:jc w:val="center"/>
            </w:pPr>
            <w:r w:rsidRPr="00C32DCC">
              <w:t>99.800,60</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24.882,79</w:t>
            </w:r>
          </w:p>
        </w:tc>
        <w:tc>
          <w:tcPr>
            <w:tcW w:type="dxa" w:w="1627"/>
            <w:shd w:fill="auto" w:color="auto" w:val="clear"/>
            <w:noWrap/>
            <w:vAlign w:val="center"/>
          </w:tcPr>
          <w:p w:rsidRDefault="00C32DCC" w:rsidP="00C32DCC" w:rsidR="00C32DCC" w:rsidRPr="00C32DCC">
            <w:pPr>
              <w:jc w:val="center"/>
            </w:pPr>
            <w:r w:rsidRPr="00C32DCC">
              <w:t>74.917,81</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58.</w:t>
            </w:r>
          </w:p>
        </w:tc>
        <w:tc>
          <w:tcPr>
            <w:tcW w:type="dxa" w:w="1418"/>
            <w:shd w:fill="auto" w:color="auto" w:val="clear"/>
            <w:vAlign w:val="center"/>
          </w:tcPr>
          <w:p w:rsidRDefault="00C64819" w:rsidP="00C32DCC" w:rsidR="00C32DCC" w:rsidRPr="00C32DCC">
            <w:pPr>
              <w:jc w:val="center"/>
              <w:rPr>
                <w:bCs/>
              </w:rPr>
            </w:pPr>
            <w:r w:rsidRPr="00C32DCC">
              <w:rPr>
                <w:bCs/>
              </w:rPr>
              <w:t>Josip Jukić</w:t>
            </w:r>
          </w:p>
        </w:tc>
        <w:tc>
          <w:tcPr>
            <w:tcW w:type="dxa" w:w="1560"/>
            <w:shd w:fill="auto" w:color="auto" w:val="clear"/>
            <w:noWrap/>
            <w:vAlign w:val="center"/>
          </w:tcPr>
          <w:p w:rsidRDefault="00C32DCC" w:rsidP="00C32DCC" w:rsidR="00C32DCC" w:rsidRPr="00C32DCC">
            <w:pPr>
              <w:jc w:val="center"/>
            </w:pPr>
            <w:r w:rsidRPr="00C32DCC">
              <w:t>60425917437</w:t>
            </w:r>
          </w:p>
        </w:tc>
        <w:tc>
          <w:tcPr>
            <w:tcW w:type="dxa" w:w="1559"/>
            <w:shd w:fill="auto" w:color="auto" w:val="clear"/>
            <w:noWrap/>
            <w:vAlign w:val="center"/>
          </w:tcPr>
          <w:p w:rsidRDefault="00C32DCC" w:rsidP="00C64819" w:rsidR="00C32DCC" w:rsidRPr="00C32DCC">
            <w:pPr>
              <w:ind w:right="-108" w:left="-108"/>
              <w:jc w:val="center"/>
            </w:pPr>
            <w:r w:rsidRPr="00C32DCC">
              <w:t>108.821,46</w:t>
            </w:r>
          </w:p>
        </w:tc>
        <w:tc>
          <w:tcPr>
            <w:tcW w:type="dxa" w:w="1559"/>
            <w:shd w:fill="auto" w:color="auto" w:val="clear"/>
            <w:noWrap/>
            <w:vAlign w:val="center"/>
          </w:tcPr>
          <w:p w:rsidRDefault="00C32DCC" w:rsidP="00C64819" w:rsidR="00C32DCC" w:rsidRPr="00C32DCC">
            <w:pPr>
              <w:ind w:right="-108" w:left="-108"/>
              <w:jc w:val="center"/>
            </w:pPr>
            <w:r w:rsidRPr="00C32DCC">
              <w:t>108.821,46</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24.318,70</w:t>
            </w:r>
          </w:p>
        </w:tc>
        <w:tc>
          <w:tcPr>
            <w:tcW w:type="dxa" w:w="1627"/>
            <w:shd w:fill="auto" w:color="auto" w:val="clear"/>
            <w:noWrap/>
            <w:vAlign w:val="center"/>
          </w:tcPr>
          <w:p w:rsidRDefault="00C32DCC" w:rsidP="00C32DCC" w:rsidR="00C32DCC" w:rsidRPr="00C32DCC">
            <w:pPr>
              <w:jc w:val="center"/>
            </w:pPr>
            <w:r w:rsidRPr="00C32DCC">
              <w:t>84.502,76</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59.</w:t>
            </w:r>
          </w:p>
        </w:tc>
        <w:tc>
          <w:tcPr>
            <w:tcW w:type="dxa" w:w="1418"/>
            <w:shd w:fill="auto" w:color="auto" w:val="clear"/>
            <w:vAlign w:val="center"/>
          </w:tcPr>
          <w:p w:rsidRDefault="00C64819" w:rsidP="00C32DCC" w:rsidR="00C32DCC" w:rsidRPr="00C32DCC">
            <w:pPr>
              <w:jc w:val="center"/>
              <w:rPr>
                <w:bCs/>
              </w:rPr>
            </w:pPr>
            <w:r w:rsidRPr="00C32DCC">
              <w:rPr>
                <w:bCs/>
              </w:rPr>
              <w:t>Ante Dropuljić</w:t>
            </w:r>
          </w:p>
        </w:tc>
        <w:tc>
          <w:tcPr>
            <w:tcW w:type="dxa" w:w="1560"/>
            <w:shd w:fill="auto" w:color="auto" w:val="clear"/>
            <w:noWrap/>
            <w:vAlign w:val="center"/>
          </w:tcPr>
          <w:p w:rsidRDefault="00C32DCC" w:rsidP="00C32DCC" w:rsidR="00C32DCC" w:rsidRPr="00C32DCC">
            <w:pPr>
              <w:jc w:val="center"/>
            </w:pPr>
            <w:r w:rsidRPr="00C32DCC">
              <w:t>11165228655</w:t>
            </w:r>
          </w:p>
        </w:tc>
        <w:tc>
          <w:tcPr>
            <w:tcW w:type="dxa" w:w="1559"/>
            <w:shd w:fill="auto" w:color="auto" w:val="clear"/>
            <w:noWrap/>
            <w:vAlign w:val="center"/>
          </w:tcPr>
          <w:p w:rsidRDefault="00C32DCC" w:rsidP="00C64819" w:rsidR="00C32DCC" w:rsidRPr="00C32DCC">
            <w:pPr>
              <w:ind w:right="-108" w:left="-108"/>
              <w:jc w:val="center"/>
            </w:pPr>
            <w:r w:rsidRPr="00C32DCC">
              <w:t>27.314,25</w:t>
            </w:r>
          </w:p>
        </w:tc>
        <w:tc>
          <w:tcPr>
            <w:tcW w:type="dxa" w:w="1559"/>
            <w:shd w:fill="auto" w:color="auto" w:val="clear"/>
            <w:noWrap/>
            <w:vAlign w:val="center"/>
          </w:tcPr>
          <w:p w:rsidRDefault="00C32DCC" w:rsidP="00C64819" w:rsidR="00C32DCC" w:rsidRPr="00C32DCC">
            <w:pPr>
              <w:ind w:right="-108" w:left="-108"/>
              <w:jc w:val="center"/>
            </w:pPr>
            <w:r w:rsidRPr="00C32DCC">
              <w:t>27.314,25</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14.166,75</w:t>
            </w:r>
          </w:p>
        </w:tc>
        <w:tc>
          <w:tcPr>
            <w:tcW w:type="dxa" w:w="1627"/>
            <w:shd w:fill="auto" w:color="auto" w:val="clear"/>
            <w:noWrap/>
            <w:vAlign w:val="center"/>
          </w:tcPr>
          <w:p w:rsidRDefault="00C32DCC" w:rsidP="00C32DCC" w:rsidR="00C32DCC" w:rsidRPr="00C32DCC">
            <w:pPr>
              <w:jc w:val="center"/>
            </w:pPr>
            <w:r w:rsidRPr="00C32DCC">
              <w:t>13.147,50</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60.</w:t>
            </w:r>
          </w:p>
        </w:tc>
        <w:tc>
          <w:tcPr>
            <w:tcW w:type="dxa" w:w="1418"/>
            <w:shd w:fill="auto" w:color="auto" w:val="clear"/>
            <w:vAlign w:val="center"/>
          </w:tcPr>
          <w:p w:rsidRDefault="00C64819" w:rsidP="00C32DCC" w:rsidR="00C32DCC" w:rsidRPr="00C32DCC">
            <w:pPr>
              <w:jc w:val="center"/>
              <w:rPr>
                <w:bCs/>
              </w:rPr>
            </w:pPr>
            <w:r w:rsidRPr="00C32DCC">
              <w:rPr>
                <w:bCs/>
              </w:rPr>
              <w:t>Nediljko Šabić</w:t>
            </w:r>
          </w:p>
        </w:tc>
        <w:tc>
          <w:tcPr>
            <w:tcW w:type="dxa" w:w="1560"/>
            <w:shd w:fill="auto" w:color="auto" w:val="clear"/>
            <w:noWrap/>
            <w:vAlign w:val="center"/>
          </w:tcPr>
          <w:p w:rsidRDefault="00C32DCC" w:rsidP="00C32DCC" w:rsidR="00C32DCC" w:rsidRPr="00C32DCC">
            <w:pPr>
              <w:jc w:val="center"/>
            </w:pPr>
            <w:r w:rsidRPr="00C32DCC">
              <w:t>25869445751</w:t>
            </w:r>
          </w:p>
        </w:tc>
        <w:tc>
          <w:tcPr>
            <w:tcW w:type="dxa" w:w="1559"/>
            <w:shd w:fill="auto" w:color="auto" w:val="clear"/>
            <w:noWrap/>
            <w:vAlign w:val="center"/>
          </w:tcPr>
          <w:p w:rsidRDefault="00C32DCC" w:rsidP="00C64819" w:rsidR="00C32DCC" w:rsidRPr="00C32DCC">
            <w:pPr>
              <w:ind w:right="-108" w:left="-108"/>
              <w:jc w:val="center"/>
            </w:pPr>
            <w:r w:rsidRPr="00C32DCC">
              <w:t>34.135,42</w:t>
            </w:r>
          </w:p>
        </w:tc>
        <w:tc>
          <w:tcPr>
            <w:tcW w:type="dxa" w:w="1559"/>
            <w:shd w:fill="auto" w:color="auto" w:val="clear"/>
            <w:noWrap/>
            <w:vAlign w:val="center"/>
          </w:tcPr>
          <w:p w:rsidRDefault="00C32DCC" w:rsidP="00C64819" w:rsidR="00C32DCC" w:rsidRPr="00C32DCC">
            <w:pPr>
              <w:ind w:right="-108" w:left="-108"/>
              <w:jc w:val="center"/>
            </w:pPr>
            <w:r w:rsidRPr="00C32DCC">
              <w:t>34.135,42</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16.598,41</w:t>
            </w:r>
          </w:p>
        </w:tc>
        <w:tc>
          <w:tcPr>
            <w:tcW w:type="dxa" w:w="1627"/>
            <w:shd w:fill="auto" w:color="auto" w:val="clear"/>
            <w:noWrap/>
            <w:vAlign w:val="center"/>
          </w:tcPr>
          <w:p w:rsidRDefault="00C32DCC" w:rsidP="00C32DCC" w:rsidR="00C32DCC" w:rsidRPr="00C32DCC">
            <w:pPr>
              <w:jc w:val="center"/>
            </w:pPr>
            <w:r w:rsidRPr="00C32DCC">
              <w:t>17.537,01</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61.</w:t>
            </w:r>
          </w:p>
        </w:tc>
        <w:tc>
          <w:tcPr>
            <w:tcW w:type="dxa" w:w="1418"/>
            <w:shd w:fill="auto" w:color="auto" w:val="clear"/>
            <w:vAlign w:val="center"/>
          </w:tcPr>
          <w:p w:rsidRDefault="00C64819" w:rsidP="00C32DCC" w:rsidR="00C32DCC" w:rsidRPr="00C32DCC">
            <w:pPr>
              <w:jc w:val="center"/>
              <w:rPr>
                <w:bCs/>
              </w:rPr>
            </w:pPr>
            <w:r w:rsidRPr="00C32DCC">
              <w:rPr>
                <w:bCs/>
              </w:rPr>
              <w:t>Manda Majić</w:t>
            </w:r>
          </w:p>
        </w:tc>
        <w:tc>
          <w:tcPr>
            <w:tcW w:type="dxa" w:w="1560"/>
            <w:shd w:fill="auto" w:color="auto" w:val="clear"/>
            <w:noWrap/>
            <w:vAlign w:val="center"/>
          </w:tcPr>
          <w:p w:rsidRDefault="00C32DCC" w:rsidP="00C32DCC" w:rsidR="00C32DCC" w:rsidRPr="00C32DCC">
            <w:pPr>
              <w:jc w:val="center"/>
            </w:pPr>
            <w:r w:rsidRPr="00C32DCC">
              <w:t>43624501126</w:t>
            </w:r>
          </w:p>
        </w:tc>
        <w:tc>
          <w:tcPr>
            <w:tcW w:type="dxa" w:w="1559"/>
            <w:shd w:fill="auto" w:color="auto" w:val="clear"/>
            <w:noWrap/>
            <w:vAlign w:val="center"/>
          </w:tcPr>
          <w:p w:rsidRDefault="00C32DCC" w:rsidP="00C64819" w:rsidR="00C32DCC" w:rsidRPr="00C32DCC">
            <w:pPr>
              <w:ind w:right="-108" w:left="-108"/>
              <w:jc w:val="center"/>
            </w:pPr>
            <w:r w:rsidRPr="00C32DCC">
              <w:t>120.917,58</w:t>
            </w:r>
          </w:p>
        </w:tc>
        <w:tc>
          <w:tcPr>
            <w:tcW w:type="dxa" w:w="1559"/>
            <w:shd w:fill="auto" w:color="auto" w:val="clear"/>
            <w:noWrap/>
            <w:vAlign w:val="center"/>
          </w:tcPr>
          <w:p w:rsidRDefault="00C32DCC" w:rsidP="00C64819" w:rsidR="00C32DCC" w:rsidRPr="00C32DCC">
            <w:pPr>
              <w:ind w:right="-108" w:left="-108"/>
              <w:jc w:val="center"/>
            </w:pPr>
            <w:r w:rsidRPr="00C32DCC">
              <w:t>120.917,58</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25.839,29</w:t>
            </w:r>
          </w:p>
        </w:tc>
        <w:tc>
          <w:tcPr>
            <w:tcW w:type="dxa" w:w="1627"/>
            <w:shd w:fill="auto" w:color="auto" w:val="clear"/>
            <w:noWrap/>
            <w:vAlign w:val="center"/>
          </w:tcPr>
          <w:p w:rsidRDefault="00C32DCC" w:rsidP="00C32DCC" w:rsidR="00C32DCC" w:rsidRPr="00C32DCC">
            <w:pPr>
              <w:jc w:val="center"/>
            </w:pPr>
            <w:r w:rsidRPr="00C32DCC">
              <w:t>95.078,29</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62.</w:t>
            </w:r>
          </w:p>
        </w:tc>
        <w:tc>
          <w:tcPr>
            <w:tcW w:type="dxa" w:w="1418"/>
            <w:shd w:fill="auto" w:color="auto" w:val="clear"/>
            <w:vAlign w:val="center"/>
          </w:tcPr>
          <w:p w:rsidRDefault="00C64819" w:rsidP="00C32DCC" w:rsidR="00C32DCC" w:rsidRPr="00C32DCC">
            <w:pPr>
              <w:jc w:val="center"/>
              <w:rPr>
                <w:bCs/>
              </w:rPr>
            </w:pPr>
            <w:r w:rsidRPr="00C32DCC">
              <w:rPr>
                <w:bCs/>
              </w:rPr>
              <w:t>Veronika Gabelica</w:t>
            </w:r>
          </w:p>
        </w:tc>
        <w:tc>
          <w:tcPr>
            <w:tcW w:type="dxa" w:w="1560"/>
            <w:shd w:fill="auto" w:color="auto" w:val="clear"/>
            <w:noWrap/>
            <w:vAlign w:val="center"/>
          </w:tcPr>
          <w:p w:rsidRDefault="00C32DCC" w:rsidP="00C32DCC" w:rsidR="00C32DCC" w:rsidRPr="00C32DCC">
            <w:pPr>
              <w:jc w:val="center"/>
            </w:pPr>
            <w:r w:rsidRPr="00C32DCC">
              <w:t>86439326581</w:t>
            </w:r>
          </w:p>
        </w:tc>
        <w:tc>
          <w:tcPr>
            <w:tcW w:type="dxa" w:w="1559"/>
            <w:shd w:fill="auto" w:color="auto" w:val="clear"/>
            <w:noWrap/>
            <w:vAlign w:val="center"/>
          </w:tcPr>
          <w:p w:rsidRDefault="00C32DCC" w:rsidP="00C64819" w:rsidR="00C32DCC" w:rsidRPr="00C32DCC">
            <w:pPr>
              <w:ind w:right="-108" w:left="-108"/>
              <w:jc w:val="center"/>
            </w:pPr>
            <w:r w:rsidRPr="00C32DCC">
              <w:t>80.007,03</w:t>
            </w:r>
          </w:p>
        </w:tc>
        <w:tc>
          <w:tcPr>
            <w:tcW w:type="dxa" w:w="1559"/>
            <w:shd w:fill="auto" w:color="auto" w:val="clear"/>
            <w:noWrap/>
            <w:vAlign w:val="center"/>
          </w:tcPr>
          <w:p w:rsidRDefault="00C32DCC" w:rsidP="00C64819" w:rsidR="00C32DCC" w:rsidRPr="00C32DCC">
            <w:pPr>
              <w:ind w:right="-108" w:left="-108"/>
              <w:jc w:val="center"/>
            </w:pPr>
            <w:r w:rsidRPr="00C32DCC">
              <w:t>80.007,03</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24.522,22</w:t>
            </w:r>
          </w:p>
        </w:tc>
        <w:tc>
          <w:tcPr>
            <w:tcW w:type="dxa" w:w="1627"/>
            <w:shd w:fill="auto" w:color="auto" w:val="clear"/>
            <w:noWrap/>
            <w:vAlign w:val="center"/>
          </w:tcPr>
          <w:p w:rsidRDefault="00C32DCC" w:rsidP="00C32DCC" w:rsidR="00C32DCC" w:rsidRPr="00C32DCC">
            <w:pPr>
              <w:jc w:val="center"/>
            </w:pPr>
            <w:r w:rsidRPr="00C32DCC">
              <w:t>55.484,81</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63.</w:t>
            </w:r>
          </w:p>
        </w:tc>
        <w:tc>
          <w:tcPr>
            <w:tcW w:type="dxa" w:w="1418"/>
            <w:shd w:fill="auto" w:color="auto" w:val="clear"/>
            <w:vAlign w:val="center"/>
          </w:tcPr>
          <w:p w:rsidRDefault="00C64819" w:rsidP="00C32DCC" w:rsidR="00C32DCC" w:rsidRPr="00C32DCC">
            <w:pPr>
              <w:jc w:val="center"/>
              <w:rPr>
                <w:bCs/>
              </w:rPr>
            </w:pPr>
            <w:r w:rsidRPr="00C32DCC">
              <w:rPr>
                <w:bCs/>
              </w:rPr>
              <w:t>Mario Grančić</w:t>
            </w:r>
          </w:p>
        </w:tc>
        <w:tc>
          <w:tcPr>
            <w:tcW w:type="dxa" w:w="1560"/>
            <w:shd w:fill="auto" w:color="auto" w:val="clear"/>
            <w:noWrap/>
            <w:vAlign w:val="center"/>
          </w:tcPr>
          <w:p w:rsidRDefault="00C32DCC" w:rsidP="00C32DCC" w:rsidR="00C32DCC" w:rsidRPr="00C32DCC">
            <w:pPr>
              <w:jc w:val="center"/>
            </w:pPr>
            <w:r w:rsidRPr="00C32DCC">
              <w:t>65991558860</w:t>
            </w:r>
          </w:p>
        </w:tc>
        <w:tc>
          <w:tcPr>
            <w:tcW w:type="dxa" w:w="1559"/>
            <w:shd w:fill="auto" w:color="auto" w:val="clear"/>
            <w:noWrap/>
            <w:vAlign w:val="center"/>
          </w:tcPr>
          <w:p w:rsidRDefault="00C32DCC" w:rsidP="00C64819" w:rsidR="00C32DCC" w:rsidRPr="00C32DCC">
            <w:pPr>
              <w:ind w:right="-108" w:left="-108"/>
              <w:jc w:val="center"/>
            </w:pPr>
            <w:r w:rsidRPr="00C32DCC">
              <w:t>75.217,41</w:t>
            </w:r>
          </w:p>
        </w:tc>
        <w:tc>
          <w:tcPr>
            <w:tcW w:type="dxa" w:w="1559"/>
            <w:shd w:fill="auto" w:color="auto" w:val="clear"/>
            <w:noWrap/>
            <w:vAlign w:val="center"/>
          </w:tcPr>
          <w:p w:rsidRDefault="00C32DCC" w:rsidP="00C64819" w:rsidR="00C32DCC" w:rsidRPr="00C32DCC">
            <w:pPr>
              <w:ind w:right="-108" w:left="-108"/>
              <w:jc w:val="center"/>
            </w:pPr>
            <w:r w:rsidRPr="00C32DCC">
              <w:t>75.217,41</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34.964,41</w:t>
            </w:r>
          </w:p>
        </w:tc>
        <w:tc>
          <w:tcPr>
            <w:tcW w:type="dxa" w:w="1627"/>
            <w:shd w:fill="auto" w:color="auto" w:val="clear"/>
            <w:noWrap/>
            <w:vAlign w:val="center"/>
          </w:tcPr>
          <w:p w:rsidRDefault="00C32DCC" w:rsidP="00C32DCC" w:rsidR="00C32DCC" w:rsidRPr="00C32DCC">
            <w:pPr>
              <w:jc w:val="center"/>
            </w:pPr>
            <w:r w:rsidRPr="00C32DCC">
              <w:t>40.253,00</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64.</w:t>
            </w:r>
          </w:p>
        </w:tc>
        <w:tc>
          <w:tcPr>
            <w:tcW w:type="dxa" w:w="1418"/>
            <w:shd w:fill="auto" w:color="auto" w:val="clear"/>
            <w:vAlign w:val="center"/>
          </w:tcPr>
          <w:p w:rsidRDefault="00C64819" w:rsidP="00C32DCC" w:rsidR="00C32DCC" w:rsidRPr="00C32DCC">
            <w:pPr>
              <w:jc w:val="center"/>
              <w:rPr>
                <w:bCs/>
              </w:rPr>
            </w:pPr>
            <w:r w:rsidRPr="00C32DCC">
              <w:rPr>
                <w:bCs/>
              </w:rPr>
              <w:t>Viktor Zdilar</w:t>
            </w:r>
          </w:p>
        </w:tc>
        <w:tc>
          <w:tcPr>
            <w:tcW w:type="dxa" w:w="1560"/>
            <w:shd w:fill="auto" w:color="auto" w:val="clear"/>
            <w:noWrap/>
            <w:vAlign w:val="center"/>
          </w:tcPr>
          <w:p w:rsidRDefault="00C32DCC" w:rsidP="00C32DCC" w:rsidR="00C32DCC" w:rsidRPr="00C32DCC">
            <w:pPr>
              <w:jc w:val="center"/>
            </w:pPr>
            <w:r w:rsidRPr="00C32DCC">
              <w:t>70753892952</w:t>
            </w:r>
          </w:p>
        </w:tc>
        <w:tc>
          <w:tcPr>
            <w:tcW w:type="dxa" w:w="1559"/>
            <w:shd w:fill="auto" w:color="auto" w:val="clear"/>
            <w:noWrap/>
            <w:vAlign w:val="center"/>
          </w:tcPr>
          <w:p w:rsidRDefault="00C32DCC" w:rsidP="00C64819" w:rsidR="00C32DCC" w:rsidRPr="00C32DCC">
            <w:pPr>
              <w:ind w:right="-108" w:left="-108"/>
              <w:jc w:val="center"/>
            </w:pPr>
            <w:r w:rsidRPr="00C32DCC">
              <w:t>62.273,61</w:t>
            </w:r>
          </w:p>
        </w:tc>
        <w:tc>
          <w:tcPr>
            <w:tcW w:type="dxa" w:w="1559"/>
            <w:shd w:fill="auto" w:color="auto" w:val="clear"/>
            <w:noWrap/>
            <w:vAlign w:val="center"/>
          </w:tcPr>
          <w:p w:rsidRDefault="00C32DCC" w:rsidP="00C64819" w:rsidR="00C32DCC" w:rsidRPr="00C32DCC">
            <w:pPr>
              <w:ind w:right="-108" w:left="-108"/>
              <w:jc w:val="center"/>
            </w:pPr>
            <w:r w:rsidRPr="00C32DCC">
              <w:t>62.273,61</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27.703,66</w:t>
            </w:r>
          </w:p>
        </w:tc>
        <w:tc>
          <w:tcPr>
            <w:tcW w:type="dxa" w:w="1627"/>
            <w:shd w:fill="auto" w:color="auto" w:val="clear"/>
            <w:noWrap/>
            <w:vAlign w:val="center"/>
          </w:tcPr>
          <w:p w:rsidRDefault="00C32DCC" w:rsidP="00C32DCC" w:rsidR="00C32DCC" w:rsidRPr="00C32DCC">
            <w:pPr>
              <w:jc w:val="center"/>
            </w:pPr>
            <w:r w:rsidRPr="00C32DCC">
              <w:t>34.569,95</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65.</w:t>
            </w:r>
          </w:p>
        </w:tc>
        <w:tc>
          <w:tcPr>
            <w:tcW w:type="dxa" w:w="1418"/>
            <w:shd w:fill="auto" w:color="auto" w:val="clear"/>
            <w:vAlign w:val="center"/>
          </w:tcPr>
          <w:p w:rsidRDefault="00C64819" w:rsidP="00C32DCC" w:rsidR="00C32DCC" w:rsidRPr="00C32DCC">
            <w:pPr>
              <w:jc w:val="center"/>
              <w:rPr>
                <w:bCs/>
              </w:rPr>
            </w:pPr>
            <w:r w:rsidRPr="00C32DCC">
              <w:rPr>
                <w:bCs/>
              </w:rPr>
              <w:t>Kristina Kutleša</w:t>
            </w:r>
          </w:p>
        </w:tc>
        <w:tc>
          <w:tcPr>
            <w:tcW w:type="dxa" w:w="1560"/>
            <w:shd w:fill="auto" w:color="auto" w:val="clear"/>
            <w:noWrap/>
            <w:vAlign w:val="center"/>
          </w:tcPr>
          <w:p w:rsidRDefault="00C32DCC" w:rsidP="00C32DCC" w:rsidR="00C32DCC" w:rsidRPr="00C32DCC">
            <w:pPr>
              <w:jc w:val="center"/>
            </w:pPr>
            <w:r w:rsidRPr="00C32DCC">
              <w:t>63086766597</w:t>
            </w:r>
          </w:p>
        </w:tc>
        <w:tc>
          <w:tcPr>
            <w:tcW w:type="dxa" w:w="1559"/>
            <w:shd w:fill="auto" w:color="auto" w:val="clear"/>
            <w:noWrap/>
            <w:vAlign w:val="center"/>
          </w:tcPr>
          <w:p w:rsidRDefault="00C32DCC" w:rsidP="00C64819" w:rsidR="00C32DCC" w:rsidRPr="00C32DCC">
            <w:pPr>
              <w:ind w:right="-108" w:left="-108"/>
              <w:jc w:val="center"/>
            </w:pPr>
            <w:r w:rsidRPr="00C32DCC">
              <w:t>42.558,85</w:t>
            </w:r>
          </w:p>
        </w:tc>
        <w:tc>
          <w:tcPr>
            <w:tcW w:type="dxa" w:w="1559"/>
            <w:shd w:fill="auto" w:color="auto" w:val="clear"/>
            <w:noWrap/>
            <w:vAlign w:val="center"/>
          </w:tcPr>
          <w:p w:rsidRDefault="00C32DCC" w:rsidP="00C64819" w:rsidR="00C32DCC" w:rsidRPr="00C32DCC">
            <w:pPr>
              <w:ind w:right="-108" w:left="-108"/>
              <w:jc w:val="center"/>
            </w:pPr>
            <w:r w:rsidRPr="00C32DCC">
              <w:t>42.558,85</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23.091,26</w:t>
            </w:r>
          </w:p>
        </w:tc>
        <w:tc>
          <w:tcPr>
            <w:tcW w:type="dxa" w:w="1627"/>
            <w:shd w:fill="auto" w:color="auto" w:val="clear"/>
            <w:noWrap/>
            <w:vAlign w:val="center"/>
          </w:tcPr>
          <w:p w:rsidRDefault="00C32DCC" w:rsidP="00C32DCC" w:rsidR="00C32DCC" w:rsidRPr="00C32DCC">
            <w:pPr>
              <w:jc w:val="center"/>
            </w:pPr>
            <w:r w:rsidRPr="00C32DCC">
              <w:t>19.467,59</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66.</w:t>
            </w:r>
          </w:p>
        </w:tc>
        <w:tc>
          <w:tcPr>
            <w:tcW w:type="dxa" w:w="1418"/>
            <w:shd w:fill="auto" w:color="auto" w:val="clear"/>
            <w:vAlign w:val="center"/>
          </w:tcPr>
          <w:p w:rsidRDefault="00C64819" w:rsidP="00C32DCC" w:rsidR="00C32DCC" w:rsidRPr="00C32DCC">
            <w:pPr>
              <w:jc w:val="center"/>
              <w:rPr>
                <w:bCs/>
              </w:rPr>
            </w:pPr>
            <w:r w:rsidRPr="00C32DCC">
              <w:rPr>
                <w:bCs/>
              </w:rPr>
              <w:t>Vladimir Ćosić</w:t>
            </w:r>
          </w:p>
        </w:tc>
        <w:tc>
          <w:tcPr>
            <w:tcW w:type="dxa" w:w="1560"/>
            <w:shd w:fill="auto" w:color="auto" w:val="clear"/>
            <w:noWrap/>
            <w:vAlign w:val="center"/>
          </w:tcPr>
          <w:p w:rsidRDefault="00C32DCC" w:rsidP="00C32DCC" w:rsidR="00C32DCC" w:rsidRPr="00C32DCC">
            <w:pPr>
              <w:jc w:val="center"/>
            </w:pPr>
            <w:r w:rsidRPr="00C32DCC">
              <w:t>08595492761</w:t>
            </w:r>
          </w:p>
        </w:tc>
        <w:tc>
          <w:tcPr>
            <w:tcW w:type="dxa" w:w="1559"/>
            <w:shd w:fill="auto" w:color="auto" w:val="clear"/>
            <w:noWrap/>
            <w:vAlign w:val="center"/>
          </w:tcPr>
          <w:p w:rsidRDefault="00C32DCC" w:rsidP="00C64819" w:rsidR="00C32DCC" w:rsidRPr="00C32DCC">
            <w:pPr>
              <w:ind w:right="-108" w:left="-108"/>
              <w:jc w:val="center"/>
            </w:pPr>
            <w:r w:rsidRPr="00C32DCC">
              <w:t>26.585,85</w:t>
            </w:r>
          </w:p>
        </w:tc>
        <w:tc>
          <w:tcPr>
            <w:tcW w:type="dxa" w:w="1559"/>
            <w:shd w:fill="auto" w:color="auto" w:val="clear"/>
            <w:noWrap/>
            <w:vAlign w:val="center"/>
          </w:tcPr>
          <w:p w:rsidRDefault="00C32DCC" w:rsidP="00C64819" w:rsidR="00C32DCC" w:rsidRPr="00C32DCC">
            <w:pPr>
              <w:ind w:right="-108" w:left="-108"/>
              <w:jc w:val="center"/>
            </w:pPr>
            <w:r w:rsidRPr="00C32DCC">
              <w:t>26.585,85</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16.086,48</w:t>
            </w:r>
          </w:p>
        </w:tc>
        <w:tc>
          <w:tcPr>
            <w:tcW w:type="dxa" w:w="1627"/>
            <w:shd w:fill="auto" w:color="auto" w:val="clear"/>
            <w:noWrap/>
            <w:vAlign w:val="center"/>
          </w:tcPr>
          <w:p w:rsidRDefault="00C32DCC" w:rsidP="00C32DCC" w:rsidR="00C32DCC" w:rsidRPr="00C32DCC">
            <w:pPr>
              <w:jc w:val="center"/>
            </w:pPr>
            <w:r w:rsidRPr="00C32DCC">
              <w:t>10.499,37</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67.</w:t>
            </w:r>
          </w:p>
        </w:tc>
        <w:tc>
          <w:tcPr>
            <w:tcW w:type="dxa" w:w="1418"/>
            <w:shd w:fill="auto" w:color="auto" w:val="clear"/>
            <w:vAlign w:val="center"/>
          </w:tcPr>
          <w:p w:rsidRDefault="00C64819" w:rsidP="00C32DCC" w:rsidR="00C32DCC" w:rsidRPr="00C32DCC">
            <w:pPr>
              <w:jc w:val="center"/>
              <w:rPr>
                <w:bCs/>
              </w:rPr>
            </w:pPr>
            <w:r w:rsidRPr="00C32DCC">
              <w:rPr>
                <w:bCs/>
              </w:rPr>
              <w:t>Damir Rajić</w:t>
            </w:r>
          </w:p>
        </w:tc>
        <w:tc>
          <w:tcPr>
            <w:tcW w:type="dxa" w:w="1560"/>
            <w:shd w:fill="auto" w:color="auto" w:val="clear"/>
            <w:noWrap/>
            <w:vAlign w:val="center"/>
          </w:tcPr>
          <w:p w:rsidRDefault="00C32DCC" w:rsidP="00C32DCC" w:rsidR="00C32DCC" w:rsidRPr="00C32DCC">
            <w:pPr>
              <w:jc w:val="center"/>
            </w:pPr>
            <w:r w:rsidRPr="00C32DCC">
              <w:t>06721706642</w:t>
            </w:r>
          </w:p>
        </w:tc>
        <w:tc>
          <w:tcPr>
            <w:tcW w:type="dxa" w:w="1559"/>
            <w:shd w:fill="auto" w:color="auto" w:val="clear"/>
            <w:noWrap/>
            <w:vAlign w:val="center"/>
          </w:tcPr>
          <w:p w:rsidRDefault="00C32DCC" w:rsidP="00C64819" w:rsidR="00C32DCC" w:rsidRPr="00C32DCC">
            <w:pPr>
              <w:ind w:right="-108" w:left="-108"/>
              <w:jc w:val="center"/>
            </w:pPr>
            <w:r w:rsidRPr="00C32DCC">
              <w:t>32.210,46</w:t>
            </w:r>
          </w:p>
        </w:tc>
        <w:tc>
          <w:tcPr>
            <w:tcW w:type="dxa" w:w="1559"/>
            <w:shd w:fill="auto" w:color="auto" w:val="clear"/>
            <w:noWrap/>
            <w:vAlign w:val="center"/>
          </w:tcPr>
          <w:p w:rsidRDefault="00C32DCC" w:rsidP="00C64819" w:rsidR="00C32DCC" w:rsidRPr="00C32DCC">
            <w:pPr>
              <w:ind w:right="-108" w:left="-108"/>
              <w:jc w:val="center"/>
            </w:pPr>
            <w:r w:rsidRPr="00C32DCC">
              <w:t>32.210,46</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16.086,48</w:t>
            </w:r>
          </w:p>
        </w:tc>
        <w:tc>
          <w:tcPr>
            <w:tcW w:type="dxa" w:w="1627"/>
            <w:shd w:fill="auto" w:color="auto" w:val="clear"/>
            <w:noWrap/>
            <w:vAlign w:val="center"/>
          </w:tcPr>
          <w:p w:rsidRDefault="00C32DCC" w:rsidP="00C32DCC" w:rsidR="00C32DCC" w:rsidRPr="00C32DCC">
            <w:pPr>
              <w:jc w:val="center"/>
            </w:pPr>
            <w:r w:rsidRPr="00C32DCC">
              <w:t>16.123,98</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68.</w:t>
            </w:r>
          </w:p>
        </w:tc>
        <w:tc>
          <w:tcPr>
            <w:tcW w:type="dxa" w:w="1418"/>
            <w:shd w:fill="auto" w:color="auto" w:val="clear"/>
            <w:vAlign w:val="center"/>
          </w:tcPr>
          <w:p w:rsidRDefault="00C64819" w:rsidP="00C32DCC" w:rsidR="00C32DCC" w:rsidRPr="00C32DCC">
            <w:pPr>
              <w:jc w:val="center"/>
              <w:rPr>
                <w:bCs/>
              </w:rPr>
            </w:pPr>
            <w:r w:rsidRPr="00C32DCC">
              <w:rPr>
                <w:bCs/>
              </w:rPr>
              <w:t>Ante Grabovac</w:t>
            </w:r>
          </w:p>
        </w:tc>
        <w:tc>
          <w:tcPr>
            <w:tcW w:type="dxa" w:w="1560"/>
            <w:shd w:fill="auto" w:color="auto" w:val="clear"/>
            <w:noWrap/>
            <w:vAlign w:val="center"/>
          </w:tcPr>
          <w:p w:rsidRDefault="00C32DCC" w:rsidP="00C32DCC" w:rsidR="00C32DCC" w:rsidRPr="00C32DCC">
            <w:pPr>
              <w:jc w:val="center"/>
            </w:pPr>
            <w:r w:rsidRPr="00C32DCC">
              <w:t>86639404372</w:t>
            </w:r>
          </w:p>
        </w:tc>
        <w:tc>
          <w:tcPr>
            <w:tcW w:type="dxa" w:w="1559"/>
            <w:shd w:fill="auto" w:color="auto" w:val="clear"/>
            <w:noWrap/>
            <w:vAlign w:val="center"/>
          </w:tcPr>
          <w:p w:rsidRDefault="00C32DCC" w:rsidP="00C64819" w:rsidR="00C32DCC" w:rsidRPr="00C32DCC">
            <w:pPr>
              <w:ind w:right="-108" w:left="-108"/>
              <w:jc w:val="center"/>
            </w:pPr>
            <w:r w:rsidRPr="00C32DCC">
              <w:t>23.915,34</w:t>
            </w:r>
          </w:p>
        </w:tc>
        <w:tc>
          <w:tcPr>
            <w:tcW w:type="dxa" w:w="1559"/>
            <w:shd w:fill="auto" w:color="auto" w:val="clear"/>
            <w:noWrap/>
            <w:vAlign w:val="center"/>
          </w:tcPr>
          <w:p w:rsidRDefault="00C32DCC" w:rsidP="00C64819" w:rsidR="00C32DCC" w:rsidRPr="00C32DCC">
            <w:pPr>
              <w:ind w:right="-108" w:left="-108"/>
              <w:jc w:val="center"/>
            </w:pPr>
            <w:r w:rsidRPr="00C32DCC">
              <w:t>23.915,34</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13.310,17</w:t>
            </w:r>
          </w:p>
        </w:tc>
        <w:tc>
          <w:tcPr>
            <w:tcW w:type="dxa" w:w="1627"/>
            <w:shd w:fill="auto" w:color="auto" w:val="clear"/>
            <w:noWrap/>
            <w:vAlign w:val="center"/>
          </w:tcPr>
          <w:p w:rsidRDefault="00C32DCC" w:rsidP="00C32DCC" w:rsidR="00C32DCC" w:rsidRPr="00C32DCC">
            <w:pPr>
              <w:jc w:val="center"/>
            </w:pPr>
            <w:r w:rsidRPr="00C32DCC">
              <w:t>10.605,17</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69.</w:t>
            </w:r>
          </w:p>
        </w:tc>
        <w:tc>
          <w:tcPr>
            <w:tcW w:type="dxa" w:w="1418"/>
            <w:shd w:fill="auto" w:color="auto" w:val="clear"/>
            <w:vAlign w:val="center"/>
          </w:tcPr>
          <w:p w:rsidRDefault="00C64819" w:rsidP="00C32DCC" w:rsidR="00C32DCC" w:rsidRPr="00C32DCC">
            <w:pPr>
              <w:jc w:val="center"/>
              <w:rPr>
                <w:bCs/>
              </w:rPr>
            </w:pPr>
            <w:r w:rsidRPr="00C32DCC">
              <w:rPr>
                <w:bCs/>
              </w:rPr>
              <w:t>Mirela Babić</w:t>
            </w:r>
          </w:p>
        </w:tc>
        <w:tc>
          <w:tcPr>
            <w:tcW w:type="dxa" w:w="1560"/>
            <w:shd w:fill="auto" w:color="auto" w:val="clear"/>
            <w:noWrap/>
            <w:vAlign w:val="center"/>
          </w:tcPr>
          <w:p w:rsidRDefault="00C32DCC" w:rsidP="00C32DCC" w:rsidR="00C32DCC" w:rsidRPr="00C32DCC">
            <w:pPr>
              <w:jc w:val="center"/>
            </w:pPr>
            <w:r w:rsidRPr="00C32DCC">
              <w:t>76692323244</w:t>
            </w:r>
          </w:p>
        </w:tc>
        <w:tc>
          <w:tcPr>
            <w:tcW w:type="dxa" w:w="1559"/>
            <w:shd w:fill="auto" w:color="auto" w:val="clear"/>
            <w:noWrap/>
            <w:vAlign w:val="center"/>
          </w:tcPr>
          <w:p w:rsidRDefault="00C32DCC" w:rsidP="00C64819" w:rsidR="00C32DCC" w:rsidRPr="00C32DCC">
            <w:pPr>
              <w:ind w:right="-108" w:left="-108"/>
              <w:jc w:val="center"/>
            </w:pPr>
            <w:r w:rsidRPr="00C32DCC">
              <w:t>37.076,62</w:t>
            </w:r>
          </w:p>
        </w:tc>
        <w:tc>
          <w:tcPr>
            <w:tcW w:type="dxa" w:w="1559"/>
            <w:shd w:fill="auto" w:color="auto" w:val="clear"/>
            <w:noWrap/>
            <w:vAlign w:val="center"/>
          </w:tcPr>
          <w:p w:rsidRDefault="00C32DCC" w:rsidP="00C64819" w:rsidR="00C32DCC" w:rsidRPr="00C32DCC">
            <w:pPr>
              <w:ind w:right="-108" w:left="-108"/>
              <w:jc w:val="center"/>
            </w:pPr>
            <w:r w:rsidRPr="00C32DCC">
              <w:t>37.076,62</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13.626,63</w:t>
            </w:r>
          </w:p>
        </w:tc>
        <w:tc>
          <w:tcPr>
            <w:tcW w:type="dxa" w:w="1627"/>
            <w:shd w:fill="auto" w:color="auto" w:val="clear"/>
            <w:noWrap/>
            <w:vAlign w:val="center"/>
          </w:tcPr>
          <w:p w:rsidRDefault="00C32DCC" w:rsidP="00C32DCC" w:rsidR="00C32DCC" w:rsidRPr="00C32DCC">
            <w:pPr>
              <w:jc w:val="center"/>
            </w:pPr>
            <w:r w:rsidRPr="00C32DCC">
              <w:t>23.449,99</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70.</w:t>
            </w:r>
          </w:p>
        </w:tc>
        <w:tc>
          <w:tcPr>
            <w:tcW w:type="dxa" w:w="1418"/>
            <w:shd w:fill="auto" w:color="auto" w:val="clear"/>
            <w:vAlign w:val="center"/>
          </w:tcPr>
          <w:p w:rsidRDefault="00C64819" w:rsidP="00C32DCC" w:rsidR="00C32DCC" w:rsidRPr="00C32DCC">
            <w:pPr>
              <w:jc w:val="center"/>
              <w:rPr>
                <w:bCs/>
              </w:rPr>
            </w:pPr>
            <w:r w:rsidRPr="00C32DCC">
              <w:rPr>
                <w:bCs/>
              </w:rPr>
              <w:t>Ozrena Grizelj</w:t>
            </w:r>
          </w:p>
        </w:tc>
        <w:tc>
          <w:tcPr>
            <w:tcW w:type="dxa" w:w="1560"/>
            <w:shd w:fill="auto" w:color="auto" w:val="clear"/>
            <w:noWrap/>
            <w:vAlign w:val="center"/>
          </w:tcPr>
          <w:p w:rsidRDefault="00C32DCC" w:rsidP="00C32DCC" w:rsidR="00C32DCC" w:rsidRPr="00C32DCC">
            <w:pPr>
              <w:jc w:val="center"/>
            </w:pPr>
            <w:r w:rsidRPr="00C32DCC">
              <w:t>23996497578</w:t>
            </w:r>
          </w:p>
        </w:tc>
        <w:tc>
          <w:tcPr>
            <w:tcW w:type="dxa" w:w="1559"/>
            <w:shd w:fill="auto" w:color="auto" w:val="clear"/>
            <w:noWrap/>
            <w:vAlign w:val="center"/>
          </w:tcPr>
          <w:p w:rsidRDefault="00C32DCC" w:rsidP="00C64819" w:rsidR="00C32DCC" w:rsidRPr="00C32DCC">
            <w:pPr>
              <w:ind w:right="-108" w:left="-108"/>
              <w:jc w:val="center"/>
            </w:pPr>
            <w:r w:rsidRPr="00C32DCC">
              <w:t>128.774,48</w:t>
            </w:r>
          </w:p>
        </w:tc>
        <w:tc>
          <w:tcPr>
            <w:tcW w:type="dxa" w:w="1559"/>
            <w:shd w:fill="auto" w:color="auto" w:val="clear"/>
            <w:noWrap/>
            <w:vAlign w:val="center"/>
          </w:tcPr>
          <w:p w:rsidRDefault="00C32DCC" w:rsidP="00C64819" w:rsidR="00C32DCC" w:rsidRPr="00C32DCC">
            <w:pPr>
              <w:ind w:right="-108" w:left="-108"/>
              <w:jc w:val="center"/>
            </w:pPr>
            <w:r w:rsidRPr="00C32DCC">
              <w:t>128.774,48</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24.949,97</w:t>
            </w:r>
          </w:p>
        </w:tc>
        <w:tc>
          <w:tcPr>
            <w:tcW w:type="dxa" w:w="1627"/>
            <w:shd w:fill="auto" w:color="auto" w:val="clear"/>
            <w:noWrap/>
            <w:vAlign w:val="center"/>
          </w:tcPr>
          <w:p w:rsidRDefault="00C32DCC" w:rsidP="00C32DCC" w:rsidR="00C32DCC" w:rsidRPr="00C32DCC">
            <w:pPr>
              <w:jc w:val="center"/>
            </w:pPr>
            <w:r w:rsidRPr="00C32DCC">
              <w:t>103.824,51</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71.</w:t>
            </w:r>
          </w:p>
        </w:tc>
        <w:tc>
          <w:tcPr>
            <w:tcW w:type="dxa" w:w="1418"/>
            <w:shd w:fill="auto" w:color="auto" w:val="clear"/>
            <w:vAlign w:val="center"/>
          </w:tcPr>
          <w:p w:rsidRDefault="00C64819" w:rsidP="00C32DCC" w:rsidR="00C32DCC" w:rsidRPr="00C32DCC">
            <w:pPr>
              <w:jc w:val="center"/>
              <w:rPr>
                <w:bCs/>
              </w:rPr>
            </w:pPr>
            <w:r w:rsidRPr="00C32DCC">
              <w:rPr>
                <w:bCs/>
              </w:rPr>
              <w:t>Ante Topić</w:t>
            </w:r>
          </w:p>
        </w:tc>
        <w:tc>
          <w:tcPr>
            <w:tcW w:type="dxa" w:w="1560"/>
            <w:shd w:fill="auto" w:color="auto" w:val="clear"/>
            <w:noWrap/>
            <w:vAlign w:val="center"/>
          </w:tcPr>
          <w:p w:rsidRDefault="00C32DCC" w:rsidP="00C32DCC" w:rsidR="00C32DCC" w:rsidRPr="00C32DCC">
            <w:pPr>
              <w:jc w:val="center"/>
            </w:pPr>
            <w:r w:rsidRPr="00C32DCC">
              <w:t>74689827335</w:t>
            </w:r>
          </w:p>
        </w:tc>
        <w:tc>
          <w:tcPr>
            <w:tcW w:type="dxa" w:w="1559"/>
            <w:shd w:fill="auto" w:color="auto" w:val="clear"/>
            <w:noWrap/>
            <w:vAlign w:val="center"/>
          </w:tcPr>
          <w:p w:rsidRDefault="00C32DCC" w:rsidP="00C64819" w:rsidR="00C32DCC" w:rsidRPr="00C32DCC">
            <w:pPr>
              <w:ind w:right="-108" w:left="-108"/>
              <w:jc w:val="center"/>
            </w:pPr>
            <w:r w:rsidRPr="00C32DCC">
              <w:t>141.209,07</w:t>
            </w:r>
          </w:p>
        </w:tc>
        <w:tc>
          <w:tcPr>
            <w:tcW w:type="dxa" w:w="1559"/>
            <w:shd w:fill="auto" w:color="auto" w:val="clear"/>
            <w:noWrap/>
            <w:vAlign w:val="center"/>
          </w:tcPr>
          <w:p w:rsidRDefault="00C32DCC" w:rsidP="00C64819" w:rsidR="00C32DCC" w:rsidRPr="00C32DCC">
            <w:pPr>
              <w:ind w:right="-108" w:left="-108"/>
              <w:jc w:val="center"/>
            </w:pPr>
            <w:r w:rsidRPr="00C32DCC">
              <w:t>141.209,07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28.326,09</w:t>
            </w:r>
          </w:p>
        </w:tc>
        <w:tc>
          <w:tcPr>
            <w:tcW w:type="dxa" w:w="1627"/>
            <w:shd w:fill="auto" w:color="auto" w:val="clear"/>
            <w:noWrap/>
            <w:vAlign w:val="center"/>
          </w:tcPr>
          <w:p w:rsidRDefault="00C32DCC" w:rsidP="00C32DCC" w:rsidR="00C32DCC" w:rsidRPr="00C32DCC">
            <w:pPr>
              <w:jc w:val="center"/>
            </w:pPr>
            <w:r w:rsidRPr="00C32DCC">
              <w:t>112.882,98</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72.</w:t>
            </w:r>
          </w:p>
        </w:tc>
        <w:tc>
          <w:tcPr>
            <w:tcW w:type="dxa" w:w="1418"/>
            <w:shd w:fill="auto" w:color="auto" w:val="clear"/>
            <w:vAlign w:val="center"/>
          </w:tcPr>
          <w:p w:rsidRDefault="00C64819" w:rsidP="00C32DCC" w:rsidR="00C32DCC" w:rsidRPr="00C32DCC">
            <w:pPr>
              <w:jc w:val="center"/>
              <w:rPr>
                <w:bCs/>
              </w:rPr>
            </w:pPr>
            <w:r w:rsidRPr="00C32DCC">
              <w:rPr>
                <w:bCs/>
              </w:rPr>
              <w:t>Ante Milardović</w:t>
            </w:r>
          </w:p>
        </w:tc>
        <w:tc>
          <w:tcPr>
            <w:tcW w:type="dxa" w:w="1560"/>
            <w:shd w:fill="auto" w:color="auto" w:val="clear"/>
            <w:noWrap/>
            <w:vAlign w:val="center"/>
          </w:tcPr>
          <w:p w:rsidRDefault="00C32DCC" w:rsidP="00C32DCC" w:rsidR="00C32DCC" w:rsidRPr="00C32DCC">
            <w:pPr>
              <w:jc w:val="center"/>
            </w:pPr>
            <w:r w:rsidRPr="00C32DCC">
              <w:t>87493365259</w:t>
            </w:r>
          </w:p>
        </w:tc>
        <w:tc>
          <w:tcPr>
            <w:tcW w:type="dxa" w:w="1559"/>
            <w:shd w:fill="auto" w:color="auto" w:val="clear"/>
            <w:noWrap/>
            <w:vAlign w:val="center"/>
          </w:tcPr>
          <w:p w:rsidRDefault="00C32DCC" w:rsidP="00C64819" w:rsidR="00C32DCC" w:rsidRPr="00C32DCC">
            <w:pPr>
              <w:ind w:right="-108" w:left="-108"/>
              <w:jc w:val="center"/>
            </w:pPr>
            <w:r w:rsidRPr="00C32DCC">
              <w:t>140.707,01</w:t>
            </w:r>
          </w:p>
        </w:tc>
        <w:tc>
          <w:tcPr>
            <w:tcW w:type="dxa" w:w="1559"/>
            <w:shd w:fill="auto" w:color="auto" w:val="clear"/>
            <w:noWrap/>
            <w:vAlign w:val="center"/>
          </w:tcPr>
          <w:p w:rsidRDefault="00C32DCC" w:rsidP="00C64819" w:rsidR="00C32DCC" w:rsidRPr="00C32DCC">
            <w:pPr>
              <w:ind w:right="-108" w:left="-108"/>
              <w:jc w:val="center"/>
            </w:pPr>
            <w:r w:rsidRPr="00C32DCC">
              <w:t>140.707,01</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34.052,23</w:t>
            </w:r>
          </w:p>
        </w:tc>
        <w:tc>
          <w:tcPr>
            <w:tcW w:type="dxa" w:w="1627"/>
            <w:shd w:fill="auto" w:color="auto" w:val="clear"/>
            <w:noWrap/>
            <w:vAlign w:val="center"/>
          </w:tcPr>
          <w:p w:rsidRDefault="00C32DCC" w:rsidP="00C32DCC" w:rsidR="00C32DCC" w:rsidRPr="00C32DCC">
            <w:pPr>
              <w:jc w:val="center"/>
            </w:pPr>
            <w:r w:rsidRPr="00C32DCC">
              <w:t>106.654,78</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73.</w:t>
            </w:r>
          </w:p>
        </w:tc>
        <w:tc>
          <w:tcPr>
            <w:tcW w:type="dxa" w:w="1418"/>
            <w:shd w:fill="auto" w:color="auto" w:val="clear"/>
            <w:vAlign w:val="center"/>
          </w:tcPr>
          <w:p w:rsidRDefault="00C64819" w:rsidP="00C32DCC" w:rsidR="00C32DCC" w:rsidRPr="00C32DCC">
            <w:pPr>
              <w:jc w:val="center"/>
              <w:rPr>
                <w:bCs/>
              </w:rPr>
            </w:pPr>
            <w:r w:rsidRPr="00C32DCC">
              <w:rPr>
                <w:bCs/>
              </w:rPr>
              <w:t>Branko Gabelica</w:t>
            </w:r>
          </w:p>
        </w:tc>
        <w:tc>
          <w:tcPr>
            <w:tcW w:type="dxa" w:w="1560"/>
            <w:shd w:fill="auto" w:color="auto" w:val="clear"/>
            <w:noWrap/>
            <w:vAlign w:val="center"/>
          </w:tcPr>
          <w:p w:rsidRDefault="00C32DCC" w:rsidP="00C32DCC" w:rsidR="00C32DCC" w:rsidRPr="00C32DCC">
            <w:pPr>
              <w:jc w:val="center"/>
            </w:pPr>
            <w:r w:rsidRPr="00C32DCC">
              <w:t>66509336977</w:t>
            </w:r>
          </w:p>
        </w:tc>
        <w:tc>
          <w:tcPr>
            <w:tcW w:type="dxa" w:w="1559"/>
            <w:shd w:fill="auto" w:color="auto" w:val="clear"/>
            <w:noWrap/>
            <w:vAlign w:val="center"/>
          </w:tcPr>
          <w:p w:rsidRDefault="00C32DCC" w:rsidP="00C64819" w:rsidR="00C32DCC" w:rsidRPr="00C32DCC">
            <w:pPr>
              <w:ind w:right="-108" w:left="-108"/>
              <w:jc w:val="center"/>
            </w:pPr>
            <w:r w:rsidRPr="00C32DCC">
              <w:t>156.554,49</w:t>
            </w:r>
          </w:p>
        </w:tc>
        <w:tc>
          <w:tcPr>
            <w:tcW w:type="dxa" w:w="1559"/>
            <w:shd w:fill="auto" w:color="auto" w:val="clear"/>
            <w:noWrap/>
            <w:vAlign w:val="center"/>
          </w:tcPr>
          <w:p w:rsidRDefault="00C32DCC" w:rsidP="00C64819" w:rsidR="00C32DCC" w:rsidRPr="00C32DCC">
            <w:pPr>
              <w:ind w:right="-108" w:left="-108"/>
              <w:jc w:val="center"/>
            </w:pPr>
            <w:r w:rsidRPr="00C32DCC">
              <w:t>156.554,49</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30.630,40</w:t>
            </w:r>
          </w:p>
        </w:tc>
        <w:tc>
          <w:tcPr>
            <w:tcW w:type="dxa" w:w="1627"/>
            <w:shd w:fill="auto" w:color="auto" w:val="clear"/>
            <w:noWrap/>
            <w:vAlign w:val="center"/>
          </w:tcPr>
          <w:p w:rsidRDefault="00C32DCC" w:rsidP="00C32DCC" w:rsidR="00C32DCC" w:rsidRPr="00C32DCC">
            <w:pPr>
              <w:jc w:val="center"/>
            </w:pPr>
            <w:r w:rsidRPr="00C32DCC">
              <w:t>125.924,09</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74.</w:t>
            </w:r>
          </w:p>
        </w:tc>
        <w:tc>
          <w:tcPr>
            <w:tcW w:type="dxa" w:w="1418"/>
            <w:shd w:fill="auto" w:color="auto" w:val="clear"/>
            <w:vAlign w:val="center"/>
          </w:tcPr>
          <w:p w:rsidRDefault="00C64819" w:rsidP="00C32DCC" w:rsidR="00C32DCC" w:rsidRPr="00C32DCC">
            <w:pPr>
              <w:jc w:val="center"/>
              <w:rPr>
                <w:bCs/>
              </w:rPr>
            </w:pPr>
            <w:r w:rsidRPr="00C32DCC">
              <w:rPr>
                <w:bCs/>
              </w:rPr>
              <w:t>Tomislav Vrljić</w:t>
            </w:r>
          </w:p>
        </w:tc>
        <w:tc>
          <w:tcPr>
            <w:tcW w:type="dxa" w:w="1560"/>
            <w:shd w:fill="auto" w:color="auto" w:val="clear"/>
            <w:noWrap/>
            <w:vAlign w:val="center"/>
          </w:tcPr>
          <w:p w:rsidRDefault="00C32DCC" w:rsidP="00C32DCC" w:rsidR="00C32DCC" w:rsidRPr="00C32DCC">
            <w:pPr>
              <w:jc w:val="center"/>
            </w:pPr>
            <w:r w:rsidRPr="00C32DCC">
              <w:t>14394502879</w:t>
            </w:r>
          </w:p>
        </w:tc>
        <w:tc>
          <w:tcPr>
            <w:tcW w:type="dxa" w:w="1559"/>
            <w:shd w:fill="auto" w:color="auto" w:val="clear"/>
            <w:noWrap/>
            <w:vAlign w:val="center"/>
          </w:tcPr>
          <w:p w:rsidRDefault="00C32DCC" w:rsidP="00C64819" w:rsidR="00C32DCC" w:rsidRPr="00C32DCC">
            <w:pPr>
              <w:ind w:right="-108" w:left="-108"/>
              <w:jc w:val="center"/>
            </w:pPr>
            <w:r w:rsidRPr="00C32DCC">
              <w:t>117.419,37</w:t>
            </w:r>
          </w:p>
        </w:tc>
        <w:tc>
          <w:tcPr>
            <w:tcW w:type="dxa" w:w="1559"/>
            <w:shd w:fill="auto" w:color="auto" w:val="clear"/>
            <w:noWrap/>
            <w:vAlign w:val="center"/>
          </w:tcPr>
          <w:p w:rsidRDefault="00C32DCC" w:rsidP="00C64819" w:rsidR="00C32DCC" w:rsidRPr="00C32DCC">
            <w:pPr>
              <w:ind w:right="-108" w:left="-108"/>
              <w:jc w:val="center"/>
            </w:pPr>
            <w:r w:rsidRPr="00C32DCC">
              <w:t>117.419,37</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27.583,29</w:t>
            </w:r>
          </w:p>
        </w:tc>
        <w:tc>
          <w:tcPr>
            <w:tcW w:type="dxa" w:w="1627"/>
            <w:shd w:fill="auto" w:color="auto" w:val="clear"/>
            <w:noWrap/>
            <w:vAlign w:val="center"/>
          </w:tcPr>
          <w:p w:rsidRDefault="00C32DCC" w:rsidP="00C32DCC" w:rsidR="00C32DCC" w:rsidRPr="00C32DCC">
            <w:pPr>
              <w:jc w:val="center"/>
            </w:pPr>
            <w:r w:rsidRPr="00C32DCC">
              <w:t>89.836,08</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75.</w:t>
            </w:r>
          </w:p>
        </w:tc>
        <w:tc>
          <w:tcPr>
            <w:tcW w:type="dxa" w:w="1418"/>
            <w:shd w:fill="auto" w:color="auto" w:val="clear"/>
            <w:vAlign w:val="center"/>
          </w:tcPr>
          <w:p w:rsidRDefault="00C64819" w:rsidP="00C32DCC" w:rsidR="00C32DCC" w:rsidRPr="00C32DCC">
            <w:pPr>
              <w:jc w:val="center"/>
              <w:rPr>
                <w:bCs/>
              </w:rPr>
            </w:pPr>
            <w:r w:rsidRPr="00C32DCC">
              <w:rPr>
                <w:bCs/>
              </w:rPr>
              <w:t>Milan Pujić</w:t>
            </w:r>
          </w:p>
        </w:tc>
        <w:tc>
          <w:tcPr>
            <w:tcW w:type="dxa" w:w="1560"/>
            <w:shd w:fill="auto" w:color="auto" w:val="clear"/>
            <w:noWrap/>
            <w:vAlign w:val="center"/>
          </w:tcPr>
          <w:p w:rsidRDefault="00C32DCC" w:rsidP="00C32DCC" w:rsidR="00C32DCC" w:rsidRPr="00C32DCC">
            <w:pPr>
              <w:jc w:val="center"/>
            </w:pPr>
            <w:r w:rsidRPr="00C32DCC">
              <w:t>67722682785</w:t>
            </w:r>
          </w:p>
        </w:tc>
        <w:tc>
          <w:tcPr>
            <w:tcW w:type="dxa" w:w="1559"/>
            <w:shd w:fill="auto" w:color="auto" w:val="clear"/>
            <w:noWrap/>
            <w:vAlign w:val="center"/>
          </w:tcPr>
          <w:p w:rsidRDefault="00C32DCC" w:rsidP="00C64819" w:rsidR="00C32DCC" w:rsidRPr="00C32DCC">
            <w:pPr>
              <w:ind w:right="-108" w:left="-108"/>
              <w:jc w:val="center"/>
            </w:pPr>
            <w:r w:rsidRPr="00C32DCC">
              <w:t>113.706,70</w:t>
            </w:r>
          </w:p>
        </w:tc>
        <w:tc>
          <w:tcPr>
            <w:tcW w:type="dxa" w:w="1559"/>
            <w:shd w:fill="auto" w:color="auto" w:val="clear"/>
            <w:noWrap/>
            <w:vAlign w:val="center"/>
          </w:tcPr>
          <w:p w:rsidRDefault="00C32DCC" w:rsidP="00C64819" w:rsidR="00C32DCC" w:rsidRPr="00C32DCC">
            <w:pPr>
              <w:ind w:right="-108" w:left="-108"/>
              <w:jc w:val="center"/>
            </w:pPr>
            <w:r w:rsidRPr="00C32DCC">
              <w:t>113.706,70</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28.891,17</w:t>
            </w:r>
          </w:p>
        </w:tc>
        <w:tc>
          <w:tcPr>
            <w:tcW w:type="dxa" w:w="1627"/>
            <w:shd w:fill="auto" w:color="auto" w:val="clear"/>
            <w:noWrap/>
            <w:vAlign w:val="center"/>
          </w:tcPr>
          <w:p w:rsidRDefault="00C32DCC" w:rsidP="00C32DCC" w:rsidR="00C32DCC" w:rsidRPr="00C32DCC">
            <w:pPr>
              <w:jc w:val="center"/>
            </w:pPr>
            <w:r w:rsidRPr="00C32DCC">
              <w:t>84.815,53</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76.</w:t>
            </w:r>
          </w:p>
        </w:tc>
        <w:tc>
          <w:tcPr>
            <w:tcW w:type="dxa" w:w="1418"/>
            <w:shd w:fill="auto" w:color="auto" w:val="clear"/>
            <w:vAlign w:val="center"/>
          </w:tcPr>
          <w:p w:rsidRDefault="00C64819" w:rsidP="00C32DCC" w:rsidR="00C32DCC" w:rsidRPr="00C32DCC">
            <w:pPr>
              <w:jc w:val="center"/>
              <w:rPr>
                <w:bCs/>
              </w:rPr>
            </w:pPr>
            <w:r w:rsidRPr="00C32DCC">
              <w:rPr>
                <w:bCs/>
              </w:rPr>
              <w:t>Dražana Vujčić</w:t>
            </w:r>
          </w:p>
        </w:tc>
        <w:tc>
          <w:tcPr>
            <w:tcW w:type="dxa" w:w="1560"/>
            <w:shd w:fill="auto" w:color="auto" w:val="clear"/>
            <w:noWrap/>
            <w:vAlign w:val="center"/>
          </w:tcPr>
          <w:p w:rsidRDefault="00C32DCC" w:rsidP="00C32DCC" w:rsidR="00C32DCC" w:rsidRPr="00C32DCC">
            <w:pPr>
              <w:jc w:val="center"/>
            </w:pPr>
            <w:r w:rsidRPr="00C32DCC">
              <w:t>24104288793</w:t>
            </w:r>
          </w:p>
        </w:tc>
        <w:tc>
          <w:tcPr>
            <w:tcW w:type="dxa" w:w="1559"/>
            <w:shd w:fill="auto" w:color="auto" w:val="clear"/>
            <w:noWrap/>
            <w:vAlign w:val="center"/>
          </w:tcPr>
          <w:p w:rsidRDefault="00C32DCC" w:rsidP="00C64819" w:rsidR="00C32DCC" w:rsidRPr="00C32DCC">
            <w:pPr>
              <w:ind w:right="-108" w:left="-108"/>
              <w:jc w:val="center"/>
            </w:pPr>
            <w:r w:rsidRPr="00C32DCC">
              <w:t>108.106,03</w:t>
            </w:r>
          </w:p>
        </w:tc>
        <w:tc>
          <w:tcPr>
            <w:tcW w:type="dxa" w:w="1559"/>
            <w:shd w:fill="auto" w:color="auto" w:val="clear"/>
            <w:noWrap/>
            <w:vAlign w:val="center"/>
          </w:tcPr>
          <w:p w:rsidRDefault="00C32DCC" w:rsidP="00C64819" w:rsidR="00C32DCC" w:rsidRPr="00C32DCC">
            <w:pPr>
              <w:ind w:right="-108" w:left="-108"/>
              <w:jc w:val="center"/>
            </w:pPr>
            <w:r w:rsidRPr="00C32DCC">
              <w:t>108.106,03</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27.550,38</w:t>
            </w:r>
          </w:p>
        </w:tc>
        <w:tc>
          <w:tcPr>
            <w:tcW w:type="dxa" w:w="1627"/>
            <w:shd w:fill="auto" w:color="auto" w:val="clear"/>
            <w:noWrap/>
            <w:vAlign w:val="center"/>
          </w:tcPr>
          <w:p w:rsidRDefault="00C32DCC" w:rsidP="00C32DCC" w:rsidR="00C32DCC" w:rsidRPr="00C32DCC">
            <w:pPr>
              <w:jc w:val="center"/>
            </w:pPr>
            <w:r w:rsidRPr="00C32DCC">
              <w:t>80.555,65</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77.</w:t>
            </w:r>
          </w:p>
        </w:tc>
        <w:tc>
          <w:tcPr>
            <w:tcW w:type="dxa" w:w="1418"/>
            <w:shd w:fill="auto" w:color="auto" w:val="clear"/>
            <w:vAlign w:val="center"/>
          </w:tcPr>
          <w:p w:rsidRDefault="00C64819" w:rsidP="00C32DCC" w:rsidR="00C32DCC" w:rsidRPr="00C32DCC">
            <w:pPr>
              <w:jc w:val="center"/>
              <w:rPr>
                <w:bCs/>
              </w:rPr>
            </w:pPr>
            <w:r w:rsidRPr="00C32DCC">
              <w:rPr>
                <w:bCs/>
              </w:rPr>
              <w:t>Ljupko Ljubičić</w:t>
            </w:r>
          </w:p>
        </w:tc>
        <w:tc>
          <w:tcPr>
            <w:tcW w:type="dxa" w:w="1560"/>
            <w:shd w:fill="auto" w:color="auto" w:val="clear"/>
            <w:noWrap/>
            <w:vAlign w:val="center"/>
          </w:tcPr>
          <w:p w:rsidRDefault="00C32DCC" w:rsidP="00C32DCC" w:rsidR="00C32DCC" w:rsidRPr="00C32DCC">
            <w:pPr>
              <w:jc w:val="center"/>
            </w:pPr>
            <w:r w:rsidRPr="00C32DCC">
              <w:t>44797605630</w:t>
            </w:r>
          </w:p>
        </w:tc>
        <w:tc>
          <w:tcPr>
            <w:tcW w:type="dxa" w:w="1559"/>
            <w:shd w:fill="auto" w:color="auto" w:val="clear"/>
            <w:noWrap/>
            <w:vAlign w:val="center"/>
          </w:tcPr>
          <w:p w:rsidRDefault="00C32DCC" w:rsidP="00C64819" w:rsidR="00C32DCC" w:rsidRPr="00C32DCC">
            <w:pPr>
              <w:ind w:right="-108" w:left="-108"/>
              <w:jc w:val="center"/>
            </w:pPr>
            <w:r w:rsidRPr="00C32DCC">
              <w:t>109.932,92</w:t>
            </w:r>
          </w:p>
        </w:tc>
        <w:tc>
          <w:tcPr>
            <w:tcW w:type="dxa" w:w="1559"/>
            <w:shd w:fill="auto" w:color="auto" w:val="clear"/>
            <w:noWrap/>
            <w:vAlign w:val="center"/>
          </w:tcPr>
          <w:p w:rsidRDefault="00C32DCC" w:rsidP="00C64819" w:rsidR="00C32DCC" w:rsidRPr="00C32DCC">
            <w:pPr>
              <w:ind w:right="-108" w:left="-108"/>
              <w:jc w:val="center"/>
            </w:pPr>
            <w:r w:rsidRPr="00C32DCC">
              <w:t>109.932,92</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32DCC" w:rsidP="00C32DCC" w:rsidR="00C32DCC" w:rsidRPr="00C32DCC">
            <w:pPr>
              <w:jc w:val="center"/>
            </w:pPr>
            <w:r w:rsidRPr="00C32DCC">
              <w:t>35.731,66</w:t>
            </w:r>
          </w:p>
        </w:tc>
        <w:tc>
          <w:tcPr>
            <w:tcW w:type="dxa" w:w="1627"/>
            <w:shd w:fill="auto" w:color="auto" w:val="clear"/>
            <w:noWrap/>
            <w:vAlign w:val="center"/>
          </w:tcPr>
          <w:p w:rsidRDefault="00C32DCC" w:rsidP="00C32DCC" w:rsidR="00C32DCC" w:rsidRPr="00C32DCC">
            <w:pPr>
              <w:jc w:val="center"/>
            </w:pPr>
            <w:r w:rsidRPr="00C32DCC">
              <w:t>74.201,26</w:t>
            </w:r>
          </w:p>
        </w:tc>
      </w:tr>
      <w:tr w:rsidTr="005E4BDB" w:rsidR="00C64819" w:rsidRPr="00C32DCC">
        <w:trPr>
          <w:trHeight w:val="1455"/>
          <w:jc w:val="center"/>
        </w:trPr>
        <w:tc>
          <w:tcPr>
            <w:tcW w:type="dxa" w:w="495"/>
            <w:shd w:fill="auto" w:color="auto" w:val="clear"/>
            <w:vAlign w:val="center"/>
          </w:tcPr>
          <w:p w:rsidRDefault="00C32DCC" w:rsidP="00C64819" w:rsidR="00C32DCC" w:rsidRPr="00C32DCC">
            <w:pPr>
              <w:ind w:right="-108" w:left="-38"/>
              <w:jc w:val="center"/>
            </w:pPr>
            <w:r w:rsidRPr="00C32DCC">
              <w:t>78.</w:t>
            </w:r>
          </w:p>
        </w:tc>
        <w:tc>
          <w:tcPr>
            <w:tcW w:type="dxa" w:w="1418"/>
            <w:shd w:fill="auto" w:color="auto" w:val="clear"/>
            <w:vAlign w:val="center"/>
          </w:tcPr>
          <w:p w:rsidRDefault="00C64819" w:rsidP="00C32DCC" w:rsidR="00C32DCC" w:rsidRPr="00C32DCC">
            <w:pPr>
              <w:jc w:val="center"/>
              <w:rPr>
                <w:bCs/>
              </w:rPr>
            </w:pPr>
            <w:r w:rsidRPr="00C32DCC">
              <w:rPr>
                <w:bCs/>
              </w:rPr>
              <w:t>Mirko Jelavić</w:t>
            </w:r>
          </w:p>
        </w:tc>
        <w:tc>
          <w:tcPr>
            <w:tcW w:type="dxa" w:w="1560"/>
            <w:shd w:fill="auto" w:color="auto" w:val="clear"/>
            <w:noWrap/>
            <w:vAlign w:val="center"/>
          </w:tcPr>
          <w:p w:rsidRDefault="00C32DCC" w:rsidP="00C32DCC" w:rsidR="00C32DCC" w:rsidRPr="00C32DCC">
            <w:pPr>
              <w:jc w:val="center"/>
            </w:pPr>
            <w:r w:rsidRPr="00C32DCC">
              <w:t>48835391603</w:t>
            </w:r>
          </w:p>
        </w:tc>
        <w:tc>
          <w:tcPr>
            <w:tcW w:type="dxa" w:w="1559"/>
            <w:shd w:fill="auto" w:color="auto" w:val="clear"/>
            <w:noWrap/>
            <w:vAlign w:val="center"/>
          </w:tcPr>
          <w:p w:rsidRDefault="00C32DCC" w:rsidP="00C64819" w:rsidR="00C32DCC" w:rsidRPr="00C32DCC">
            <w:pPr>
              <w:ind w:right="-108" w:left="-108"/>
              <w:jc w:val="center"/>
            </w:pPr>
            <w:r w:rsidRPr="00C32DCC">
              <w:t>5.507,74</w:t>
            </w:r>
          </w:p>
        </w:tc>
        <w:tc>
          <w:tcPr>
            <w:tcW w:type="dxa" w:w="1559"/>
            <w:shd w:fill="auto" w:color="auto" w:val="clear"/>
            <w:noWrap/>
            <w:vAlign w:val="center"/>
          </w:tcPr>
          <w:p w:rsidRDefault="00C32DCC" w:rsidP="00C64819" w:rsidR="00C32DCC" w:rsidRPr="00C32DCC">
            <w:pPr>
              <w:ind w:right="-108" w:left="-108"/>
              <w:jc w:val="center"/>
            </w:pPr>
            <w:r w:rsidRPr="00C32DCC">
              <w:t>5.507,74</w:t>
            </w:r>
          </w:p>
        </w:tc>
        <w:tc>
          <w:tcPr>
            <w:tcW w:type="dxa" w:w="992"/>
            <w:shd w:fill="auto" w:color="auto" w:val="clear"/>
            <w:noWrap/>
            <w:vAlign w:val="center"/>
          </w:tcPr>
          <w:p w:rsidRDefault="00C32DCC" w:rsidP="00C32DCC" w:rsidR="00C32DCC" w:rsidRPr="00C32DCC">
            <w:pPr>
              <w:jc w:val="center"/>
            </w:pPr>
            <w:r w:rsidRPr="00C32DCC">
              <w:t>0,00</w:t>
            </w:r>
          </w:p>
        </w:tc>
        <w:tc>
          <w:tcPr>
            <w:tcW w:type="dxa" w:w="1418"/>
            <w:shd w:fill="auto" w:color="auto" w:val="clear"/>
            <w:noWrap/>
            <w:vAlign w:val="center"/>
          </w:tcPr>
          <w:p w:rsidRDefault="00C64819" w:rsidP="00C32DCC" w:rsidR="00C32DCC" w:rsidRPr="00C32DCC">
            <w:pPr>
              <w:jc w:val="center"/>
            </w:pPr>
            <w:r>
              <w:t>0,00</w:t>
            </w:r>
          </w:p>
        </w:tc>
        <w:tc>
          <w:tcPr>
            <w:tcW w:type="dxa" w:w="1627"/>
            <w:shd w:fill="auto" w:color="auto" w:val="clear"/>
            <w:noWrap/>
            <w:vAlign w:val="center"/>
          </w:tcPr>
          <w:p w:rsidRDefault="00C32DCC" w:rsidP="00C32DCC" w:rsidR="00C32DCC" w:rsidRPr="00C32DCC">
            <w:pPr>
              <w:jc w:val="center"/>
            </w:pPr>
            <w:r w:rsidRPr="00C32DCC">
              <w:t>5.507,74</w:t>
            </w:r>
          </w:p>
        </w:tc>
      </w:tr>
      <w:tr w:rsidTr="003D0594" w:rsidR="003D0594" w:rsidRPr="00C32DCC">
        <w:trPr>
          <w:trHeight w:val="1455"/>
          <w:jc w:val="center"/>
        </w:trPr>
        <w:tc>
          <w:tcPr>
            <w:tcW w:type="dxa" w:w="495"/>
            <w:shd w:fill="auto" w:color="auto" w:val="clear"/>
            <w:vAlign w:val="center"/>
          </w:tcPr>
          <w:p w:rsidRDefault="003D0594" w:rsidP="00C64819" w:rsidR="003D0594" w:rsidRPr="00C32DCC">
            <w:pPr>
              <w:ind w:right="-108" w:left="-38"/>
              <w:jc w:val="center"/>
            </w:pPr>
            <w:r>
              <w:t>79.</w:t>
            </w:r>
          </w:p>
        </w:tc>
        <w:tc>
          <w:tcPr>
            <w:tcW w:type="dxa" w:w="1418"/>
            <w:shd w:fill="auto" w:color="auto" w:val="clear"/>
            <w:vAlign w:val="center"/>
          </w:tcPr>
          <w:p w:rsidRDefault="003D0594" w:rsidP="003D0594" w:rsidR="003D0594" w:rsidRPr="00872BDE">
            <w:pPr>
              <w:jc w:val="center"/>
            </w:pPr>
            <w:r w:rsidRPr="00872BDE">
              <w:t>Agencije za osiguranje radničkih tražbina</w:t>
            </w:r>
          </w:p>
        </w:tc>
        <w:tc>
          <w:tcPr>
            <w:tcW w:type="dxa" w:w="1560"/>
            <w:shd w:fill="auto" w:color="auto" w:val="clear"/>
            <w:noWrap/>
            <w:vAlign w:val="center"/>
          </w:tcPr>
          <w:p w:rsidRDefault="003D0594" w:rsidP="003D0594" w:rsidR="003D0594">
            <w:pPr>
              <w:jc w:val="center"/>
            </w:pPr>
            <w:r w:rsidRPr="00872BDE">
              <w:t>04323472109</w:t>
            </w:r>
          </w:p>
        </w:tc>
        <w:tc>
          <w:tcPr>
            <w:tcW w:type="dxa" w:w="1559"/>
            <w:shd w:fill="auto" w:color="auto" w:val="clear"/>
            <w:noWrap/>
            <w:vAlign w:val="center"/>
          </w:tcPr>
          <w:p w:rsidRDefault="003D0594" w:rsidP="00C64819" w:rsidR="003D0594" w:rsidRPr="00C32DCC">
            <w:pPr>
              <w:ind w:right="-108" w:left="-108"/>
              <w:jc w:val="center"/>
            </w:pPr>
            <w:r>
              <w:t>/</w:t>
            </w:r>
          </w:p>
        </w:tc>
        <w:tc>
          <w:tcPr>
            <w:tcW w:type="dxa" w:w="1559"/>
            <w:shd w:fill="auto" w:color="auto" w:val="clear"/>
            <w:noWrap/>
            <w:vAlign w:val="center"/>
          </w:tcPr>
          <w:p w:rsidRDefault="003D0594" w:rsidP="00C64819" w:rsidR="003D0594" w:rsidRPr="00C32DCC">
            <w:pPr>
              <w:ind w:right="-108" w:left="-108"/>
              <w:jc w:val="center"/>
            </w:pPr>
            <w:r>
              <w:t>/</w:t>
            </w:r>
          </w:p>
        </w:tc>
        <w:tc>
          <w:tcPr>
            <w:tcW w:type="dxa" w:w="992"/>
            <w:shd w:fill="auto" w:color="auto" w:val="clear"/>
            <w:noWrap/>
            <w:vAlign w:val="center"/>
          </w:tcPr>
          <w:p w:rsidRDefault="003D0594" w:rsidP="00C32DCC" w:rsidR="003D0594" w:rsidRPr="00C32DCC">
            <w:pPr>
              <w:jc w:val="center"/>
            </w:pPr>
            <w:r>
              <w:t>/</w:t>
            </w:r>
          </w:p>
        </w:tc>
        <w:tc>
          <w:tcPr>
            <w:tcW w:type="dxa" w:w="1418"/>
            <w:shd w:fill="auto" w:color="auto" w:val="clear"/>
            <w:noWrap/>
            <w:vAlign w:val="center"/>
          </w:tcPr>
          <w:p w:rsidRDefault="003D0594" w:rsidP="00C32DCC" w:rsidR="003D0594">
            <w:pPr>
              <w:jc w:val="center"/>
            </w:pPr>
            <w:r>
              <w:t>/</w:t>
            </w:r>
          </w:p>
        </w:tc>
        <w:tc>
          <w:tcPr>
            <w:tcW w:type="dxa" w:w="1627"/>
            <w:shd w:fill="auto" w:color="auto" w:val="clear"/>
            <w:noWrap/>
            <w:vAlign w:val="center"/>
          </w:tcPr>
          <w:p w:rsidRDefault="003D0594" w:rsidP="00C32DCC" w:rsidR="003D0594" w:rsidRPr="00C32DCC">
            <w:pPr>
              <w:jc w:val="center"/>
            </w:pPr>
            <w:r w:rsidRPr="003D0594">
              <w:t>1.929.388,28</w:t>
            </w:r>
          </w:p>
        </w:tc>
      </w:tr>
      <w:tr w:rsidTr="003D0594" w:rsidR="00C64819" w:rsidRPr="00C32DCC">
        <w:trPr>
          <w:trHeight w:val="1134"/>
          <w:jc w:val="center"/>
        </w:trPr>
        <w:tc>
          <w:tcPr>
            <w:tcW w:type="dxa" w:w="3473"/>
            <w:gridSpan w:val="3"/>
            <w:shd w:fill="auto" w:color="auto" w:val="clear"/>
            <w:vAlign w:val="center"/>
          </w:tcPr>
          <w:p w:rsidRDefault="00C64819" w:rsidP="00C32DCC" w:rsidR="00C64819" w:rsidRPr="00C32DCC">
            <w:pPr>
              <w:jc w:val="center"/>
            </w:pPr>
            <w:r w:rsidRPr="00C32DCC">
              <w:t>UKUPNO:</w:t>
            </w:r>
          </w:p>
        </w:tc>
        <w:tc>
          <w:tcPr>
            <w:tcW w:type="dxa" w:w="1559"/>
            <w:shd w:fill="auto" w:color="auto" w:val="clear"/>
            <w:noWrap/>
            <w:vAlign w:val="center"/>
          </w:tcPr>
          <w:p w:rsidRDefault="00C64819" w:rsidP="00C64819" w:rsidR="00C64819" w:rsidRPr="00F03905">
            <w:pPr>
              <w:ind w:right="-108" w:left="-108"/>
              <w:jc w:val="center"/>
            </w:pPr>
            <w:r w:rsidRPr="00F03905">
              <w:t>21.750.715,19</w:t>
            </w:r>
          </w:p>
        </w:tc>
        <w:tc>
          <w:tcPr>
            <w:tcW w:type="dxa" w:w="1559"/>
            <w:shd w:fill="auto" w:color="auto" w:val="clear"/>
            <w:noWrap/>
            <w:vAlign w:val="center"/>
          </w:tcPr>
          <w:p w:rsidRDefault="00C64819" w:rsidP="00C64819" w:rsidR="00C64819" w:rsidRPr="00F03905">
            <w:pPr>
              <w:ind w:right="-108" w:left="-108"/>
              <w:jc w:val="center"/>
            </w:pPr>
            <w:r w:rsidRPr="00F03905">
              <w:t>21.750.715,19</w:t>
            </w:r>
          </w:p>
        </w:tc>
        <w:tc>
          <w:tcPr>
            <w:tcW w:type="dxa" w:w="992"/>
            <w:shd w:fill="auto" w:color="auto" w:val="clear"/>
            <w:noWrap/>
            <w:vAlign w:val="center"/>
          </w:tcPr>
          <w:p w:rsidRDefault="00C64819" w:rsidP="00C64819" w:rsidR="00C64819" w:rsidRPr="00F03905">
            <w:pPr>
              <w:jc w:val="center"/>
            </w:pPr>
            <w:r>
              <w:t>0,0</w:t>
            </w:r>
            <w:r w:rsidRPr="00F03905">
              <w:t>0</w:t>
            </w:r>
          </w:p>
        </w:tc>
        <w:tc>
          <w:tcPr>
            <w:tcW w:type="dxa" w:w="1418"/>
            <w:shd w:fill="auto" w:color="auto" w:val="clear"/>
            <w:noWrap/>
            <w:vAlign w:val="center"/>
          </w:tcPr>
          <w:p w:rsidRDefault="00C64819" w:rsidP="00C64819" w:rsidR="00C64819" w:rsidRPr="00F03905">
            <w:pPr>
              <w:ind w:right="-108" w:left="-108"/>
              <w:jc w:val="center"/>
            </w:pPr>
            <w:r w:rsidRPr="00F03905">
              <w:t>1</w:t>
            </w:r>
            <w:r>
              <w:t>.</w:t>
            </w:r>
            <w:r w:rsidRPr="00F03905">
              <w:t>929</w:t>
            </w:r>
            <w:r>
              <w:t>.</w:t>
            </w:r>
            <w:r w:rsidRPr="00F03905">
              <w:t>388,28</w:t>
            </w:r>
          </w:p>
        </w:tc>
        <w:tc>
          <w:tcPr>
            <w:tcW w:type="dxa" w:w="1627"/>
            <w:shd w:fill="auto" w:color="auto" w:val="clear"/>
            <w:noWrap/>
            <w:vAlign w:val="center"/>
          </w:tcPr>
          <w:p w:rsidRDefault="003D0594" w:rsidP="00C64819" w:rsidR="00C64819">
            <w:pPr>
              <w:jc w:val="center"/>
            </w:pPr>
            <w:r w:rsidRPr="003D0594">
              <w:t>21.750.715,19</w:t>
            </w:r>
          </w:p>
        </w:tc>
      </w:tr>
    </w:tbl>
    <w:p w:rsidRDefault="00716CB0" w:rsidP="006A045D" w:rsidR="006A045D" w:rsidRPr="00716CB0">
      <w:pPr>
        <w:spacing w:after="100" w:before="300"/>
        <w:jc w:val="center"/>
      </w:pPr>
      <w:r w:rsidRPr="00716CB0">
        <w:t>Obrazloženje</w:t>
      </w:r>
    </w:p>
    <w:p w:rsidRDefault="004D5DE2" w:rsidP="004D5DE2" w:rsidR="004D5DE2" w:rsidRPr="00E83018">
      <w:pPr>
        <w:spacing w:before="200"/>
        <w:ind w:firstLine="709"/>
        <w:jc w:val="both"/>
        <w:rPr>
          <w:rFonts w:eastAsiaTheme="minorHAnsi"/>
          <w:lang w:eastAsia="en-US"/>
        </w:rPr>
      </w:pPr>
      <w:r w:rsidRPr="00E83018">
        <w:rPr>
          <w:rFonts w:eastAsiaTheme="minorHAnsi"/>
          <w:lang w:eastAsia="en-US"/>
        </w:rPr>
        <w:t xml:space="preserve">Rješenjem ovog suda </w:t>
      </w:r>
      <w:r>
        <w:rPr>
          <w:rFonts w:eastAsiaTheme="minorHAnsi"/>
          <w:lang w:eastAsia="en-US"/>
        </w:rPr>
        <w:t>11.</w:t>
      </w:r>
      <w:r w:rsidRPr="00E83018">
        <w:rPr>
          <w:rFonts w:eastAsiaTheme="minorHAnsi"/>
          <w:lang w:eastAsia="en-US"/>
        </w:rPr>
        <w:t>St-1209/2016 od 15. svibnja</w:t>
      </w:r>
      <w:r>
        <w:rPr>
          <w:rFonts w:eastAsiaTheme="minorHAnsi"/>
          <w:lang w:eastAsia="en-US"/>
        </w:rPr>
        <w:t xml:space="preserve"> </w:t>
      </w:r>
      <w:r w:rsidRPr="00E83018">
        <w:rPr>
          <w:rFonts w:eastAsiaTheme="minorHAnsi"/>
          <w:lang w:eastAsia="en-US"/>
        </w:rPr>
        <w:t>2017. otvoren je stečajni postupak nad dužnikom</w:t>
      </w:r>
      <w:r>
        <w:rPr>
          <w:rFonts w:eastAsiaTheme="minorHAnsi"/>
          <w:lang w:eastAsia="en-US"/>
        </w:rPr>
        <w:t xml:space="preserve"> </w:t>
      </w:r>
      <w:r w:rsidRPr="00E83018">
        <w:t>IMOTA d.d., OIB: 02297833542, Donji Proložac, Perinuša</w:t>
      </w:r>
      <w:r>
        <w:t xml:space="preserve"> </w:t>
      </w:r>
      <w:r w:rsidRPr="00E83018">
        <w:t>bb</w:t>
      </w:r>
      <w:r w:rsidRPr="00E83018">
        <w:rPr>
          <w:rFonts w:eastAsiaTheme="minorHAnsi"/>
          <w:lang w:eastAsia="en-US"/>
        </w:rPr>
        <w:t>. Istim rješenjem za stečajnu upraviteljicu imenovana je Anči Bašić iz Splita, Mažuranićevo šetalište 35, OIB: 38874953663.</w:t>
      </w:r>
    </w:p>
    <w:p w:rsidRDefault="00716CB0" w:rsidP="005109FD" w:rsidR="007F490E">
      <w:pPr>
        <w:spacing w:before="140"/>
        <w:ind w:firstLine="708"/>
        <w:jc w:val="both"/>
      </w:pPr>
      <w:r w:rsidRPr="00716CB0">
        <w:t xml:space="preserve">Dana </w:t>
      </w:r>
      <w:r w:rsidR="005E4BDB">
        <w:t>1. rujna 2017.</w:t>
      </w:r>
      <w:r w:rsidRPr="00716CB0">
        <w:t xml:space="preserve"> održano je ispitno ročište u stečajnom postupku nad dužnikom</w:t>
      </w:r>
      <w:r w:rsidR="00456907">
        <w:t xml:space="preserve"> </w:t>
      </w:r>
      <w:r w:rsidR="005E4BDB" w:rsidRPr="005E4BDB">
        <w:rPr>
          <w:rFonts w:eastAsia="Calibri"/>
          <w:lang w:eastAsia="en-US"/>
        </w:rPr>
        <w:t>IMOTA d.d. u stečaju, OIB: 02297833542, Donji Proložac, Perinuša bb</w:t>
      </w:r>
      <w:r w:rsidRPr="00716CB0">
        <w:t>, na kojemu je</w:t>
      </w:r>
      <w:r w:rsidR="00906479">
        <w:t xml:space="preserve"> </w:t>
      </w:r>
      <w:r w:rsidR="00A33C12">
        <w:t>stečajna</w:t>
      </w:r>
      <w:r w:rsidRPr="00716CB0">
        <w:t xml:space="preserve"> upravitelj</w:t>
      </w:r>
      <w:r w:rsidR="00A33C12">
        <w:t xml:space="preserve">ica dala </w:t>
      </w:r>
      <w:r w:rsidRPr="00716CB0">
        <w:t>izjašnjenje o prispjelim tražbinama, prema njihovim iznosima i isplatnim</w:t>
      </w:r>
      <w:r w:rsidR="00906479">
        <w:t xml:space="preserve"> </w:t>
      </w:r>
      <w:r w:rsidRPr="00716CB0">
        <w:t>redovima.</w:t>
      </w:r>
      <w:r w:rsidR="00906479">
        <w:t xml:space="preserve"> </w:t>
      </w:r>
    </w:p>
    <w:p w:rsidRDefault="005E4BDB" w:rsidP="005E4BDB" w:rsidR="005E4BDB">
      <w:pPr>
        <w:spacing w:before="140"/>
        <w:ind w:firstLine="708"/>
        <w:jc w:val="both"/>
      </w:pPr>
      <w:r>
        <w:t xml:space="preserve">Nakon održanog ročišta, a sukladno odredbi čl. </w:t>
      </w:r>
      <w:r w:rsidR="003D0594">
        <w:t>264</w:t>
      </w:r>
      <w:r>
        <w:t xml:space="preserve">. </w:t>
      </w:r>
      <w:r w:rsidR="003D0594" w:rsidRPr="0032578D">
        <w:t xml:space="preserve">Stečajnog zakona („Narodne novine“ </w:t>
      </w:r>
      <w:r w:rsidR="003D0594">
        <w:t xml:space="preserve">71/15 i 104/17; dalje SZ) </w:t>
      </w:r>
      <w:r>
        <w:t>ovaj sud je 18. listopada 2017. sastavio je posebnu tablicu ispitanih tražbina (list 457-471 spisa).</w:t>
      </w:r>
    </w:p>
    <w:p w:rsidRDefault="005E4BDB" w:rsidP="005E4BDB" w:rsidR="005E4BDB" w:rsidRPr="00C85BB9">
      <w:pPr>
        <w:spacing w:before="200"/>
        <w:ind w:firstLine="709"/>
        <w:jc w:val="both"/>
      </w:pPr>
      <w:r>
        <w:t>Podneskom od</w:t>
      </w:r>
      <w:r w:rsidR="00315162">
        <w:t xml:space="preserve"> 1</w:t>
      </w:r>
      <w:r w:rsidR="004D5DE2">
        <w:t>2</w:t>
      </w:r>
      <w:r w:rsidR="00315162">
        <w:t>. prosinca 2017.</w:t>
      </w:r>
      <w:r w:rsidR="004D5DE2">
        <w:t xml:space="preserve"> (list 614-615 spisa)</w:t>
      </w:r>
      <w:r>
        <w:t xml:space="preserve"> </w:t>
      </w:r>
      <w:r w:rsidRPr="00C85BB9">
        <w:t xml:space="preserve">Agencija za osiguranje radničkih </w:t>
      </w:r>
      <w:r w:rsidR="00315162">
        <w:t xml:space="preserve">tražbina </w:t>
      </w:r>
      <w:r w:rsidRPr="00C85BB9">
        <w:t>(dalje: Agencija) izvijestila je ovaj sud da</w:t>
      </w:r>
      <w:r>
        <w:t xml:space="preserve"> je </w:t>
      </w:r>
      <w:r w:rsidRPr="00716CB0">
        <w:t>izvršila</w:t>
      </w:r>
      <w:r>
        <w:t xml:space="preserve"> </w:t>
      </w:r>
      <w:r w:rsidRPr="00716CB0">
        <w:t>uplate osiguranih ra</w:t>
      </w:r>
      <w:r>
        <w:t>dničkih potraživanja za stečajne vjerovnike</w:t>
      </w:r>
      <w:r w:rsidRPr="00716CB0">
        <w:t xml:space="preserve"> predmetnog dužnika u iznosu od </w:t>
      </w:r>
      <w:r>
        <w:t>1.</w:t>
      </w:r>
      <w:r w:rsidR="00315162">
        <w:t>929.388,28</w:t>
      </w:r>
      <w:r w:rsidRPr="00716CB0">
        <w:t xml:space="preserve"> kn</w:t>
      </w:r>
      <w:r>
        <w:t xml:space="preserve"> i u tom pravcu dostavila specifikaciju potraživanja</w:t>
      </w:r>
      <w:r w:rsidR="004D5DE2">
        <w:t xml:space="preserve"> (list 617-618 spisa)</w:t>
      </w:r>
      <w:r>
        <w:t>, potvrdu o zaprimljenoj uplati</w:t>
      </w:r>
      <w:r w:rsidR="004D5DE2">
        <w:t xml:space="preserve"> (list 616 spisa)</w:t>
      </w:r>
      <w:r>
        <w:t>, kao i rješenja kojima se radnicima utvrđuje pravo na isplatu potraživanja</w:t>
      </w:r>
      <w:r w:rsidR="004D5DE2">
        <w:t xml:space="preserve"> (list 619-692 spisa)</w:t>
      </w:r>
      <w:r>
        <w:t xml:space="preserve"> u ukupnom iznosu od 1.</w:t>
      </w:r>
      <w:r w:rsidR="00315162">
        <w:t>929.388,28</w:t>
      </w:r>
      <w:r>
        <w:t xml:space="preserve"> kn</w:t>
      </w:r>
      <w:r w:rsidRPr="00C85BB9">
        <w:t>.</w:t>
      </w:r>
    </w:p>
    <w:p w:rsidRDefault="005E4BDB" w:rsidP="005E4BDB" w:rsidR="005E4BDB">
      <w:pPr>
        <w:spacing w:before="200"/>
        <w:ind w:firstLine="709"/>
        <w:jc w:val="both"/>
      </w:pPr>
      <w:r w:rsidRPr="00C85BB9">
        <w:t>Odredbom članka 21. Zakona o osiguranju potraživanja radnika u slučaju stečaja poslodav</w:t>
      </w:r>
      <w:r>
        <w:t>ca („Narodne novine“ broj 86/08,</w:t>
      </w:r>
      <w:r w:rsidRPr="00C85BB9">
        <w:t xml:space="preserve"> 80/13</w:t>
      </w:r>
      <w:r>
        <w:t xml:space="preserve"> i 82/15</w:t>
      </w:r>
      <w:r w:rsidRPr="00C85BB9">
        <w:t>)</w:t>
      </w:r>
      <w:r>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5E4BDB" w:rsidP="005E4BDB" w:rsidR="005E4BDB">
      <w:pPr>
        <w:spacing w:before="200"/>
        <w:ind w:firstLine="708"/>
        <w:jc w:val="both"/>
      </w:pPr>
      <w:r>
        <w:t xml:space="preserve">Pregledom priloženih isprava ovaj sud utvrđuje da je zahtjev Agencije </w:t>
      </w:r>
      <w:r w:rsidRPr="00426124">
        <w:t xml:space="preserve">za ispravak tablice iz rješenja ovoga suda poslovni broj </w:t>
      </w:r>
      <w:r>
        <w:t>St-</w:t>
      </w:r>
      <w:r w:rsidR="00315162">
        <w:t>1209/2016</w:t>
      </w:r>
      <w:r w:rsidRPr="00426124">
        <w:t xml:space="preserve"> od </w:t>
      </w:r>
      <w:r w:rsidR="00315162">
        <w:t xml:space="preserve">15. prosinca 2017. u cijelosti </w:t>
      </w:r>
      <w:r>
        <w:t xml:space="preserve"> osnovan i to za ukupan iznos od 1.</w:t>
      </w:r>
      <w:r w:rsidR="00315162">
        <w:t>929.388,28</w:t>
      </w:r>
      <w:r w:rsidRPr="00426124">
        <w:t xml:space="preserve"> kn.</w:t>
      </w:r>
      <w:r>
        <w:t xml:space="preserve"> Slijedom navedenog, a temeljem odredbe</w:t>
      </w:r>
      <w:r w:rsidRPr="003F1935">
        <w:t xml:space="preserve"> članka 21. Zakona o osiguranju potraživanja radnika u slučaju stečaja poslodavca</w:t>
      </w:r>
      <w:r>
        <w:t>,</w:t>
      </w:r>
      <w:r w:rsidRPr="003F1935">
        <w:t xml:space="preserve"> odlučeno je kao u izreci ovog rješenja</w:t>
      </w:r>
      <w:r>
        <w:t>.</w:t>
      </w:r>
    </w:p>
    <w:p w:rsidRDefault="00315162" w:rsidP="004D5DE2" w:rsidR="00A9790B">
      <w:pPr>
        <w:spacing w:before="200"/>
        <w:jc w:val="center"/>
      </w:pPr>
      <w:r>
        <w:t xml:space="preserve">U Splitu </w:t>
      </w:r>
      <w:r w:rsidR="003D0594">
        <w:t>2. veljače</w:t>
      </w:r>
      <w:r>
        <w:t xml:space="preserve"> 2018.</w:t>
      </w:r>
    </w:p>
    <w:p w:rsidRDefault="00315162" w:rsidP="004D5DE2" w:rsidR="00705392">
      <w:pPr>
        <w:spacing w:before="200"/>
        <w:ind w:left="6372"/>
        <w:jc w:val="center"/>
      </w:pPr>
      <w:r>
        <w:t>Sutkinja</w:t>
      </w:r>
    </w:p>
    <w:p w:rsidRDefault="00315162" w:rsidP="00705392" w:rsidR="00705392">
      <w:pPr>
        <w:ind w:left="6372"/>
        <w:jc w:val="center"/>
      </w:pPr>
      <w:r>
        <w:t>Ana Golub Gruić</w:t>
      </w:r>
    </w:p>
    <w:p w:rsidRDefault="00315162" w:rsidP="00315162" w:rsidR="006C3115">
      <w:pPr>
        <w:spacing w:before="200"/>
        <w:jc w:val="both"/>
      </w:pPr>
      <w:r w:rsidRPr="00716CB0">
        <w:t>Pouka o pravnom lijeku</w:t>
      </w:r>
      <w:r w:rsidR="00716CB0" w:rsidRPr="00716CB0">
        <w:t>:</w:t>
      </w:r>
      <w:r>
        <w:t xml:space="preserve"> </w:t>
      </w:r>
      <w:r w:rsidR="00F96D9C" w:rsidRPr="00655C0D">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C3115" w:rsidP="00667786" w:rsidR="006C3115">
      <w:pPr>
        <w:spacing w:before="140"/>
        <w:jc w:val="both"/>
      </w:pPr>
    </w:p>
    <w:p w:rsidRDefault="00315162" w:rsidP="00667786" w:rsidR="00716CB0">
      <w:pPr>
        <w:spacing w:before="140"/>
        <w:jc w:val="both"/>
      </w:pPr>
      <w:r>
        <w:t>Dna</w:t>
      </w:r>
      <w:r w:rsidR="005E3370">
        <w:t>:</w:t>
      </w:r>
    </w:p>
    <w:p w:rsidRDefault="00315162" w:rsidP="005E3370" w:rsidR="005E3370">
      <w:pPr>
        <w:pStyle w:val="Odlomakpopisa"/>
        <w:numPr>
          <w:ilvl w:val="0"/>
          <w:numId w:val="11"/>
        </w:numPr>
        <w:jc w:val="both"/>
      </w:pPr>
      <w:r>
        <w:t>stečajnoj upraviteljici</w:t>
      </w:r>
    </w:p>
    <w:p w:rsidRDefault="005E3370" w:rsidP="00A541EC" w:rsidR="005E3370">
      <w:pPr>
        <w:pStyle w:val="Odlomakpopisa"/>
        <w:numPr>
          <w:ilvl w:val="0"/>
          <w:numId w:val="11"/>
        </w:numPr>
        <w:jc w:val="both"/>
      </w:pPr>
      <w:r>
        <w:t>A</w:t>
      </w:r>
      <w:r w:rsidR="00A541EC">
        <w:t>gencij</w:t>
      </w:r>
      <w:r w:rsidR="00DE06D2">
        <w:t>i</w:t>
      </w:r>
      <w:r w:rsidR="00A541EC">
        <w:t xml:space="preserve"> </w:t>
      </w:r>
      <w:r w:rsidR="00A541EC" w:rsidRPr="00A541EC">
        <w:t>za osiguranje radničkih potraživanja u slučaju stečaja poslodavca</w:t>
      </w:r>
    </w:p>
    <w:p w:rsidRDefault="00233E49" w:rsidP="005E3370" w:rsidR="00845BBA">
      <w:pPr>
        <w:pStyle w:val="Odlomakpopisa"/>
        <w:numPr>
          <w:ilvl w:val="0"/>
          <w:numId w:val="11"/>
        </w:numPr>
        <w:jc w:val="both"/>
      </w:pPr>
      <w:r>
        <w:t xml:space="preserve">mrežna stranica </w:t>
      </w:r>
      <w:r w:rsidR="00A9790B">
        <w:t>e-</w:t>
      </w:r>
      <w:r>
        <w:t>O</w:t>
      </w:r>
      <w:r w:rsidR="00845BBA">
        <w:t xml:space="preserve">glasna ploča </w:t>
      </w:r>
      <w:r>
        <w:t>sudova</w:t>
      </w:r>
    </w:p>
    <w:p w:rsidRDefault="005E3370" w:rsidP="00E52D5A" w:rsidR="00EF7DFE">
      <w:pPr>
        <w:pStyle w:val="Odlomakpopisa"/>
        <w:numPr>
          <w:ilvl w:val="0"/>
          <w:numId w:val="11"/>
        </w:numPr>
        <w:jc w:val="both"/>
      </w:pPr>
      <w:r>
        <w:t>u spis</w:t>
      </w:r>
    </w:p>
    <w:sectPr w:rsidSect="00943549" w:rsidR="00EF7DFE">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4BDB" w:rsidR="005E4BDB">
      <w:r>
        <w:separator/>
      </w:r>
    </w:p>
  </w:endnote>
  <w:endnote w:id="0" w:type="continuationSeparator">
    <w:p w:rsidRDefault="005E4BDB" w:rsidR="005E4B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4BDB" w:rsidR="005E4BDB">
      <w:r>
        <w:separator/>
      </w:r>
    </w:p>
  </w:footnote>
  <w:footnote w:id="0" w:type="continuationSeparator">
    <w:p w:rsidRDefault="005E4BDB" w:rsidR="005E4B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BDB" w:rsidP="005B7D5C" w:rsidR="005E4B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E4BDB" w:rsidR="005E4B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BDB" w:rsidP="007A49C6" w:rsidR="005E4B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2453">
      <w:rPr>
        <w:rStyle w:val="Brojstranice"/>
        <w:noProof/>
      </w:rPr>
      <w:t>10</w:t>
    </w:r>
    <w:r>
      <w:rPr>
        <w:rStyle w:val="Brojstranice"/>
      </w:rPr>
      <w:fldChar w:fldCharType="end"/>
    </w:r>
  </w:p>
  <w:p w:rsidRDefault="005E4BDB" w:rsidP="00F94CEA" w:rsidR="005E4BDB">
    <w:pPr>
      <w:pStyle w:val="Zaglavlje"/>
      <w:jc w:val="right"/>
    </w:pPr>
    <w:r>
      <w:t xml:space="preserve">Poslovni broj: </w:t>
    </w:r>
    <w:r w:rsidRPr="00BD0385">
      <w:t>11.</w:t>
    </w:r>
    <w:r>
      <w:t>St-1209</w:t>
    </w:r>
    <w:r w:rsidRPr="00BD0385">
      <w:t>/201</w:t>
    </w:r>
    <w:r>
      <w:t>6</w:t>
    </w:r>
  </w:p>
  <w:p w:rsidRDefault="005E4BDB" w:rsidR="005E4B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savePreviewPicture/>
  <w:hdrShapeDefaults>
    <o:shapedefaults v:ext="edit" spidmax="1075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078B9"/>
    <w:rsid w:val="000155AA"/>
    <w:rsid w:val="0001681A"/>
    <w:rsid w:val="000248D4"/>
    <w:rsid w:val="00026271"/>
    <w:rsid w:val="00032188"/>
    <w:rsid w:val="00032887"/>
    <w:rsid w:val="00033A8B"/>
    <w:rsid w:val="00037558"/>
    <w:rsid w:val="00053AEF"/>
    <w:rsid w:val="0006069A"/>
    <w:rsid w:val="00083FA3"/>
    <w:rsid w:val="00093BAC"/>
    <w:rsid w:val="000F2E16"/>
    <w:rsid w:val="000F66BE"/>
    <w:rsid w:val="000F7797"/>
    <w:rsid w:val="00141B2B"/>
    <w:rsid w:val="00145D11"/>
    <w:rsid w:val="001467DF"/>
    <w:rsid w:val="00154C58"/>
    <w:rsid w:val="0016307D"/>
    <w:rsid w:val="00173061"/>
    <w:rsid w:val="00175AC9"/>
    <w:rsid w:val="0018446E"/>
    <w:rsid w:val="001B0F56"/>
    <w:rsid w:val="001B6D9B"/>
    <w:rsid w:val="001C3BAE"/>
    <w:rsid w:val="001D2453"/>
    <w:rsid w:val="001E4B12"/>
    <w:rsid w:val="001F2DBC"/>
    <w:rsid w:val="001F6555"/>
    <w:rsid w:val="00200B12"/>
    <w:rsid w:val="00214308"/>
    <w:rsid w:val="00233E49"/>
    <w:rsid w:val="00243E58"/>
    <w:rsid w:val="0027321F"/>
    <w:rsid w:val="00277099"/>
    <w:rsid w:val="00292B0C"/>
    <w:rsid w:val="002A395D"/>
    <w:rsid w:val="002B41C5"/>
    <w:rsid w:val="002C4EDB"/>
    <w:rsid w:val="002D3F73"/>
    <w:rsid w:val="002D4BD9"/>
    <w:rsid w:val="002E17B6"/>
    <w:rsid w:val="002F2F6F"/>
    <w:rsid w:val="00301643"/>
    <w:rsid w:val="00315162"/>
    <w:rsid w:val="00321482"/>
    <w:rsid w:val="00325B7A"/>
    <w:rsid w:val="00326A97"/>
    <w:rsid w:val="00366AE0"/>
    <w:rsid w:val="00384E91"/>
    <w:rsid w:val="003B26A3"/>
    <w:rsid w:val="003B382C"/>
    <w:rsid w:val="003C126E"/>
    <w:rsid w:val="003C2B5A"/>
    <w:rsid w:val="003D0594"/>
    <w:rsid w:val="003D3A97"/>
    <w:rsid w:val="003E4F45"/>
    <w:rsid w:val="003E5D2D"/>
    <w:rsid w:val="003F1935"/>
    <w:rsid w:val="003F2C11"/>
    <w:rsid w:val="003F79EC"/>
    <w:rsid w:val="00414677"/>
    <w:rsid w:val="00425BF7"/>
    <w:rsid w:val="00426124"/>
    <w:rsid w:val="00441386"/>
    <w:rsid w:val="00446890"/>
    <w:rsid w:val="004537BD"/>
    <w:rsid w:val="00456907"/>
    <w:rsid w:val="004615D4"/>
    <w:rsid w:val="00461873"/>
    <w:rsid w:val="00470D07"/>
    <w:rsid w:val="004912EA"/>
    <w:rsid w:val="004927EE"/>
    <w:rsid w:val="004A6B8F"/>
    <w:rsid w:val="004A7CB0"/>
    <w:rsid w:val="004C15F6"/>
    <w:rsid w:val="004C526D"/>
    <w:rsid w:val="004D5DE2"/>
    <w:rsid w:val="004E15AE"/>
    <w:rsid w:val="004E2DDB"/>
    <w:rsid w:val="004E386C"/>
    <w:rsid w:val="004E73FE"/>
    <w:rsid w:val="00506206"/>
    <w:rsid w:val="00506AE0"/>
    <w:rsid w:val="005109FD"/>
    <w:rsid w:val="005216D3"/>
    <w:rsid w:val="00524606"/>
    <w:rsid w:val="0053192B"/>
    <w:rsid w:val="00540926"/>
    <w:rsid w:val="00543AD4"/>
    <w:rsid w:val="0054739B"/>
    <w:rsid w:val="005514E0"/>
    <w:rsid w:val="00551E28"/>
    <w:rsid w:val="00551F2A"/>
    <w:rsid w:val="005557CB"/>
    <w:rsid w:val="00556C2D"/>
    <w:rsid w:val="00585E80"/>
    <w:rsid w:val="005A5482"/>
    <w:rsid w:val="005A6C05"/>
    <w:rsid w:val="005B0887"/>
    <w:rsid w:val="005B7D5C"/>
    <w:rsid w:val="005C6B67"/>
    <w:rsid w:val="005D34FB"/>
    <w:rsid w:val="005D6FE8"/>
    <w:rsid w:val="005D791C"/>
    <w:rsid w:val="005E11CF"/>
    <w:rsid w:val="005E3370"/>
    <w:rsid w:val="005E4BDB"/>
    <w:rsid w:val="006070F8"/>
    <w:rsid w:val="0061451A"/>
    <w:rsid w:val="00620DC8"/>
    <w:rsid w:val="00630E8A"/>
    <w:rsid w:val="00640616"/>
    <w:rsid w:val="0064573B"/>
    <w:rsid w:val="00647FC9"/>
    <w:rsid w:val="00650F66"/>
    <w:rsid w:val="00661560"/>
    <w:rsid w:val="006645D9"/>
    <w:rsid w:val="00667786"/>
    <w:rsid w:val="006716F6"/>
    <w:rsid w:val="006A045D"/>
    <w:rsid w:val="006B66EE"/>
    <w:rsid w:val="006B7778"/>
    <w:rsid w:val="006C2544"/>
    <w:rsid w:val="006C3115"/>
    <w:rsid w:val="006D4D69"/>
    <w:rsid w:val="006D639C"/>
    <w:rsid w:val="006E02D6"/>
    <w:rsid w:val="006E098B"/>
    <w:rsid w:val="006F26EC"/>
    <w:rsid w:val="006F4DEE"/>
    <w:rsid w:val="00705392"/>
    <w:rsid w:val="00705DFE"/>
    <w:rsid w:val="00710FA7"/>
    <w:rsid w:val="00716CB0"/>
    <w:rsid w:val="00736EFC"/>
    <w:rsid w:val="00740C30"/>
    <w:rsid w:val="007473F6"/>
    <w:rsid w:val="00762530"/>
    <w:rsid w:val="007675E1"/>
    <w:rsid w:val="007777EF"/>
    <w:rsid w:val="00782224"/>
    <w:rsid w:val="00786860"/>
    <w:rsid w:val="007A1C17"/>
    <w:rsid w:val="007A2049"/>
    <w:rsid w:val="007A49C6"/>
    <w:rsid w:val="007F490E"/>
    <w:rsid w:val="00802065"/>
    <w:rsid w:val="0080601A"/>
    <w:rsid w:val="00811084"/>
    <w:rsid w:val="00812DDE"/>
    <w:rsid w:val="008145A6"/>
    <w:rsid w:val="00815ED0"/>
    <w:rsid w:val="0084440B"/>
    <w:rsid w:val="00845BBA"/>
    <w:rsid w:val="00845DEA"/>
    <w:rsid w:val="008471B1"/>
    <w:rsid w:val="00847858"/>
    <w:rsid w:val="008573E7"/>
    <w:rsid w:val="00896A74"/>
    <w:rsid w:val="008976DB"/>
    <w:rsid w:val="008A0FB6"/>
    <w:rsid w:val="008A15AB"/>
    <w:rsid w:val="008A1766"/>
    <w:rsid w:val="008C0423"/>
    <w:rsid w:val="008C122C"/>
    <w:rsid w:val="008C2829"/>
    <w:rsid w:val="008D3B97"/>
    <w:rsid w:val="008D6D9F"/>
    <w:rsid w:val="008E6402"/>
    <w:rsid w:val="008F0E72"/>
    <w:rsid w:val="008F7FE8"/>
    <w:rsid w:val="00906479"/>
    <w:rsid w:val="009073BF"/>
    <w:rsid w:val="009100E1"/>
    <w:rsid w:val="00920D76"/>
    <w:rsid w:val="00941AC9"/>
    <w:rsid w:val="00943549"/>
    <w:rsid w:val="00981942"/>
    <w:rsid w:val="00982C77"/>
    <w:rsid w:val="00990862"/>
    <w:rsid w:val="009917A3"/>
    <w:rsid w:val="009B2FB9"/>
    <w:rsid w:val="009B5817"/>
    <w:rsid w:val="009C390C"/>
    <w:rsid w:val="009C4EB0"/>
    <w:rsid w:val="009E0111"/>
    <w:rsid w:val="009E0CCA"/>
    <w:rsid w:val="009E4553"/>
    <w:rsid w:val="009F1708"/>
    <w:rsid w:val="009F49AD"/>
    <w:rsid w:val="00A00499"/>
    <w:rsid w:val="00A048D4"/>
    <w:rsid w:val="00A0743A"/>
    <w:rsid w:val="00A1178C"/>
    <w:rsid w:val="00A26923"/>
    <w:rsid w:val="00A33C12"/>
    <w:rsid w:val="00A364EE"/>
    <w:rsid w:val="00A37B6F"/>
    <w:rsid w:val="00A41613"/>
    <w:rsid w:val="00A541EC"/>
    <w:rsid w:val="00A74A10"/>
    <w:rsid w:val="00A8543C"/>
    <w:rsid w:val="00A977D4"/>
    <w:rsid w:val="00A9790B"/>
    <w:rsid w:val="00AA33FE"/>
    <w:rsid w:val="00AB2DF6"/>
    <w:rsid w:val="00AD542B"/>
    <w:rsid w:val="00AE4459"/>
    <w:rsid w:val="00AE5B37"/>
    <w:rsid w:val="00AF5F22"/>
    <w:rsid w:val="00B0602E"/>
    <w:rsid w:val="00B1667F"/>
    <w:rsid w:val="00B251E1"/>
    <w:rsid w:val="00B95FB0"/>
    <w:rsid w:val="00B9709E"/>
    <w:rsid w:val="00BB04DD"/>
    <w:rsid w:val="00BC474F"/>
    <w:rsid w:val="00BD0385"/>
    <w:rsid w:val="00BD3602"/>
    <w:rsid w:val="00BE2CD6"/>
    <w:rsid w:val="00BF2E9A"/>
    <w:rsid w:val="00BF46AA"/>
    <w:rsid w:val="00C02F84"/>
    <w:rsid w:val="00C1399A"/>
    <w:rsid w:val="00C1418F"/>
    <w:rsid w:val="00C15BC5"/>
    <w:rsid w:val="00C17937"/>
    <w:rsid w:val="00C32DCC"/>
    <w:rsid w:val="00C33208"/>
    <w:rsid w:val="00C421E4"/>
    <w:rsid w:val="00C43605"/>
    <w:rsid w:val="00C44295"/>
    <w:rsid w:val="00C61C3A"/>
    <w:rsid w:val="00C628D7"/>
    <w:rsid w:val="00C64819"/>
    <w:rsid w:val="00C70A81"/>
    <w:rsid w:val="00C711A8"/>
    <w:rsid w:val="00C7238A"/>
    <w:rsid w:val="00C7791D"/>
    <w:rsid w:val="00C85BB9"/>
    <w:rsid w:val="00C87BD4"/>
    <w:rsid w:val="00CA3B04"/>
    <w:rsid w:val="00CA48BB"/>
    <w:rsid w:val="00CB2B18"/>
    <w:rsid w:val="00CB6988"/>
    <w:rsid w:val="00CC59AB"/>
    <w:rsid w:val="00CD39DA"/>
    <w:rsid w:val="00CF6B1C"/>
    <w:rsid w:val="00D07565"/>
    <w:rsid w:val="00D16C9A"/>
    <w:rsid w:val="00D67C43"/>
    <w:rsid w:val="00D70E10"/>
    <w:rsid w:val="00D92CF0"/>
    <w:rsid w:val="00DA2BC7"/>
    <w:rsid w:val="00DA4BD2"/>
    <w:rsid w:val="00DB2798"/>
    <w:rsid w:val="00DC3791"/>
    <w:rsid w:val="00DD493C"/>
    <w:rsid w:val="00DE06D2"/>
    <w:rsid w:val="00DE09EC"/>
    <w:rsid w:val="00DE200B"/>
    <w:rsid w:val="00DE302C"/>
    <w:rsid w:val="00DF4B7F"/>
    <w:rsid w:val="00DF7A33"/>
    <w:rsid w:val="00E12FD9"/>
    <w:rsid w:val="00E1777E"/>
    <w:rsid w:val="00E26812"/>
    <w:rsid w:val="00E3057B"/>
    <w:rsid w:val="00E30B4C"/>
    <w:rsid w:val="00E52D5A"/>
    <w:rsid w:val="00E5722A"/>
    <w:rsid w:val="00E678C8"/>
    <w:rsid w:val="00E80347"/>
    <w:rsid w:val="00E85A92"/>
    <w:rsid w:val="00E94EB0"/>
    <w:rsid w:val="00EA332A"/>
    <w:rsid w:val="00EA3B07"/>
    <w:rsid w:val="00EC7E7F"/>
    <w:rsid w:val="00ED3B0E"/>
    <w:rsid w:val="00ED686A"/>
    <w:rsid w:val="00EE7126"/>
    <w:rsid w:val="00EF34CF"/>
    <w:rsid w:val="00EF4B78"/>
    <w:rsid w:val="00EF6AB0"/>
    <w:rsid w:val="00EF7DFE"/>
    <w:rsid w:val="00F34EB4"/>
    <w:rsid w:val="00F45FB0"/>
    <w:rsid w:val="00F511B3"/>
    <w:rsid w:val="00F57F61"/>
    <w:rsid w:val="00F666B6"/>
    <w:rsid w:val="00F7226B"/>
    <w:rsid w:val="00F74FF6"/>
    <w:rsid w:val="00F82711"/>
    <w:rsid w:val="00F82B52"/>
    <w:rsid w:val="00F86993"/>
    <w:rsid w:val="00F87D94"/>
    <w:rsid w:val="00F91D50"/>
    <w:rsid w:val="00F94CEA"/>
    <w:rsid w:val="00F96D9C"/>
    <w:rsid w:val="00FA40A5"/>
    <w:rsid w:val="00FA7125"/>
    <w:rsid w:val="00FB6DA2"/>
    <w:rsid w:val="00FC1E70"/>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styleId="Reetkatablice" w:type="table">
    <w:name w:val="Table Grid"/>
    <w:basedOn w:val="Obinatablica"/>
    <w:rsid w:val="007675E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D2453"/>
    <w:rPr>
      <w:color w:val="808080"/>
      <w:bdr w:space="0" w:sz="0" w:color="auto" w:val="none"/>
      <w:shd w:fill="auto" w:color="auto" w:val="clear"/>
    </w:rPr>
  </w:style>
  <w:style w:customStyle="true" w:styleId="eSPISCCParagraphDefaultFont" w:type="character">
    <w:name w:val="eSPIS_CC_Paragraph Default Font"/>
    <w:basedOn w:val="Zadanifontodlomka"/>
    <w:rsid w:val="001D2453"/>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1D2453"/>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1D2453"/>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D2453"/>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styleId="Reetkatablice" w:type="table">
    <w:name w:val="Table Grid"/>
    <w:basedOn w:val="Obinatablica"/>
    <w:rsid w:val="007675E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D2453"/>
    <w:rPr>
      <w:color w:val="808080"/>
      <w:bdr w:color="auto" w:space="0" w:sz="0" w:val="none"/>
      <w:shd w:color="auto" w:fill="auto" w:val="clear"/>
    </w:rPr>
  </w:style>
  <w:style w:customStyle="1" w:styleId="eSPISCCParagraphDefaultFont" w:type="character">
    <w:name w:val="eSPIS_CC_Paragraph Default Font"/>
    <w:basedOn w:val="Zadanifontodlomka"/>
    <w:rsid w:val="001D2453"/>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1D2453"/>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1D2453"/>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D2453"/>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1069964016">
      <w:bodyDiv w:val="true"/>
      <w:marLeft w:val="0"/>
      <w:marRight w:val="0"/>
      <w:marTop w:val="0"/>
      <w:marBottom w:val="0"/>
      <w:divBdr>
        <w:top w:space="0" w:sz="0" w:color="auto" w:val="none"/>
        <w:left w:space="0" w:sz="0" w:color="auto" w:val="none"/>
        <w:bottom w:space="0" w:sz="0" w:color="auto" w:val="none"/>
        <w:right w:space="0" w:sz="0" w:color="auto" w:val="none"/>
      </w:divBdr>
    </w:div>
    <w:div w:id="1312102326">
      <w:bodyDiv w:val="true"/>
      <w:marLeft w:val="0"/>
      <w:marRight w:val="0"/>
      <w:marTop w:val="0"/>
      <w:marBottom w:val="0"/>
      <w:divBdr>
        <w:top w:space="0" w:sz="0" w:color="auto" w:val="none"/>
        <w:left w:space="0" w:sz="0" w:color="auto" w:val="none"/>
        <w:bottom w:space="0" w:sz="0" w:color="auto" w:val="none"/>
        <w:right w:space="0" w:sz="0" w:color="auto" w:val="none"/>
      </w:divBdr>
    </w:div>
    <w:div w:id="1456754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nakon isplate AORT</izvorni_sadrzaj>
    <derivirana_varijabla naziv="DomainObject.Primjedba_1">Ispravak nakon isplate AORT</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858B1C-DE8A-44C2-BF40-C744775348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10</properties:Pages>
  <properties:Words>1287</properties:Words>
  <properties:Characters>8679</properties:Characters>
  <properties:Lines>794</properties:Lines>
  <properties:Paragraphs>671</properties:Paragraphs>
  <properties:TotalTime>271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9304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2015-05-18T13:34:00Z</dcterms:created>
  <dc:creator>Trgovački sud Split</dc:creator>
  <cp:lastModifiedBy>Ana Golub Gruić</cp:lastModifiedBy>
  <cp:lastPrinted>2018-02-02T08:58:00Z</cp:lastPrinted>
  <dcterms:modified xmlns:xsi="http://www.w3.org/2001/XMLSchema-instance" xsi:type="dcterms:W3CDTF">2018-02-02T14:06:00Z</dcterms:modified>
  <cp:revision>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