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7848" w14:paraId="fa47848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19042D">
        <w:t>AGORA EKO</w:t>
      </w:r>
      <w:r w:rsidR="00415D3C">
        <w:t xml:space="preserve"> </w:t>
      </w:r>
      <w:r w:rsidR="00990573">
        <w:t>d.o.o.,</w:t>
      </w:r>
      <w:r w:rsidR="00395D66">
        <w:t xml:space="preserve"> </w:t>
      </w:r>
      <w:r w:rsidR="006F6C7A">
        <w:t>Zadar</w:t>
      </w:r>
      <w:r w:rsidR="00395D66">
        <w:t xml:space="preserve">, </w:t>
      </w:r>
      <w:r w:rsidR="0019042D">
        <w:t>Domobranske pukovnije br. 1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19042D">
        <w:t>22042256609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7C3674">
        <w:t>30</w:t>
      </w:r>
      <w:r>
        <w:t>.</w:t>
      </w:r>
      <w:r w:rsidR="00B51EA5">
        <w:t xml:space="preserve"> </w:t>
      </w:r>
      <w:r w:rsidR="000528AA">
        <w:t>svibnja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C3674">
        <w:t>13</w:t>
      </w:r>
      <w:r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19042D" w:rsidRPr="0019042D">
        <w:t>AGORA EKO d.o.o., Zadar, Domobranske pukovnije br. 1, OIB: 22042256609</w:t>
      </w:r>
      <w:r w:rsidR="00990573">
        <w:t xml:space="preserve">, </w:t>
      </w:r>
      <w:r>
        <w:t xml:space="preserve">na temelju neizvršenih osnova za plaćanje iznosi </w:t>
      </w:r>
      <w:r w:rsidR="00415D3C">
        <w:t>6</w:t>
      </w:r>
      <w:r w:rsidR="00990573">
        <w:t>.</w:t>
      </w:r>
      <w:r w:rsidR="0019042D">
        <w:t>990</w:t>
      </w:r>
      <w:r w:rsidR="00990573">
        <w:t>,</w:t>
      </w:r>
      <w:r w:rsidR="0019042D">
        <w:t>00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19042D">
        <w:t>Paolo Baldoni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7C3674">
        <w:t>13</w:t>
      </w:r>
      <w:r w:rsidR="00814E35"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500E9C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DD0AA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19042D">
      <w:t>273</w:t>
    </w:r>
    <w:r w:rsidR="00D32390">
      <w:t>/17-5</w:t>
    </w: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19042D">
      <w:t>273</w:t>
    </w:r>
    <w:r w:rsidR="0076513B">
      <w:t>/1</w:t>
    </w:r>
    <w:r w:rsidR="00FF274E">
      <w:t>7</w:t>
    </w:r>
    <w:r w:rsidR="0076513B">
      <w:t>-</w:t>
    </w:r>
    <w:r w:rsidR="00D32390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72D04"/>
    <w:rsid w:val="00087712"/>
    <w:rsid w:val="001660B0"/>
    <w:rsid w:val="0019042D"/>
    <w:rsid w:val="002F1F17"/>
    <w:rsid w:val="002F6CBF"/>
    <w:rsid w:val="00325DFC"/>
    <w:rsid w:val="00395D66"/>
    <w:rsid w:val="00415D3C"/>
    <w:rsid w:val="00447958"/>
    <w:rsid w:val="004635D5"/>
    <w:rsid w:val="0046367D"/>
    <w:rsid w:val="004B64F0"/>
    <w:rsid w:val="004C10E5"/>
    <w:rsid w:val="004F3050"/>
    <w:rsid w:val="00500E9C"/>
    <w:rsid w:val="00551BCA"/>
    <w:rsid w:val="00567E17"/>
    <w:rsid w:val="00572756"/>
    <w:rsid w:val="005A7DE6"/>
    <w:rsid w:val="005F67DA"/>
    <w:rsid w:val="00611283"/>
    <w:rsid w:val="0063348D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433B"/>
    <w:rsid w:val="00CB1099"/>
    <w:rsid w:val="00D32390"/>
    <w:rsid w:val="00D34817"/>
    <w:rsid w:val="00DC740A"/>
    <w:rsid w:val="00DD0AA7"/>
    <w:rsid w:val="00E321A6"/>
    <w:rsid w:val="00E6461B"/>
    <w:rsid w:val="00EE14D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0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A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A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A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A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0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A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A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A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A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St-273/2017</izvorni_sadrzaj>
    <derivirana_varijabla naziv="DomainObject.Predmet.OznakaBroj_1">St-273/2017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AGORA EKO d.o.o. za savjetovanje u poslovima intelektualnog vlasništva i zaštitu okoliša</izvorni_sadrzaj>
    <derivirana_varijabla naziv="DomainObject.Predmet.ProtustrankaFormated_1">  AGORA EKO d.o.o. za savjetovanje u poslovima intelektualnog vlasništva i zaštitu okoliša</derivirana_varijabla>
  </DomainObject.Predmet.ProtustrankaFormated>
  <DomainObject.Predmet.ProtustrankaFormatedOIB>
    <izvorni_sadrzaj>  AGORA EKO d.o.o. za savjetovanje u poslovima intelektualnog vlasništva i zaštitu okoliša, OIB 22042256609</izvorni_sadrzaj>
    <derivirana_varijabla naziv="DomainObject.Predmet.ProtustrankaFormatedOIB_1">  AGORA EKO d.o.o. za savjetovanje u poslovima intelektualnog vlasništva i zaštitu okoliša, OIB 22042256609</derivirana_varijabla>
  </DomainObject.Predmet.ProtustrankaFormatedOIB>
  <DomainObject.Predmet.ProtustrankaFormatedWithAdress>
    <izvorni_sadrzaj> AGORA EKO d.o.o. za savjetovanje u poslovima intelektualnog vlasništva i zaštitu okoliša, 7. Domobranske pukovnije br. 1, 23000 Zadar</izvorni_sadrzaj>
    <derivirana_varijabla naziv="DomainObject.Predmet.ProtustrankaFormatedWithAdress_1"> AGORA EKO d.o.o. za savjetovanje u poslovima intelektualnog vlasništva i zaštitu okoliša, 7. Domobranske pukovnije br. 1, 23000 Zadar</derivirana_varijabla>
  </DomainObject.Predmet.ProtustrankaFormatedWithAdress>
  <DomainObject.Predmet.ProtustrankaFormatedWithAdressOIB>
    <izvorni_sadrzaj> AGORA EKO d.o.o. za savjetovanje u poslovima intelektualnog vlasništva i zaštitu okoliša, OIB 22042256609, 7. Domobranske pukovnije br. 1, 23000 Zadar</izvorni_sadrzaj>
    <derivirana_varijabla naziv="DomainObject.Predmet.ProtustrankaFormatedWithAdressOIB_1"> AGORA EKO d.o.o. za savjetovanje u poslovima intelektualnog vlasništva i zaštitu okoliša, OIB 22042256609, 7. Domobranske pukovnije br. 1, 23000 Zadar</derivirana_varijabla>
  </DomainObject.Predmet.ProtustrankaFormatedWithAdressOIB>
  <DomainObject.Predmet.ProtustrankaWithAdress>
    <izvorni_sadrzaj>AGORA EKO d.o.o. za savjetovanje u poslovima intelektualnog vlasništva i zaštitu okoliša 7. Domobranske pukovnije br. 1, 23000 Zadar</izvorni_sadrzaj>
    <derivirana_varijabla naziv="DomainObject.Predmet.ProtustrankaWithAdress_1">AGORA EKO d.o.o. za savjetovanje u poslovima intelektualnog vlasništva i zaštitu okoliša 7. Domobranske pukovnije br. 1, 23000 Zadar</derivirana_varijabla>
  </DomainObject.Predmet.ProtustrankaWithAdress>
  <DomainObject.Predmet.ProtustrankaWithAdressOIB>
    <izvorni_sadrzaj>AGORA EKO d.o.o. za savjetovanje u poslovima intelektualnog vlasništva i zaštitu okoliša, OIB 22042256609, 7. Domobranske pukovnije br. 1, 23000 Zadar</izvorni_sadrzaj>
    <derivirana_varijabla naziv="DomainObject.Predmet.ProtustrankaWithAdressOIB_1">AGORA EKO d.o.o. za savjetovanje u poslovima intelektualnog vlasništva i zaštitu okoliša, OIB 22042256609, 7. Domobranske pukovnije br. 1, 23000 Zadar</derivirana_varijabla>
  </DomainObject.Predmet.ProtustrankaWithAdressOIB>
  <DomainObject.Predmet.ProtustrankaNazivFormated>
    <izvorni_sadrzaj>AGORA EKO d.o.o. za savjetovanje u poslovima intelektualnog vlasništva i zaštitu okoliša</izvorni_sadrzaj>
    <derivirana_varijabla naziv="DomainObject.Predmet.ProtustrankaNazivFormated_1">AGORA EKO d.o.o. za savjetovanje u poslovima intelektualnog vlasništva i zaštitu okoliša</derivirana_varijabla>
  </DomainObject.Predmet.ProtustrankaNazivFormated>
  <DomainObject.Predmet.ProtustrankaNazivFormatedOIB>
    <izvorni_sadrzaj>AGORA EKO d.o.o. za savjetovanje u poslovima intelektualnog vlasništva i zaštitu okoliša, OIB 22042256609</izvorni_sadrzaj>
    <derivirana_varijabla naziv="DomainObject.Predmet.ProtustrankaNazivFormatedOIB_1">AGORA EKO d.o.o. za savjetovanje u poslovima intelektualnog vlasništva i zaštitu okoliša, OIB 22042256609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6990.00</izvorni_sadrzaj>
    <derivirana_varijabla naziv="DomainObject.Predmet.TrenutnaVrijednost_1">6990.00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AGORA EKO d.o.o. za savjetovanje u poslovima intelektualnog vlasništva i zaštitu okoliša</item>
    </izvorni_sadrzaj>
    <derivirana_varijabla naziv="DomainObject.Predmet.ProtuStrankaListFormated_1">
      <item>AGORA EKO d.o.o. za savjetovanje u poslovima intelektualnog vlasništva i zaštitu okoliša</item>
    </derivirana_varijabla>
  </DomainObject.Predmet.ProtuStrankaListFormated>
  <DomainObject.Predmet.ProtuStrankaListFormatedOIB>
    <izvorni_sadrzaj>
      <item>AGORA EKO d.o.o. za savjetovanje u poslovima intelektualnog vlasništva i zaštitu okoliša, OIB 22042256609</item>
    </izvorni_sadrzaj>
    <derivirana_varijabla naziv="DomainObject.Predmet.ProtuStrankaListFormatedOIB_1">
      <item>AGORA EKO d.o.o. za savjetovanje u poslovima intelektualnog vlasništva i zaštitu okoliša, OIB 22042256609</item>
    </derivirana_varijabla>
  </DomainObject.Predmet.ProtuStrankaListFormatedOIB>
  <DomainObject.Predmet.ProtuStrankaListFormatedWithAdress>
    <izvorni_sadrzaj>
      <item>AGORA EKO d.o.o. za savjetovanje u poslovima intelektualnog vlasništva i zaštitu okoliša, 7. Domobranske pukovnije br. 1, 23000 Zadar</item>
    </izvorni_sadrzaj>
    <derivirana_varijabla naziv="DomainObject.Predmet.ProtuStrankaListFormatedWithAdress_1">
      <item>AGORA EKO d.o.o. za savjetovanje u poslovima intelektualnog vlasništva i zaštitu okoliša, 7. Domobranske pukovnije br. 1, 23000 Zadar</item>
    </derivirana_varijabla>
  </DomainObject.Predmet.ProtuStrankaListFormatedWithAdress>
  <DomainObject.Predmet.ProtuStrankaListFormatedWithAdressOIB>
    <izvorni_sadrzaj>
      <item>AGORA EKO d.o.o. za savjetovanje u poslovima intelektualnog vlasništva i zaštitu okoliša, OIB 22042256609, 7. Domobranske pukovnije br. 1, 23000 Zadar</item>
    </izvorni_sadrzaj>
    <derivirana_varijabla naziv="DomainObject.Predmet.ProtuStrankaListFormatedWithAdressOIB_1">
      <item>AGORA EKO d.o.o. za savjetovanje u poslovima intelektualnog vlasništva i zaštitu okoliša, OIB 22042256609, 7. Domobranske pukovnije br. 1, 23000 Zadar</item>
    </derivirana_varijabla>
  </DomainObject.Predmet.ProtuStrankaListFormatedWithAdressOIB>
  <DomainObject.Predmet.ProtuStrankaListNazivFormated>
    <izvorni_sadrzaj>
      <item>AGORA EKO d.o.o. za savjetovanje u poslovima intelektualnog vlasništva i zaštitu okoliša</item>
    </izvorni_sadrzaj>
    <derivirana_varijabla naziv="DomainObject.Predmet.ProtuStrankaListNazivFormated_1">
      <item>AGORA EKO d.o.o. za savjetovanje u poslovima intelektualnog vlasništva i zaštitu okoliša</item>
    </derivirana_varijabla>
  </DomainObject.Predmet.ProtuStrankaListNazivFormated>
  <DomainObject.Predmet.ProtuStrankaListNazivFormatedOIB>
    <izvorni_sadrzaj>
      <item>AGORA EKO d.o.o. za savjetovanje u poslovima intelektualnog vlasništva i zaštitu okoliša, OIB 22042256609</item>
    </izvorni_sadrzaj>
    <derivirana_varijabla naziv="DomainObject.Predmet.ProtuStrankaListNazivFormatedOIB_1">
      <item>AGORA EKO d.o.o. za savjetovanje u poslovima intelektualnog vlasništva i zaštitu okoliša, OIB 22042256609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AGORA EKO d.o.o. za savjetovanje u poslovima intelektualnog vlasništva i zaštitu okoliša</izvorni_sadrzaj>
    <derivirana_varijabla naziv="DomainObject.Predmet.ProtustrankaIDrugi_1">AGORA EKO d.o.o. za savjetovanje u poslovima intelektualnog vlasništva i zaštitu okoliša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AGORA EKO d.o.o. za savjetovanje u poslovima intelektualnog vlasništva i zaštitu okoliša, OIB 22042256609, 7. Domobranske pukovnije br. 1, 23000 Zadar</izvorni_sadrzaj>
    <derivirana_varijabla naziv="DomainObject.Predmet.ProtustrankaIDrugiAdressOIB_1">AGORA EKO d.o.o. za savjetovanje u poslovima intelektualnog vlasništva i zaštitu okoliša, OIB 22042256609, 7. Domobranske pukovnije br.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AGORA EKO d.o.o. za savjetovanje u poslovima intelektualnog vlasništva i zaštitu okoliša</item>
    </izvorni_sadrzaj>
    <derivirana_varijabla naziv="DomainObject.Predmet.SudioniciListNaziv_1">
      <item>FINA</item>
      <item>AGORA EKO d.o.o. za savjetovanje u poslovima intelektualnog vlasništva i zaštitu okoliša</item>
    </derivirana_varijabla>
  </DomainObject.Predmet.SudioniciListNaziv>
  <DomainObject.Predmet.SudioniciListAdressOIB>
    <izvorni_sadrzaj>
      <item>FINA, OIB 85821130368</item>
      <item>AGORA EKO d.o.o. za savjetovanje u poslovima intelektualnog vlasništva i zaštitu okoliša, OIB 22042256609, 7. Domobranske pukovnije br. 1,23000 Zadar</item>
    </izvorni_sadrzaj>
    <derivirana_varijabla naziv="DomainObject.Predmet.SudioniciListAdressOIB_1">
      <item>FINA, OIB 85821130368</item>
      <item>AGORA EKO d.o.o. za savjetovanje u poslovima intelektualnog vlasništva i zaštitu okoliša, OIB 22042256609, 7. Domobranske pukovnije br.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22042256609</item>
    </izvorni_sadrzaj>
    <derivirana_varijabla naziv="DomainObject.Predmet.SudioniciListNazivOIB_1">
      <item>, OIB 85821130368</item>
      <item>, OIB 22042256609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3322B-D2C4-4EA4-8486-AB992CB1A2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1983</properties:Characters>
  <properties:Lines>63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2017-06-13T08:16:00Z</dcterms:created>
  <dc:creator>Tina Grgas</dc:creator>
  <cp:lastModifiedBy>wsadmin</cp:lastModifiedBy>
  <cp:lastPrinted>2017-06-13T08:18:00Z</cp:lastPrinted>
  <dcterms:modified xmlns:xsi="http://www.w3.org/2001/XMLSchema-instance" xsi:type="dcterms:W3CDTF">2017-06-14T05:51:00Z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