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accd" w14:paraId="e20accd" w:rsidRDefault="003D4F95" w:rsidP="003D4F95" w:rsidR="003D4F9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4F95" w:rsidP="003D4F95" w:rsidR="003D4F9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D4F95" w:rsidP="003D4F95" w:rsidR="003D4F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D4F95" w:rsidP="003D4F95" w:rsidR="003D4F9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D4F95" w:rsidP="003D4F95" w:rsidR="003D4F9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D4F95" w:rsidP="003D4F95" w:rsidR="003D4F9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D4F95" w:rsidP="003D4F95" w:rsidR="003D4F95" w:rsidRPr="005D578C">
      <w:pPr>
        <w:jc w:val="center"/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D4F95" w:rsidP="003D4F95" w:rsidR="003D4F95" w:rsidRPr="005D578C">
      <w:pPr>
        <w:rPr>
          <w:rFonts w:cs="Times New Roman" w:eastAsia="Times New Roman"/>
          <w:szCs w:val="24"/>
        </w:rPr>
      </w:pPr>
    </w:p>
    <w:p w:rsidRDefault="003D4F95" w:rsidP="003D4F95" w:rsidR="003D4F9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BOIMAR d. o. o. Sveti Petar U Šumi, Dajčići 108 B, OIB 50767210824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040097499,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25. ožujka 2016.</w:t>
      </w:r>
    </w:p>
    <w:p w:rsidRDefault="003D4F95" w:rsidP="003D4F95" w:rsidR="003D4F95" w:rsidRPr="005D578C">
      <w:pPr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D4F95" w:rsidP="003D4F95" w:rsidR="003D4F95" w:rsidRPr="005D578C">
      <w:pPr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BOIMAR d. o. o. Sveti Petar U Šumi, Dajčići 108 B, OIB 50767210824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040097499,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25.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D4F95" w:rsidP="003D4F95" w:rsidR="003D4F95" w:rsidRPr="005D578C">
      <w:pPr>
        <w:rPr>
          <w:rFonts w:cs="Times New Roman" w:eastAsia="Times New Roman"/>
          <w:szCs w:val="24"/>
        </w:rPr>
      </w:pPr>
    </w:p>
    <w:p w:rsidRDefault="003D4F95" w:rsidP="003D4F95" w:rsidR="003D4F9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3D4F95" w:rsidP="003D4F95" w:rsidR="003D4F95">
      <w:pPr>
        <w:rPr>
          <w:rFonts w:cs="Times New Roman" w:eastAsia="Times New Roman"/>
          <w:szCs w:val="20"/>
        </w:rPr>
      </w:pPr>
    </w:p>
    <w:p w:rsidRDefault="003D4F95" w:rsidP="003D4F95" w:rsidR="003D4F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BOIMAR d. o. o. Sveti Petar U Šumi, Dajčići 108 B, OIB 50767210824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040097499.</w:t>
      </w:r>
    </w:p>
    <w:p w:rsidRDefault="003D4F95" w:rsidP="003D4F95" w:rsidR="003D4F95">
      <w:pPr>
        <w:ind w:firstLine="709"/>
        <w:rPr>
          <w:rFonts w:cs="Times New Roman" w:eastAsia="Times New Roman"/>
          <w:szCs w:val="24"/>
        </w:rPr>
      </w:pPr>
    </w:p>
    <w:p w:rsidRDefault="003D4F95" w:rsidP="003D4F95" w:rsidR="003D4F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BOIMAR d. o. o. Sveti Petar U Šumi, Dajčići 108 B, OIB 50767210824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040097499.</w:t>
      </w:r>
    </w:p>
    <w:p w:rsidRDefault="003D4F95" w:rsidP="003D4F95" w:rsidR="003D4F95">
      <w:pPr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D4F95" w:rsidP="003D4F95" w:rsidR="003D4F95">
      <w:pPr>
        <w:ind w:firstLine="708"/>
        <w:rPr>
          <w:rFonts w:cs="Times New Roman" w:eastAsia="Times New Roman"/>
          <w:szCs w:val="24"/>
        </w:rPr>
      </w:pPr>
    </w:p>
    <w:p w:rsidRDefault="003D4F95" w:rsidP="003D4F95" w:rsidR="003D4F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BOIMAR d. o. o. Sveti Petar U Šumi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St-1061/2015-3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D4F95" w:rsidP="003D4F95" w:rsidR="003D4F9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D4F95" w:rsidP="003D4F95" w:rsidR="003D4F95" w:rsidRPr="005D578C">
      <w:pPr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25.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D4F95" w:rsidP="003D4F95" w:rsidR="003D4F95">
      <w:pPr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D4F95" w:rsidP="003D4F95" w:rsidR="003D4F9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3D4F95" w:rsidP="003D4F95" w:rsidR="003D4F95">
      <w:pPr>
        <w:jc w:val="left"/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jc w:val="left"/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D4F95" w:rsidP="003D4F95" w:rsidR="003D4F9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D4F95" w:rsidP="003D4F95" w:rsidR="003D4F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D4F95" w:rsidP="003D4F95" w:rsidR="003D4F95">
      <w:pPr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rPr>
          <w:rFonts w:cs="Times New Roman" w:eastAsia="Times New Roman"/>
          <w:szCs w:val="24"/>
        </w:rPr>
      </w:pPr>
    </w:p>
    <w:p w:rsidRDefault="003D4F95" w:rsidP="003D4F95" w:rsidR="003D4F9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D4F95" w:rsidP="003D4F95" w:rsidR="003D4F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D4F95" w:rsidP="003D4F95" w:rsidR="003D4F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BOIMAR d. o. o. Sveti Petar U Šumi, Dajčići 108 B,</w:t>
      </w:r>
    </w:p>
    <w:p w:rsidRDefault="003D4F95" w:rsidP="003D4F95" w:rsidR="003D4F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Alfred Dujanić, Sveti Petar U Šumi, Dajčići 108 B, </w:t>
      </w:r>
    </w:p>
    <w:p w:rsidRDefault="003D4F95" w:rsidP="003D4F95" w:rsidR="003D4F9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D4F95" w:rsidP="003D4F95" w:rsidR="003D4F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D4F95" w:rsidP="003D4F95" w:rsidR="003D4F9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3D4F95" w:rsidP="003D4F95" w:rsidR="003D4F9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D4F95" w:rsidP="003D4F95" w:rsidR="003D4F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D4F95" w:rsidP="003D4F95" w:rsidR="003D4F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D4F95" w:rsidP="003D4F95" w:rsidR="003D4F95"/>
    <w:p w:rsidRDefault="003D4F95" w:rsidP="003D4F95" w:rsidR="003D4F95"/>
    <w:p w:rsidRDefault="003D4F95" w:rsidP="003D4F95" w:rsidR="003D4F95"/>
    <w:p w:rsidRDefault="00B74E98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F95" w:rsidP="003D4F95" w:rsidR="003D4F95">
      <w:r>
        <w:separator/>
      </w:r>
    </w:p>
  </w:endnote>
  <w:endnote w:id="0" w:type="continuationSeparator">
    <w:p w:rsidRDefault="003D4F95" w:rsidP="003D4F95" w:rsidR="003D4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F95" w:rsidP="003D4F95" w:rsidR="003D4F95">
      <w:r>
        <w:separator/>
      </w:r>
    </w:p>
  </w:footnote>
  <w:footnote w:id="0" w:type="continuationSeparator">
    <w:p w:rsidRDefault="003D4F95" w:rsidP="003D4F95" w:rsidR="003D4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F95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74E9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F95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St-1061/2015-5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F13"/>
    <w:rsid w:val="003D4F95"/>
    <w:rsid w:val="0075528E"/>
    <w:rsid w:val="0079403F"/>
    <w:rsid w:val="00B74E98"/>
    <w:rsid w:val="00E8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4F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4F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D4F9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4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4F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4F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4F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E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4E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4E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4E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4F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4F9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D4F9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4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4F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4F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4F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E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4E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4E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4E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BOIMAR d.o.o. SVETI PETAR U ŠUMI</izvorni_sadrzaj>
    <derivirana_varijabla naziv="DomainObject.Predmet.ProtustrankaFormated_1">  BOIMAR d.o.o. SVETI PETAR U ŠUMI</derivirana_varijabla>
  </DomainObject.Predmet.ProtustrankaFormated>
  <DomainObject.Predmet.ProtustrankaFormatedOIB>
    <izvorni_sadrzaj>  BOIMAR d.o.o. SVETI PETAR U ŠUMI, OIB 50767210824</izvorni_sadrzaj>
    <derivirana_varijabla naziv="DomainObject.Predmet.ProtustrankaFormatedOIB_1">  BOIMAR d.o.o. SVETI PETAR U ŠUMI, OIB 50767210824</derivirana_varijabla>
  </DomainObject.Predmet.ProtustrankaFormatedOIB>
  <DomainObject.Predmet.ProtustrankaFormatedWithAdress>
    <izvorni_sadrzaj> BOIMAR d.o.o. SVETI PETAR U ŠUMI, Dajčići 108 B, 52404 Sveti Petar u Šumi</izvorni_sadrzaj>
    <derivirana_varijabla naziv="DomainObject.Predmet.ProtustrankaFormatedWithAdress_1"> BOIMAR d.o.o. SVETI PETAR U ŠUMI, Dajčići 108 B, 52404 Sveti Petar u Šumi</derivirana_varijabla>
  </DomainObject.Predmet.ProtustrankaFormatedWithAdress>
  <DomainObject.Predmet.ProtustrankaFormatedWithAdressOIB>
    <izvorni_sadrzaj> BOIMAR d.o.o. SVETI PETAR U ŠUMI, OIB 50767210824, Dajčići 108 B, 52404 Sveti Petar u Šumi</izvorni_sadrzaj>
    <derivirana_varijabla naziv="DomainObject.Predmet.ProtustrankaFormatedWithAdressOIB_1"> BOIMAR d.o.o. SVETI PETAR U ŠUMI, OIB 50767210824, Dajčići 108 B, 52404 Sveti Petar u Šumi</derivirana_varijabla>
  </DomainObject.Predmet.ProtustrankaFormatedWithAdressOIB>
  <DomainObject.Predmet.ProtustrankaWithAdress>
    <izvorni_sadrzaj>BOIMAR d.o.o. SVETI PETAR U ŠUMI Dajčići 108 B, 52404 Sveti Petar u Šumi</izvorni_sadrzaj>
    <derivirana_varijabla naziv="DomainObject.Predmet.ProtustrankaWithAdress_1">BOIMAR d.o.o. SVETI PETAR U ŠUMI Dajčići 108 B, 52404 Sveti Petar u Šumi</derivirana_varijabla>
  </DomainObject.Predmet.ProtustrankaWithAdress>
  <DomainObject.Predmet.ProtustrankaWithAdressOIB>
    <izvorni_sadrzaj>BOIMAR d.o.o. SVETI PETAR U ŠUMI, OIB 50767210824, Dajčići 108 B, 52404 Sveti Petar u Šumi</izvorni_sadrzaj>
    <derivirana_varijabla naziv="DomainObject.Predmet.ProtustrankaWithAdressOIB_1">BOIMAR d.o.o. SVETI PETAR U ŠUMI, OIB 50767210824, Dajčići 108 B, 52404 Sveti Petar u Šumi</derivirana_varijabla>
  </DomainObject.Predmet.ProtustrankaWithAdressOIB>
  <DomainObject.Predmet.ProtustrankaNazivFormated>
    <izvorni_sadrzaj>BOIMAR d.o.o. SVETI PETAR U ŠUMI</izvorni_sadrzaj>
    <derivirana_varijabla naziv="DomainObject.Predmet.ProtustrankaNazivFormated_1">BOIMAR d.o.o. SVETI PETAR U ŠUMI</derivirana_varijabla>
  </DomainObject.Predmet.ProtustrankaNazivFormated>
  <DomainObject.Predmet.ProtustrankaNazivFormatedOIB>
    <izvorni_sadrzaj>BOIMAR d.o.o. SVETI PETAR U ŠUMI, OIB 50767210824</izvorni_sadrzaj>
    <derivirana_varijabla naziv="DomainObject.Predmet.ProtustrankaNazivFormatedOIB_1">BOIMAR d.o.o. SVETI PETAR U ŠUMI, OIB 50767210824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37961.98</izvorni_sadrzaj>
    <derivirana_varijabla naziv="DomainObject.Predmet.TrenutnaVrijednost_1">37961.98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BOIMAR d.o.o. SVETI PETAR U ŠUMI</item>
    </izvorni_sadrzaj>
    <derivirana_varijabla naziv="DomainObject.Predmet.ProtuStrankaListFormated_1">
      <item>BOIMAR d.o.o. SVETI PETAR U ŠUMI</item>
    </derivirana_varijabla>
  </DomainObject.Predmet.ProtuStrankaListFormated>
  <DomainObject.Predmet.ProtuStrankaListFormatedOIB>
    <izvorni_sadrzaj>
      <item>BOIMAR d.o.o. SVETI PETAR U ŠUMI, OIB 50767210824</item>
    </izvorni_sadrzaj>
    <derivirana_varijabla naziv="DomainObject.Predmet.ProtuStrankaListFormatedOIB_1">
      <item>BOIMAR d.o.o. SVETI PETAR U ŠUMI, OIB 50767210824</item>
    </derivirana_varijabla>
  </DomainObject.Predmet.ProtuStrankaListFormatedOIB>
  <DomainObject.Predmet.ProtuStrankaListFormatedWithAdress>
    <izvorni_sadrzaj>
      <item>BOIMAR d.o.o. SVETI PETAR U ŠUMI, Dajčići 108 B, 52404 Sveti Petar u Šumi</item>
    </izvorni_sadrzaj>
    <derivirana_varijabla naziv="DomainObject.Predmet.ProtuStrankaListFormatedWithAdress_1">
      <item>BOIMAR d.o.o. SVETI PETAR U ŠUMI, Dajčići 108 B, 52404 Sveti Petar u Šumi</item>
    </derivirana_varijabla>
  </DomainObject.Predmet.ProtuStrankaListFormatedWithAdress>
  <DomainObject.Predmet.ProtuStrankaListFormatedWithAdressOIB>
    <izvorni_sadrzaj>
      <item>BOIMAR d.o.o. SVETI PETAR U ŠUMI, OIB 50767210824, Dajčići 108 B, 52404 Sveti Petar u Šumi</item>
    </izvorni_sadrzaj>
    <derivirana_varijabla naziv="DomainObject.Predmet.ProtuStrankaListFormatedWithAdressOIB_1">
      <item>BOIMAR d.o.o. SVETI PETAR U ŠUMI, OIB 50767210824, Dajčići 108 B, 52404 Sveti Petar u Šumi</item>
    </derivirana_varijabla>
  </DomainObject.Predmet.ProtuStrankaListFormatedWithAdressOIB>
  <DomainObject.Predmet.ProtuStrankaListNazivFormated>
    <izvorni_sadrzaj>
      <item>BOIMAR d.o.o. SVETI PETAR U ŠUMI</item>
    </izvorni_sadrzaj>
    <derivirana_varijabla naziv="DomainObject.Predmet.ProtuStrankaListNazivFormated_1">
      <item>BOIMAR d.o.o. SVETI PETAR U ŠUMI</item>
    </derivirana_varijabla>
  </DomainObject.Predmet.ProtuStrankaListNazivFormated>
  <DomainObject.Predmet.ProtuStrankaListNazivFormatedOIB>
    <izvorni_sadrzaj>
      <item>BOIMAR d.o.o. SVETI PETAR U ŠUMI, OIB 50767210824</item>
    </izvorni_sadrzaj>
    <derivirana_varijabla naziv="DomainObject.Predmet.ProtuStrankaListNazivFormatedOIB_1">
      <item>BOIMAR d.o.o. SVETI PETAR U ŠUMI, OIB 50767210824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BOIMAR d.o.o. SVETI PETAR U ŠUMI</izvorni_sadrzaj>
    <derivirana_varijabla naziv="DomainObject.Predmet.ProtustrankaIDrugi_1">BOIMAR d.o.o. SVETI PETAR U ŠUMI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BOIMAR d.o.o. SVETI PETAR U ŠUMI, OIB 50767210824, Dajčići 108 B, 52404 Sveti Petar u Šumi</izvorni_sadrzaj>
    <derivirana_varijabla naziv="DomainObject.Predmet.ProtustrankaIDrugiAdressOIB_1">BOIMAR d.o.o. SVETI PETAR U ŠUMI, OIB 50767210824, Dajčići 108 B,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BOIMAR d.o.o. SVETI PETAR U ŠUMI</item>
    </izvorni_sadrzaj>
    <derivirana_varijabla naziv="DomainObject.Predmet.SudioniciListNaziv_1">
      <item>FINANCIJSKA AGENCIJA, RC RIJEKA, PODRUŽNICA PULA, PULA</item>
      <item>BOIMAR d.o.o. SVETI PETAR U ŠUMI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BOIMAR d.o.o. SVETI PETAR U ŠUMI, OIB 50767210824, Dajčići 108 B,52404 Sveti Petar u Šumi</item>
    </izvorni_sadrzaj>
    <derivirana_varijabla naziv="DomainObject.Predmet.SudioniciListAdressOIB_1">
      <item>FINANCIJSKA AGENCIJA, RC RIJEKA, PODRUŽNICA PULA, PULA, OIB 85821130368, Ulica grada Vukovara 70,Zagreb</item>
      <item>BOIMAR d.o.o. SVETI PETAR U ŠUMI, OIB 50767210824, Dajčići 108 B,52404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50767210824</item>
    </izvorni_sadrzaj>
    <derivirana_varijabla naziv="DomainObject.Predmet.SudioniciListNazivOIB_1">
      <item>, OIB 85821130368</item>
      <item>, OIB 50767210824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3057</properties:Characters>
  <properties:Lines>80</properties:Lines>
  <properties:Paragraphs>30</properties:Paragraphs>
  <properties:TotalTime>6</properties:TotalTime>
  <properties:ScaleCrop>false</properties:ScaleCrop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2016-03-18T09:54:00Z</dcterms:created>
  <dc:creator>Mihaela Kaligari</dc:creator>
  <dc:description/>
  <cp:keywords/>
  <cp:lastModifiedBy>Tamara Žgrablić Širol</cp:lastModifiedBy>
  <dcterms:modified xmlns:xsi="http://www.w3.org/2001/XMLSchema-instance" xsi:type="dcterms:W3CDTF">2016-04-01T10:27:00Z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