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46c6" w14:paraId="beb46c6" w:rsidRDefault="00112909" w:rsidR="00590E39" w:rsidRPr="00037EED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t xml:space="preserve"> 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12909" w:rsidP="00DF524F" w:rsidR="00DF524F" w:rsidRPr="00DF524F">
      <w:pPr>
        <w:jc w:val="both"/>
      </w:pPr>
      <w:r>
        <w:t xml:space="preserve">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Amruševa 2/II                                                          </w:t>
      </w:r>
      <w:r w:rsidR="00D00DC0">
        <w:t xml:space="preserve">                      67. St-</w:t>
      </w:r>
      <w:r w:rsidR="00BE59BF">
        <w:t>835</w:t>
      </w:r>
      <w:r w:rsidR="008504DB">
        <w:t>/17</w:t>
      </w:r>
      <w:r w:rsidR="00C01E21">
        <w:t>-33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Zubaku, u stečajnom  postupku nad dužnikom </w:t>
      </w:r>
      <w:r w:rsidR="00BE59BF" w:rsidRPr="00BE59BF">
        <w:rPr>
          <w:bCs/>
          <w:lang w:val="pt-BR"/>
        </w:rPr>
        <w:t>ART-CENTAR, UDRUGA SAMOSTALNIH LIKOVNIH UMJETNIKA ZAGREB u stečaju, Zagreb, Bogovićeva 7, OIB: 23585423440</w:t>
      </w:r>
      <w:r w:rsidRPr="00792894">
        <w:t xml:space="preserve">, </w:t>
      </w:r>
      <w:r w:rsidR="0060171F">
        <w:t>23. kolovoza</w:t>
      </w:r>
      <w:r w:rsidR="00792894" w:rsidRPr="00792894">
        <w:t xml:space="preserve"> </w:t>
      </w:r>
      <w:r w:rsidR="003337ED">
        <w:t>2018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BE59BF" w:rsidRPr="00BE59BF">
        <w:rPr>
          <w:bCs/>
          <w:lang w:val="pt-BR"/>
        </w:rPr>
        <w:t>ART-CENTAR, UDRUGA SAMOSTALNIH LIKOVNIH UMJETNIKA ZAGREB u stečaju, Zagreb, Bogovićeva 7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BE59BF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 xml:space="preserve">18. </w:t>
      </w:r>
      <w:r w:rsidR="0060171F">
        <w:rPr>
          <w:bCs/>
        </w:rPr>
        <w:t>rujan</w:t>
      </w:r>
      <w:r w:rsidR="003337ED">
        <w:rPr>
          <w:bCs/>
        </w:rPr>
        <w:t xml:space="preserve">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11,0</w:t>
      </w:r>
      <w:r w:rsidR="00853A2B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60171F" w:rsidP="00BE59BF" w:rsidR="003337ED">
      <w:pPr>
        <w:pStyle w:val="Odlomakpopisa"/>
        <w:numPr>
          <w:ilvl w:val="0"/>
          <w:numId w:val="3"/>
        </w:numPr>
        <w:jc w:val="both"/>
      </w:pPr>
      <w:r>
        <w:t>Izvješće stečajnog upravitelja o tijeku stečajnog postupka i stanju stečajne mase</w:t>
      </w:r>
      <w:r w:rsidR="00BE59BF">
        <w:t>.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60171F" w:rsidRPr="0060171F">
        <w:t xml:space="preserve">23. kolovoza </w:t>
      </w:r>
      <w:r w:rsidR="00794B04" w:rsidRPr="00794B04">
        <w:t>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112909" w:rsidP="000B5F9B" w:rsidR="00112909">
      <w:pPr>
        <w:pStyle w:val="Tijeloteksta"/>
      </w:pPr>
      <w:r>
        <w:t xml:space="preserve">                  </w:t>
      </w:r>
    </w:p>
    <w:p w:rsidRDefault="00112909" w:rsidP="00112909" w:rsidR="00112909" w:rsidRPr="00310646">
      <w:pPr>
        <w:pStyle w:val="Tijeloteksta"/>
      </w:pPr>
      <w:r w:rsidRPr="00037EED">
        <w:t xml:space="preserve">                                 </w:t>
      </w:r>
      <w:r>
        <w:t xml:space="preserve">                                                                         </w:t>
      </w:r>
      <w:r w:rsidRPr="00310646">
        <w:t>SUDAC:</w:t>
      </w:r>
    </w:p>
    <w:p w:rsidRDefault="00112909" w:rsidP="00112909" w:rsidR="0011290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21925">
        <w:rPr>
          <w:rFonts w:hAnsi="Times New Roman" w:ascii="Times New Roman"/>
          <w:b w:val="false"/>
          <w:color w:val="auto"/>
          <w:szCs w:val="24"/>
        </w:rPr>
        <w:t>,v.r.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112909" w:rsidR="007D2848">
      <w:pPr>
        <w:pStyle w:val="Tijeloteksta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2508B1">
        <w:t xml:space="preserve"> 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40F5" w:rsidP="000B5F9B" w:rsidR="007B40F5" w:rsidRPr="00792894">
      <w:pPr>
        <w:jc w:val="center"/>
      </w:pPr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E21925" w:rsidP="00400817" w:rsidR="00E21925" w:rsidRPr="00400817">
      <w:pPr>
        <w:jc w:val="right"/>
      </w:pPr>
      <w:r w:rsidRPr="00400817">
        <w:t>Za točnost otpravka – ovlašteni službenik</w:t>
      </w:r>
      <w:r>
        <w:t>:</w:t>
      </w:r>
    </w:p>
    <w:p w:rsidRDefault="00E21925" w:rsidP="00400817" w:rsidR="00E21925" w:rsidRPr="00400817">
      <w:pPr>
        <w:ind w:left="5664"/>
      </w:pPr>
      <w:r w:rsidRPr="00400817">
        <w:t xml:space="preserve">        Dijana Hadžić</w:t>
      </w:r>
    </w:p>
    <w:p w:rsidRDefault="00E21925" w:rsidR="00E21925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Sect="00112909" w:rsidR="000F7897" w:rsidRPr="00037EED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12909"/>
    <w:rsid w:val="001D1A6B"/>
    <w:rsid w:val="00227E08"/>
    <w:rsid w:val="002508B1"/>
    <w:rsid w:val="002D3B07"/>
    <w:rsid w:val="003337ED"/>
    <w:rsid w:val="00347638"/>
    <w:rsid w:val="0038748A"/>
    <w:rsid w:val="003D72B1"/>
    <w:rsid w:val="00426C37"/>
    <w:rsid w:val="00466E01"/>
    <w:rsid w:val="004B741F"/>
    <w:rsid w:val="00517FEF"/>
    <w:rsid w:val="00581597"/>
    <w:rsid w:val="00590E39"/>
    <w:rsid w:val="005F6BFE"/>
    <w:rsid w:val="0060171F"/>
    <w:rsid w:val="00651128"/>
    <w:rsid w:val="006951FE"/>
    <w:rsid w:val="007659A5"/>
    <w:rsid w:val="00792894"/>
    <w:rsid w:val="00794B04"/>
    <w:rsid w:val="007A4677"/>
    <w:rsid w:val="007A7272"/>
    <w:rsid w:val="007B40F5"/>
    <w:rsid w:val="007C20FA"/>
    <w:rsid w:val="007D2848"/>
    <w:rsid w:val="0080300F"/>
    <w:rsid w:val="008504DB"/>
    <w:rsid w:val="00853A2B"/>
    <w:rsid w:val="00864D0C"/>
    <w:rsid w:val="008D31C1"/>
    <w:rsid w:val="00977541"/>
    <w:rsid w:val="009B26C0"/>
    <w:rsid w:val="009F0FC8"/>
    <w:rsid w:val="00A0601A"/>
    <w:rsid w:val="00A52E6F"/>
    <w:rsid w:val="00B039F5"/>
    <w:rsid w:val="00B2551B"/>
    <w:rsid w:val="00B34441"/>
    <w:rsid w:val="00B663C2"/>
    <w:rsid w:val="00B67A65"/>
    <w:rsid w:val="00B92232"/>
    <w:rsid w:val="00BC35B1"/>
    <w:rsid w:val="00BE59BF"/>
    <w:rsid w:val="00C01E21"/>
    <w:rsid w:val="00C14E5E"/>
    <w:rsid w:val="00CB2F65"/>
    <w:rsid w:val="00D00DC0"/>
    <w:rsid w:val="00D36C8E"/>
    <w:rsid w:val="00D46B98"/>
    <w:rsid w:val="00DF524F"/>
    <w:rsid w:val="00E03FDC"/>
    <w:rsid w:val="00E14F85"/>
    <w:rsid w:val="00E2192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9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9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9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9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9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9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9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9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skupština vjerovnika 18.09.2018. u 11:00</izvorni_sadrzaj>
    <derivirana_varijabla naziv="DomainObject.Primjedba_1">skupština vjerovnika 18.09.2018. u 11:00</derivirana_varijabla>
  </DomainObject.Primjedba>
  <DomainObject.Oznaka>
    <izvorni_sadrzaj>St-835/2017-33</izvorni_sadrzaj>
    <derivirana_varijabla naziv="DomainObject.Oznaka_1">St-835/2017-33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St-835/2017</izvorni_sadrzaj>
    <derivirana_varijabla naziv="DomainObject.Predmet.OznakaBroj_1">St-835/2017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''ART-CENTAR'' - UDRUGA SAMOSTALNIH LIKOVNIH UMJETNIKA ZAGREB zastupanog po punomoćniku Ozana Kostelav Ivan</izvorni_sadrzaj>
    <derivirana_varijabla naziv="DomainObject.Predmet.ProtustrankaFormated_1">  ''ART-CENTAR'' - UDRUGA SAMOSTALNIH LIKOVNIH UMJETNIKA ZAGREB zastupanog po punomoćniku Ozana Kostelav Ivan</derivirana_varijabla>
  </DomainObject.Predmet.ProtustrankaFormated>
  <DomainObject.Predmet.ProtustrankaFormatedOIB>
    <izvorni_sadrzaj>  ''ART-CENTAR'' - UDRUGA SAMOSTALNIH LIKOVNIH UMJETNIKA ZAGREB, OIB 23585423440 zastupanog po punomoćniku Ozana Kostelav Ivan</izvorni_sadrzaj>
    <derivirana_varijabla naziv="DomainObject.Predmet.ProtustrankaFormatedOIB_1">  ''ART-CENTAR'' - UDRUGA SAMOSTALNIH LIKOVNIH UMJETNIKA ZAGREB, OIB 23585423440 zastupanog po punomoćniku Ozana Kostelav Ivan</derivirana_varijabla>
  </DomainObject.Predmet.ProtustrankaFormatedOIB>
  <DomainObject.Predmet.ProtustrankaFormatedWithAdress>
    <izvorni_sadrzaj> ''ART-CENTAR'' - UDRUGA SAMOSTALNIH LIKOVNIH UMJETNIKA ZAGREB, Bogovićeva 7, 10000 Zagreb zastupanog po punomoćniku Ozana Kostelav Ivan</izvorni_sadrzaj>
    <derivirana_varijabla naziv="DomainObject.Predmet.ProtustrankaFormatedWithAdress_1"> ''ART-CENTAR'' - UDRUGA SAMOSTALNIH LIKOVNIH UMJETNIKA ZAGREB, Bogovićeva 7, 10000 Zagreb zastupanog po punomoćniku Ozana Kostelav Ivan</derivirana_varijabla>
  </DomainObject.Predmet.ProtustrankaFormatedWithAdress>
  <DomainObject.Predmet.ProtustrankaFormatedWithAdressOIB>
    <izvorni_sadrzaj> ''ART-CENTAR'' - UDRUGA SAMOSTALNIH LIKOVNIH UMJETNIKA ZAGREB, OIB 23585423440, Bogovićeva 7, 10000 Zagreb zastupanog po punomoćniku Ozana Kostelav Ivan</izvorni_sadrzaj>
    <derivirana_varijabla naziv="DomainObject.Predmet.ProtustrankaFormatedWithAdressOIB_1"> ''ART-CENTAR'' - UDRUGA SAMOSTALNIH LIKOVNIH UMJETNIKA ZAGREB, OIB 23585423440, Bogovićeva 7, 10000 Zagreb zastupanog po punomoćniku Ozana Kostelav Ivan</derivirana_varijabla>
  </DomainObject.Predmet.ProtustrankaFormatedWithAdressOIB>
  <DomainObject.Predmet.ProtustrankaWithAdress>
    <izvorni_sadrzaj>''ART-CENTAR'' - UDRUGA SAMOSTALNIH LIKOVNIH UMJETNIKA ZAGREB Bogovićeva 7, 10000 Zagreb</izvorni_sadrzaj>
    <derivirana_varijabla naziv="DomainObject.Predmet.ProtustrankaWithAdress_1">''ART-CENTAR'' - UDRUGA SAMOSTALNIH LIKOVNIH UMJETNIKA ZAGREB Bogovićeva 7, 10000 Zagreb</derivirana_varijabla>
  </DomainObject.Predmet.ProtustrankaWithAdress>
  <DomainObject.Predmet.ProtustrankaWithAdressOIB>
    <izvorni_sadrzaj>''ART-CENTAR'' - UDRUGA SAMOSTALNIH LIKOVNIH UMJETNIKA ZAGREB, OIB 23585423440, Bogovićeva 7, 10000 Zagreb</izvorni_sadrzaj>
    <derivirana_varijabla naziv="DomainObject.Predmet.ProtustrankaWithAdressOIB_1">''ART-CENTAR'' - UDRUGA SAMOSTALNIH LIKOVNIH UMJETNIKA ZAGREB, OIB 23585423440, Bogovićeva 7, 10000 Zagreb</derivirana_varijabla>
  </DomainObject.Predmet.ProtustrankaWithAdressOIB>
  <DomainObject.Predmet.ProtustrankaNazivFormated>
    <izvorni_sadrzaj>''ART-CENTAR'' - UDRUGA SAMOSTALNIH LIKOVNIH UMJETNIKA ZAGREB</izvorni_sadrzaj>
    <derivirana_varijabla naziv="DomainObject.Predmet.ProtustrankaNazivFormated_1">''ART-CENTAR'' - UDRUGA SAMOSTALNIH LIKOVNIH UMJETNIKA ZAGREB</derivirana_varijabla>
  </DomainObject.Predmet.ProtustrankaNazivFormated>
  <DomainObject.Predmet.ProtustrankaNazivFormatedOIB>
    <izvorni_sadrzaj>''ART-CENTAR'' - UDRUGA SAMOSTALNIH LIKOVNIH UMJETNIKA ZAGREB, OIB 23585423440</izvorni_sadrzaj>
    <derivirana_varijabla naziv="DomainObject.Predmet.ProtustrankaNazivFormatedOIB_1">''ART-CENTAR'' - UDRUGA SAMOSTALNIH LIKOVNIH UMJETNIKA ZAGREB, OIB 23585423440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Zagrebu</izvorni_sadrzaj>
    <derivirana_varijabla naziv="DomainObject.Predmet.StrankaFormated_1">  FINA Regionalni centar Zagreb;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Zagrebu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Katančićeva 5,10000 Zagreb</izvorni_sadrzaj>
    <derivirana_varijabla naziv="DomainObject.Predmet.StrankaWithAdress_1">FINA Regionalni centar Zagreb Trg svibanjskih žrtava 1995. 1,10000 Zagreb,REPUBLIKA HRVATSKA, Ministarstvo financija, Porezna uprava, Područni ured Zagreb Katančićeva 5,10000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18683136487, Katančićeva 5,10000 Zagreb</izvorni_sadrzaj>
    <derivirana_varijabla naziv="DomainObject.Predmet.StrankaWithAdressOIB_1">FINA Regionalni centar Zagreb, OIB 85821130368, Trg svibanjskih žrtava 1995. 1,10000 Zagreb,REPUBLIKA HRVATSKA, Ministarstvo financija, Porezna uprava, Područni ured Zagreb, OIB 18683136487, Katančićeva 5,10000 Zagreb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''ART-CENTAR'' - UDRUGA SAMOSTALNIH LIKOVNIH UMJETNIKA ZAGREB zastupanog po punomoćniku Ozana Kostelav Ivan</item>
    </izvorni_sadrzaj>
    <derivirana_varijabla naziv="DomainObject.Predmet.ProtuStrankaListFormated_1">
      <item>''ART-CENTAR'' - UDRUGA SAMOSTALNIH LIKOVNIH UMJETNIKA ZAGREB zastupanog po punomoćniku Ozana Kostelav Ivan</item>
    </derivirana_varijabla>
  </DomainObject.Predmet.ProtuStrankaListFormated>
  <DomainObject.Predmet.ProtuStrankaListFormatedOIB>
    <izvorni_sadrzaj>
      <item>''ART-CENTAR'' - UDRUGA SAMOSTALNIH LIKOVNIH UMJETNIKA ZAGREB, OIB 23585423440 zastupanog po punomoćniku Ozana Kostelav Ivan</item>
    </izvorni_sadrzaj>
    <derivirana_varijabla naziv="DomainObject.Predmet.ProtuStrankaListFormatedOIB_1">
      <item>''ART-CENTAR'' - UDRUGA SAMOSTALNIH LIKOVNIH UMJETNIKA ZAGREB, OIB 23585423440 zastupanog po punomoćniku Ozana Kostelav Ivan</item>
    </derivirana_varijabla>
  </DomainObject.Predmet.ProtuStrankaListFormatedOIB>
  <DomainObject.Predmet.ProtuStrankaListFormatedWithAdress>
    <izvorni_sadrzaj>
      <item>''ART-CENTAR'' - UDRUGA SAMOSTALNIH LIKOVNIH UMJETNIKA ZAGREB, Bogovićeva 7, 10000 Zagreb zastupanog po punomoćniku Ozana Kostelav Ivan</item>
    </izvorni_sadrzaj>
    <derivirana_varijabla naziv="DomainObject.Predmet.ProtuStrankaListFormatedWithAdress_1">
      <item>''ART-CENTAR'' - UDRUGA SAMOSTALNIH LIKOVNIH UMJETNIKA ZAGREB, Bogovićeva 7, 10000 Zagreb zastupanog po punomoćniku Ozana Kostelav Ivan</item>
    </derivirana_varijabla>
  </DomainObject.Predmet.ProtuStrankaListFormatedWithAdress>
  <DomainObject.Predmet.ProtuStrankaListFormatedWithAdressOIB>
    <izvorni_sadrzaj>
      <item>''ART-CENTAR'' - UDRUGA SAMOSTALNIH LIKOVNIH UMJETNIKA ZAGREB, OIB 23585423440, Bogovićeva 7, 10000 Zagreb zastupanog po punomoćniku Ozana Kostelav Ivan</item>
    </izvorni_sadrzaj>
    <derivirana_varijabla naziv="DomainObject.Predmet.ProtuStrankaListFormatedWithAdressOIB_1">
      <item>''ART-CENTAR'' - UDRUGA SAMOSTALNIH LIKOVNIH UMJETNIKA ZAGREB, OIB 23585423440, Bogovićeva 7, 10000 Zagreb zastupanog po punomoćniku Ozana Kostelav Ivan</item>
    </derivirana_varijabla>
  </DomainObject.Predmet.ProtuStrankaListFormatedWithAdressOIB>
  <DomainObject.Predmet.ProtuStrankaListNazivFormated>
    <izvorni_sadrzaj>
      <item>''ART-CENTAR'' - UDRUGA SAMOSTALNIH LIKOVNIH UMJETNIKA ZAGREB</item>
    </izvorni_sadrzaj>
    <derivirana_varijabla naziv="DomainObject.Predmet.ProtuStrankaListNazivFormated_1">
      <item>''ART-CENTAR'' - UDRUGA SAMOSTALNIH LIKOVNIH UMJETNIKA ZAGREB</item>
    </derivirana_varijabla>
  </DomainObject.Predmet.ProtuStrankaListNazivFormated>
  <DomainObject.Predmet.ProtuStrankaListNazivFormatedOIB>
    <izvorni_sadrzaj>
      <item>''ART-CENTAR'' - UDRUGA SAMOSTALNIH LIKOVNIH UMJETNIKA ZAGREB, OIB 23585423440</item>
    </izvorni_sadrzaj>
    <derivirana_varijabla naziv="DomainObject.Predmet.ProtuStrankaListNazivFormatedOIB_1">
      <item>''ART-CENTAR'' - UDRUGA SAMOSTALNIH LIKOVNIH UMJETNIKA ZAGREB, OIB 23585423440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derivirana_varijabla>
  </DomainObject.Predmet.OstaliListFormated>
  <DomainObject.Predmet.OstaliListFormatedOIB>
    <izvorni_sadrzaj>
      <item>Županijsko državno odvjetništvo u Zagrebu, OIB 16488001145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izvorni_sadrzaj>
    <derivirana_varijabla naziv="DomainObject.Predmet.OstaliListFormatedOIB_1">
      <item>Županijsko državno odvjetništvo u Zagrebu, OIB 16488001145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izvorni_sadrzaj>
    <derivirana_varijabla naziv="DomainObject.Predmet.OstaliListFormatedWithAdressOIB_1">
      <item>Županijsko državno odvjetništvo u Zagrebu, OIB 16488001145,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derivirana_varijabla>
  </DomainObject.Predmet.OstaliListFormatedWithAdressOIB>
  <DomainObject.Predmet.OstaliListNazivFormated>
    <izvorni_sadrzaj>
      <item>Županijsko državno odvjetništvo u Zagrebu</item>
      <item>Ozana Kostelav Ivan</item>
      <item>ZABA d.d.</item>
    </izvorni_sadrzaj>
    <derivirana_varijabla naziv="DomainObject.Predmet.OstaliListNazivFormated_1">
      <item>Županijsko državno odvjetništvo u Zagrebu</item>
      <item>Ozana Kostelav Ivan</item>
      <item>ZABA d.d.</item>
    </derivirana_varijabla>
  </DomainObject.Predmet.OstaliListNazivFormated>
  <DomainObject.Predmet.OstaliListNazivFormatedOIB>
    <izvorni_sadrzaj>
      <item>Županijsko državno odvjetništvo u Zagrebu, OIB 16488001145</item>
      <item>Ozana Kostelav Ivan</item>
      <item>ZABA d.d.</item>
    </izvorni_sadrzaj>
    <derivirana_varijabla naziv="DomainObject.Predmet.OstaliListNazivFormatedOIB_1">
      <item>Županijsko državno odvjetništvo u Zagrebu, OIB 16488001145</item>
      <item>Ozana Kostelav Ivan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St-835/2017-33</izvorni_sadrzaj>
    <derivirana_varijabla naziv="DomainObject.PoslovniBrojDokumenta_1">St-835/2017-33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''ART-CENTAR'' - UDRUGA SAMOSTALNIH LIKOVNIH UMJETNIKA ZAGREB</izvorni_sadrzaj>
    <derivirana_varijabla naziv="DomainObject.Predmet.ProtustrankaIDrugi_1">''ART-CENTAR'' - UDRUGA SAMOSTALNIH LIKOVNIH UMJETNIKA ZAGREB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''ART-CENTAR'' - UDRUGA SAMOSTALNIH LIKOVNIH UMJETNIKA ZAGREB, OIB 23585423440, Bogovićeva 7, 10000 Zagreb</izvorni_sadrzaj>
    <derivirana_varijabla naziv="DomainObject.Predmet.ProtustrankaIDrugiAdressOIB_1">''ART-CENTAR'' - UDRUGA SAMOSTALNIH LIKOVNIH UMJETNIKA ZAGREB, OIB 23585423440, Bogovićeva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''ART-CENTAR'' - UDRUGA SAMOSTALNIH LIKOVNIH UMJETNIKA ZAGREB</item>
      <item>FINA Regionalni centar Zagreb</item>
      <item>REPUBLIKA HRVATSKA, Ministarstvo financija, Porezna uprava, Područni ured Zagreb</item>
      <item>Županijsko državno odvjetništvo u Zagrebu</item>
      <item>Ozana Kostelav Ivan</item>
      <item>ZABA d.d.</item>
    </izvorni_sadrzaj>
    <derivirana_varijabla naziv="DomainObject.Predmet.SudioniciListNaziv_1">
      <item>''ART-CENTAR'' - UDRUGA SAMOSTALNIH LIKOVNIH UMJETNIKA ZAGREB</item>
      <item>FINA Regionalni centar Zagreb</item>
      <item>REPUBLIKA HRVATSKA, Ministarstvo financija, Porezna uprava, Područni ured Zagreb</item>
      <item>Županijsko državno odvjetništvo u Zagrebu</item>
      <item>Ozana Kostelav Ivan</item>
      <item>ZABA d.d.</item>
    </derivirana_varijabla>
  </DomainObject.Predmet.SudioniciListNaziv>
  <DomainObject.Predmet.SudioniciListAdressOIB>
    <izvorni_sadrzaj>
      <item>''ART-CENTAR'' - UDRUGA SAMOSTALNIH LIKOVNIH UMJETNIKA ZAGREB, OIB 23585423440, Bogovićeva 7,10000 Zagreb</item>
      <item>FINA Regionalni centar Zagreb, OIB 85821130368, Trg svibanjskih žrtava 1995. 1,10000 Zagreb</item>
      <item>REPUBLIKA HRVATSKA, Ministarstvo financija, Porezna uprava, Područni ured Zagreb, OIB 18683136487, Katančićeva 5,10000 Zagreb</item>
      <item>Županijsko državno odvjetništvo u Zagrebu, OIB 16488001145, Savska cesta 41,10000 Zagreb</item>
      <item>Ozana Kostelav Ivan, Gundulićeva 15,10000 Zagreb</item>
      <item>ZABA d.d., Trg bana J. Jelačića 10,10000 Zagreb</item>
    </izvorni_sadrzaj>
    <derivirana_varijabla naziv="DomainObject.Predmet.SudioniciListAdressOIB_1">
      <item>''ART-CENTAR'' - UDRUGA SAMOSTALNIH LIKOVNIH UMJETNIKA ZAGREB, OIB 23585423440, Bogovićeva 7,10000 Zagreb</item>
      <item>FINA Regionalni centar Zagreb, OIB 85821130368, Trg svibanjskih žrtava 1995. 1,10000 Zagreb</item>
      <item>REPUBLIKA HRVATSKA, Ministarstvo financija, Porezna uprava, Područni ured Zagreb, OIB 18683136487, Katančićeva 5,10000 Zagreb</item>
      <item>Županijsko državno odvjetništvo u Zagrebu, OIB 16488001145, Savska cesta 41,10000 Zagreb</item>
      <item>Ozana Kostelav Ivan, Gundulićeva 15,10000 Zagreb</item>
      <item>ZABA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23585423440</item>
      <item>, OIB 85821130368</item>
      <item>, OIB 18683136487</item>
      <item>, OIB 16488001145</item>
      <item>, OIB null</item>
      <item>, OIB null</item>
    </izvorni_sadrzaj>
    <derivirana_varijabla naziv="DomainObject.Predmet.SudioniciListNazivOIB_1">
      <item>, OIB 23585423440</item>
      <item>, OIB 85821130368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154</properties:Words>
  <properties:Characters>752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2018-08-23T09:29:00Z</dcterms:created>
  <dc:creator>Tatjana Kujundžić-Novak</dc:creator>
  <cp:lastModifiedBy>Dijana Hadžić</cp:lastModifiedBy>
  <cp:lastPrinted>2018-08-23T13:16:00Z</cp:lastPrinted>
  <dcterms:modified xmlns:xsi="http://www.w3.org/2001/XMLSchema-instance" xsi:type="dcterms:W3CDTF">2018-08-23T13:17:00Z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St-835/2017-33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