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bb9a" w14:paraId="e88bb9a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727338" w:rsidP="004F3811" w:rsidR="00BA47DB">
      <w:pPr>
        <w:jc w:val="center"/>
        <w:rPr>
          <w:rFonts w:hAnsi="Times New Roman" w:ascii="Times New Roman"/>
          <w:b/>
        </w:rPr>
      </w:pPr>
      <w:r w:rsidRPr="00727338">
        <w:rPr>
          <w:rFonts w:hAnsi="Times New Roman" w:ascii="Times New Roman"/>
          <w:b/>
        </w:rPr>
        <w:t>EKO DRVO d.o.o. Poreč, Massa Lombarda 11, OIB: 36978607731</w:t>
      </w:r>
      <w:r w:rsidR="00BA47DB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001D49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2F2632">
        <w:rPr>
          <w:rFonts w:hAnsi="Times New Roman" w:ascii="Times New Roman"/>
        </w:rPr>
        <w:t>13,15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5A2AE0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5F6E9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5A2AE0">
        <w:rPr>
          <w:rFonts w:hAnsi="Times New Roman" w:ascii="Times New Roman"/>
        </w:rPr>
        <w:t>20</w:t>
      </w:r>
      <w:r w:rsidR="00446B4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5F6E94">
        <w:rPr>
          <w:rFonts w:hAnsi="Times New Roman" w:ascii="Times New Roman"/>
        </w:rPr>
        <w:t>travnja</w:t>
      </w:r>
      <w:r w:rsidR="00E44A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5A2AE0">
        <w:rPr>
          <w:rFonts w:hAnsi="Times New Roman" w:ascii="Times New Roman"/>
        </w:rPr>
        <w:t xml:space="preserve">69.323,39 </w:t>
      </w:r>
      <w:r>
        <w:rPr>
          <w:rFonts w:hAnsi="Times New Roman" w:ascii="Times New Roman"/>
        </w:rPr>
        <w:t xml:space="preserve">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4F3811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A18A5">
        <w:rPr>
          <w:rFonts w:hAnsi="Times New Roman" w:ascii="Times New Roman"/>
        </w:rPr>
        <w:t xml:space="preserve">Iz radnja koje je poduzeo sud nije utvrđeno da dužnik ima imovine. </w:t>
      </w:r>
    </w:p>
    <w:p w:rsidRDefault="004F3811" w:rsidP="00001D49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001D49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46B4A">
        <w:rPr>
          <w:rFonts w:hAnsi="Times New Roman" w:ascii="Times New Roman"/>
        </w:rPr>
        <w:t>13,</w:t>
      </w:r>
      <w:r w:rsidR="005A2AE0">
        <w:rPr>
          <w:rFonts w:hAnsi="Times New Roman" w:ascii="Times New Roman"/>
        </w:rPr>
        <w:t xml:space="preserve">20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</w:t>
      </w:r>
      <w:r w:rsidR="00001D4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8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7338" w:rsidP="00727338" w:rsidR="00727338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St-133/2018-9</w:t>
    </w:r>
  </w:p>
  <w:p w:rsidRDefault="00C953D9" w:rsidP="00C40A2F" w:rsidR="00C953D9" w:rsidRPr="00762F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727338">
      <w:rPr>
        <w:sz w:val="22"/>
        <w:szCs w:val="22"/>
      </w:rPr>
      <w:t>133/2018-9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01D49"/>
    <w:rsid w:val="0002659D"/>
    <w:rsid w:val="00045B86"/>
    <w:rsid w:val="00070A05"/>
    <w:rsid w:val="0007639B"/>
    <w:rsid w:val="000A00E1"/>
    <w:rsid w:val="000A7400"/>
    <w:rsid w:val="000D10DB"/>
    <w:rsid w:val="000E6670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2107A0"/>
    <w:rsid w:val="0021775B"/>
    <w:rsid w:val="00221A9B"/>
    <w:rsid w:val="0024037F"/>
    <w:rsid w:val="00243273"/>
    <w:rsid w:val="0024367D"/>
    <w:rsid w:val="00280812"/>
    <w:rsid w:val="00293650"/>
    <w:rsid w:val="00297EDB"/>
    <w:rsid w:val="002A1DBD"/>
    <w:rsid w:val="002B5CF4"/>
    <w:rsid w:val="002F2632"/>
    <w:rsid w:val="003079B6"/>
    <w:rsid w:val="00311363"/>
    <w:rsid w:val="003313E8"/>
    <w:rsid w:val="00382C76"/>
    <w:rsid w:val="00395085"/>
    <w:rsid w:val="003E49B3"/>
    <w:rsid w:val="00446B4A"/>
    <w:rsid w:val="004634B6"/>
    <w:rsid w:val="0046778E"/>
    <w:rsid w:val="00471E38"/>
    <w:rsid w:val="00474AE0"/>
    <w:rsid w:val="004D73AE"/>
    <w:rsid w:val="004F3811"/>
    <w:rsid w:val="00576B3E"/>
    <w:rsid w:val="005A2AE0"/>
    <w:rsid w:val="005A3F55"/>
    <w:rsid w:val="005F6E94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2733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C512A"/>
    <w:rsid w:val="009F687B"/>
    <w:rsid w:val="00A46210"/>
    <w:rsid w:val="00A61E53"/>
    <w:rsid w:val="00A73FBB"/>
    <w:rsid w:val="00A830AE"/>
    <w:rsid w:val="00AB109A"/>
    <w:rsid w:val="00AB50C1"/>
    <w:rsid w:val="00AC33A7"/>
    <w:rsid w:val="00AE7D77"/>
    <w:rsid w:val="00B12902"/>
    <w:rsid w:val="00B200C4"/>
    <w:rsid w:val="00B2216F"/>
    <w:rsid w:val="00B438F8"/>
    <w:rsid w:val="00B46C27"/>
    <w:rsid w:val="00B771D6"/>
    <w:rsid w:val="00BA47DB"/>
    <w:rsid w:val="00BE3960"/>
    <w:rsid w:val="00C14820"/>
    <w:rsid w:val="00C22467"/>
    <w:rsid w:val="00C40A2F"/>
    <w:rsid w:val="00C50565"/>
    <w:rsid w:val="00C66696"/>
    <w:rsid w:val="00C67C0F"/>
    <w:rsid w:val="00C917D3"/>
    <w:rsid w:val="00C91BCA"/>
    <w:rsid w:val="00C953D9"/>
    <w:rsid w:val="00CD254E"/>
    <w:rsid w:val="00CD2568"/>
    <w:rsid w:val="00CF7611"/>
    <w:rsid w:val="00D41766"/>
    <w:rsid w:val="00DF0331"/>
    <w:rsid w:val="00E3781E"/>
    <w:rsid w:val="00E44A2F"/>
    <w:rsid w:val="00E51C1E"/>
    <w:rsid w:val="00E642E9"/>
    <w:rsid w:val="00EA12B4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8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3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8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St-133/2018-9</izvorni_sadrzaj>
    <derivirana_varijabla naziv="DomainObject.Zapisnik.Oznaka_1">St-133/2018-9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St-133/2018-9</izvorni_sadrzaj>
    <derivirana_varijabla naziv="DomainObject.PoslovniBrojDokumenta_1">St-133/2018-9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00B9D-EE18-4684-A5DD-AD61D9503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259</properties:Words>
  <properties:Characters>1416</properties:Characters>
  <properties:Lines>57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2018-06-04T07:54:00Z</dcterms:created>
  <dc:creator>epincin</dc:creator>
  <cp:lastModifiedBy>Sanja Prodan</cp:lastModifiedBy>
  <cp:lastPrinted>2015-12-17T09:17:00Z</cp:lastPrinted>
  <dcterms:modified xmlns:xsi="http://www.w3.org/2001/XMLSchema-instance" xsi:type="dcterms:W3CDTF">2018-06-05T06:57:00Z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St-133/2018-9 / Zapisnik - Ročište radi rasprave o uvjetima za otvaranje steč. post. (St-133-2018-9-eko drvo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