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34b2" w14:paraId="27134b2" w:rsidRDefault="00AE649C" w:rsidP="00D54B49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D54B49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D54B49" w:rsidR="00EE75C3" w:rsidRPr="00EE75C3">
      <w:pPr>
        <w:pStyle w:val="Bezproreda"/>
        <w:spacing w:after="0"/>
      </w:pPr>
    </w:p>
    <w:p w:rsidRDefault="002C346D" w:rsidP="00D54B49" w:rsidR="002C346D">
      <w:pPr>
        <w:pStyle w:val="Bezproreda"/>
        <w:spacing w:after="0"/>
      </w:pPr>
    </w:p>
    <w:p w:rsidRDefault="00D32FA0" w:rsidP="00D54B49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D54B49" w:rsidR="00DC15CD" w:rsidRPr="003E483B">
      <w:pPr>
        <w:pStyle w:val="Bezproreda"/>
        <w:spacing w:after="0"/>
        <w:rPr>
          <w:color w:val="FF0000"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  <w:t>Poslovni broj:</w:t>
      </w:r>
      <w:r w:rsidR="00A75BA6">
        <w:t xml:space="preserve"> </w:t>
      </w:r>
      <w:r w:rsidR="00D54B49">
        <w:t>2 St-1076/16-5</w:t>
      </w:r>
    </w:p>
    <w:p w:rsidRDefault="00373F06" w:rsidP="00D54B49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D54B49" w:rsidR="002C346D">
      <w:pPr>
        <w:spacing w:after="0"/>
      </w:pPr>
    </w:p>
    <w:p w:rsidRDefault="00D54B49" w:rsidP="00D54B49" w:rsidR="00D54B49">
      <w:pPr>
        <w:spacing w:after="0"/>
      </w:pPr>
    </w:p>
    <w:p w:rsidRDefault="00D54B49" w:rsidP="00D54B49" w:rsidR="00D54B49" w:rsidRPr="00D97861">
      <w:pPr>
        <w:spacing w:after="0"/>
        <w:ind w:firstLine="708"/>
        <w:jc w:val="both"/>
        <w:rPr>
          <w:b/>
        </w:rPr>
      </w:pPr>
      <w:r w:rsidRPr="00AD4357">
        <w:t xml:space="preserve">Trgovački sud u Varaždinu, po </w:t>
      </w:r>
      <w:r>
        <w:t>sutkinji</w:t>
      </w:r>
      <w:r w:rsidRPr="00AD4357">
        <w:t xml:space="preserve"> toga suda </w:t>
      </w:r>
      <w:r>
        <w:t>Meliti Poljanec Bubaš</w:t>
      </w:r>
      <w:r w:rsidRPr="00AD4357">
        <w:t>, p</w:t>
      </w:r>
      <w:r>
        <w:t xml:space="preserve">ovodom prijedloga predlagatelja-dužnika </w:t>
      </w:r>
      <w:r w:rsidRPr="00D54B49">
        <w:t>TRGOŠPED d.o.o.</w:t>
      </w:r>
      <w:r>
        <w:t xml:space="preserve">, 40305 Nedelišće, Sajmište 30/a, OIB: </w:t>
      </w:r>
      <w:r w:rsidRPr="00D54B49">
        <w:t>95813471250</w:t>
      </w:r>
      <w:r>
        <w:t>, za sklapanje predstečajne</w:t>
      </w:r>
      <w:r w:rsidR="00D32FA0">
        <w:t xml:space="preserve"> nagodbe, dana 8. veljače 2017.</w:t>
      </w:r>
      <w:r>
        <w:t xml:space="preserve"> donio je sljedeći</w:t>
      </w:r>
    </w:p>
    <w:p w:rsidRDefault="00D54B49" w:rsidP="00D54B49" w:rsidR="00D54B49">
      <w:pPr>
        <w:spacing w:after="0"/>
        <w:jc w:val="both"/>
      </w:pPr>
    </w:p>
    <w:p w:rsidRDefault="00D54B49" w:rsidP="00D54B49" w:rsidR="00D54B49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O G L A S</w:t>
      </w:r>
    </w:p>
    <w:p w:rsidRDefault="00D54B49" w:rsidP="00D54B49" w:rsidR="00D54B49">
      <w:pPr>
        <w:spacing w:after="0"/>
        <w:jc w:val="both"/>
      </w:pPr>
    </w:p>
    <w:p w:rsidRDefault="00D54B49" w:rsidP="00D54B49" w:rsidR="00D54B49">
      <w:pPr>
        <w:spacing w:after="0"/>
        <w:ind w:firstLine="708"/>
        <w:jc w:val="both"/>
      </w:pPr>
      <w:r>
        <w:t xml:space="preserve">I / Temeljem čl. 66. st. 5. Zakona o financijskom poslovanju i predstečajnoj nagodbi (Narodne novine broj 108/12, 144/12, 81/13 i 112/13) određuje se ročište radi sklapanja predstečajne nagodbe nad dužnikom </w:t>
      </w:r>
      <w:r w:rsidRPr="00D54B49">
        <w:t>TRGOŠPED d.o.o.</w:t>
      </w:r>
      <w:r>
        <w:t xml:space="preserve">, 40305 Nedelišće, Sajmište 30/a, OIB: </w:t>
      </w:r>
      <w:r w:rsidRPr="00D54B49">
        <w:t>95813471250</w:t>
      </w:r>
      <w:r w:rsidRPr="004C3257">
        <w:t>,</w:t>
      </w:r>
      <w:r>
        <w:rPr>
          <w:b/>
        </w:rPr>
        <w:t xml:space="preserve"> </w:t>
      </w:r>
      <w:r>
        <w:t xml:space="preserve">za dan </w:t>
      </w:r>
    </w:p>
    <w:p w:rsidRDefault="00D54B49" w:rsidP="00D54B49" w:rsidR="00D54B49" w:rsidRPr="0068729F">
      <w:pPr>
        <w:spacing w:after="0"/>
      </w:pPr>
    </w:p>
    <w:p w:rsidRDefault="00D54B49" w:rsidP="00D54B49" w:rsidR="00D54B49" w:rsidRPr="0068729F">
      <w:pPr>
        <w:spacing w:after="0"/>
        <w:jc w:val="center"/>
        <w:rPr>
          <w:u w:val="single"/>
        </w:rPr>
      </w:pPr>
      <w:r w:rsidRPr="0068729F">
        <w:rPr>
          <w:u w:val="single"/>
        </w:rPr>
        <w:t xml:space="preserve">17. ožujka 2017. u  9,20 sati         </w:t>
      </w:r>
    </w:p>
    <w:p w:rsidRDefault="00D54B49" w:rsidP="00D54B49" w:rsidR="00D54B49" w:rsidRPr="0068729F">
      <w:pPr>
        <w:spacing w:after="0"/>
        <w:jc w:val="center"/>
        <w:rPr>
          <w:bCs/>
          <w:u w:val="single"/>
        </w:rPr>
      </w:pPr>
      <w:r w:rsidRPr="0068729F">
        <w:rPr>
          <w:bCs/>
          <w:u w:val="single"/>
        </w:rPr>
        <w:t>u sobi broj 223/II</w:t>
      </w:r>
    </w:p>
    <w:p w:rsidRDefault="00D54B49" w:rsidP="00D54B49" w:rsidR="00D54B49" w:rsidRPr="0068729F">
      <w:pPr>
        <w:spacing w:after="0"/>
        <w:rPr>
          <w:b/>
          <w:u w:val="single"/>
        </w:rPr>
      </w:pPr>
    </w:p>
    <w:p w:rsidRDefault="00D54B49" w:rsidP="00D54B49" w:rsidR="00D54B49" w:rsidRPr="0068729F">
      <w:pPr>
        <w:spacing w:after="0"/>
      </w:pPr>
      <w:r w:rsidRPr="0068729F">
        <w:tab/>
        <w:t>II/ Na ročište se pozivaju:</w:t>
      </w:r>
    </w:p>
    <w:p w:rsidRDefault="00D54B49" w:rsidP="00D54B49" w:rsidR="00D54B49" w:rsidRPr="0068729F">
      <w:pPr>
        <w:spacing w:after="0"/>
      </w:pPr>
    </w:p>
    <w:p w:rsidRDefault="00D54B49" w:rsidP="00D224EE" w:rsidR="00D54B49" w:rsidRPr="0068729F">
      <w:pPr>
        <w:numPr>
          <w:ilvl w:val="0"/>
          <w:numId w:val="46"/>
        </w:numPr>
        <w:spacing w:after="0"/>
      </w:pPr>
      <w:r w:rsidRPr="0068729F">
        <w:t xml:space="preserve">predlagatelj-dužnik, </w:t>
      </w:r>
      <w:r w:rsidR="0068729F" w:rsidRPr="0068729F">
        <w:t>TRGOŠPED d.o.o., 40305 Nedelišće, Sajmište 30/a, OIB: 95813471250</w:t>
      </w:r>
      <w:r w:rsidR="00AA2F98">
        <w:t>,</w:t>
      </w:r>
    </w:p>
    <w:p w:rsidRDefault="00D54B49" w:rsidP="00D54B49" w:rsidR="00D54B49" w:rsidRPr="0068729F">
      <w:pPr>
        <w:spacing w:after="0"/>
        <w:ind w:left="720"/>
      </w:pPr>
    </w:p>
    <w:p w:rsidRDefault="00D54B49" w:rsidP="00D224EE" w:rsidR="00D54B49" w:rsidRPr="0068729F">
      <w:pPr>
        <w:numPr>
          <w:ilvl w:val="0"/>
          <w:numId w:val="46"/>
        </w:numPr>
        <w:spacing w:after="0"/>
        <w:jc w:val="both"/>
      </w:pPr>
      <w:r w:rsidRPr="0068729F">
        <w:t>svi vjerovnici koji su prihvatili plan financijskog restrukturiranja.</w:t>
      </w:r>
    </w:p>
    <w:p w:rsidRDefault="00D54B49" w:rsidP="00D54B49" w:rsidR="00D54B49" w:rsidRPr="0068729F">
      <w:pPr>
        <w:spacing w:after="0"/>
        <w:ind w:left="360"/>
        <w:jc w:val="both"/>
      </w:pPr>
    </w:p>
    <w:p w:rsidRDefault="0068729F" w:rsidP="0068729F" w:rsidR="00D54B49" w:rsidRPr="0068729F">
      <w:pPr>
        <w:spacing w:after="0"/>
        <w:jc w:val="center"/>
      </w:pPr>
      <w:r w:rsidRPr="0068729F">
        <w:t>U Varaždinu 8. veljače 2017.</w:t>
      </w:r>
    </w:p>
    <w:p w:rsidRDefault="0068729F" w:rsidP="0068729F" w:rsidR="0068729F" w:rsidRPr="00D42E63">
      <w:pPr>
        <w:spacing w:after="0"/>
        <w:jc w:val="center"/>
      </w:pPr>
    </w:p>
    <w:p w:rsidRDefault="00D54B49" w:rsidP="00D54B49" w:rsidR="00D54B49" w:rsidRPr="00C316FA">
      <w:pPr>
        <w:spacing w:after="0"/>
      </w:pPr>
    </w:p>
    <w:p w:rsidRDefault="0068729F" w:rsidP="00D54B49" w:rsidR="0068729F">
      <w:pPr>
        <w:spacing w:after="0"/>
        <w:ind w:left="4248"/>
        <w:jc w:val="center"/>
      </w:pPr>
      <w:r>
        <w:t>Sutkinja</w:t>
      </w:r>
    </w:p>
    <w:p w:rsidRDefault="0068729F" w:rsidP="00D54B49" w:rsidR="0068729F">
      <w:pPr>
        <w:spacing w:after="0"/>
        <w:ind w:left="4248"/>
        <w:jc w:val="center"/>
      </w:pPr>
    </w:p>
    <w:p w:rsidRDefault="00D54B49" w:rsidP="00D54B49" w:rsidR="00D54B49">
      <w:pPr>
        <w:spacing w:after="0"/>
        <w:ind w:left="4248"/>
        <w:jc w:val="center"/>
      </w:pPr>
      <w:r>
        <w:t>Melita Poljanec Bubaš</w:t>
      </w:r>
      <w:r w:rsidR="00E42905">
        <w:t>, v.r.</w:t>
      </w:r>
    </w:p>
    <w:p w:rsidRDefault="00E42905" w:rsidP="00D54B49" w:rsidR="00E42905">
      <w:pPr>
        <w:spacing w:after="0"/>
        <w:ind w:left="4248"/>
        <w:jc w:val="center"/>
      </w:pPr>
    </w:p>
    <w:p w:rsidRDefault="00E42905" w:rsidP="00D54B49" w:rsidR="00E42905">
      <w:pPr>
        <w:spacing w:after="0"/>
        <w:ind w:left="4248"/>
        <w:jc w:val="center"/>
      </w:pPr>
    </w:p>
    <w:p w:rsidRDefault="00D54B49" w:rsidP="00D54B49" w:rsidR="00D54B49">
      <w:pPr>
        <w:spacing w:after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54B49" w:rsidP="00D54B49" w:rsidR="00D54B49" w:rsidRPr="0005565C">
      <w:pPr>
        <w:spacing w:after="0"/>
        <w:ind w:firstLine="360"/>
        <w:jc w:val="both"/>
        <w:rPr>
          <w:bCs/>
        </w:rPr>
      </w:pPr>
      <w:r w:rsidRPr="0005565C">
        <w:rPr>
          <w:bCs/>
        </w:rPr>
        <w:t xml:space="preserve">DNA:     </w:t>
      </w:r>
    </w:p>
    <w:p w:rsidRDefault="00D54B49" w:rsidP="00D224EE" w:rsidR="00D54B49">
      <w:pPr>
        <w:numPr>
          <w:ilvl w:val="0"/>
          <w:numId w:val="45"/>
        </w:numPr>
        <w:spacing w:after="0"/>
        <w:jc w:val="both"/>
        <w:rPr>
          <w:bCs/>
        </w:rPr>
      </w:pPr>
      <w:r>
        <w:rPr>
          <w:bCs/>
        </w:rPr>
        <w:t>e-</w:t>
      </w:r>
      <w:r w:rsidR="0068729F">
        <w:rPr>
          <w:bCs/>
        </w:rPr>
        <w:t>Ogl</w:t>
      </w:r>
      <w:r>
        <w:rPr>
          <w:bCs/>
        </w:rPr>
        <w:t>asna ploča ovoga suda</w:t>
      </w:r>
    </w:p>
    <w:p w:rsidRDefault="00D54B49" w:rsidP="00D224EE" w:rsidR="00D54B49" w:rsidRPr="008B57A0">
      <w:pPr>
        <w:numPr>
          <w:ilvl w:val="0"/>
          <w:numId w:val="45"/>
        </w:numPr>
        <w:spacing w:after="0"/>
        <w:jc w:val="both"/>
        <w:rPr>
          <w:bCs/>
        </w:rPr>
      </w:pPr>
      <w:r w:rsidRPr="001B49B5">
        <w:t>objava na web stranici Financijske agencije</w:t>
      </w:r>
    </w:p>
    <w:p w:rsidRDefault="00526511" w:rsidP="00D54B49" w:rsidR="00526511" w:rsidRPr="00526511">
      <w:pPr>
        <w:spacing w:after="0"/>
        <w:jc w:val="both"/>
      </w:pPr>
    </w:p>
    <w:sectPr w:rsidSect="00981C40" w:rsidR="00526511" w:rsidRPr="00526511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4EE" w:rsidP="00537B78" w:rsidR="00D224EE">
      <w:r>
        <w:separator/>
      </w:r>
    </w:p>
  </w:endnote>
  <w:endnote w:id="0" w:type="continuationSeparator">
    <w:p w:rsidRDefault="00D224EE" w:rsidP="00537B78" w:rsidR="00D22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4EE" w:rsidP="00537B78" w:rsidR="00D224EE">
      <w:r>
        <w:separator/>
      </w:r>
    </w:p>
  </w:footnote>
  <w:footnote w:id="0" w:type="continuationSeparator">
    <w:p w:rsidRDefault="00D224EE" w:rsidP="00537B78" w:rsidR="00D22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B49">
          <w:t>2</w:t>
        </w:r>
        <w:r>
          <w:fldChar w:fldCharType="end"/>
        </w:r>
      </w:p>
      <w:p w:rsidRDefault="00180077" w:rsidP="00180077" w:rsidR="0002578D" w:rsidRPr="00180077">
        <w:pPr>
          <w:pStyle w:val="Zaglavlje"/>
          <w:rPr>
            <w:b/>
          </w:rPr>
        </w:pPr>
        <w:r w:rsidRPr="00180077">
          <w:t xml:space="preserve">Poslovni broj: </w:t>
        </w:r>
        <w:r w:rsidR="00FA3870" w:rsidRPr="00FA3870">
          <w:rPr>
            <w:color w:val="FF0000"/>
          </w:rPr>
          <w:t>xxx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3126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26"/>
  </w:num>
  <w:num w:numId="46">
    <w:abstractNumId w:val="25"/>
  </w:num>
  <w:numIdMacAtCleanup w:val="4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29F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F98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24EE"/>
    <w:rsid w:val="00D23706"/>
    <w:rsid w:val="00D27BF4"/>
    <w:rsid w:val="00D27DB9"/>
    <w:rsid w:val="00D27F53"/>
    <w:rsid w:val="00D3196F"/>
    <w:rsid w:val="00D32FA0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B49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905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ind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ind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TRGOŠPED društvo s ograničenom odgovornošću za usluge špedicije</izvorni_sadrzaj>
    <derivirana_varijabla naziv="DomainObject.Predmet.StrankaFormated_1">  TRGOŠPED društvo s ograničenom odgovornošću za usluge špedicije</derivirana_varijabla>
  </DomainObject.Predmet.StrankaFormated>
  <DomainObject.Predmet.StrankaFormatedOIB>
    <izvorni_sadrzaj>  TRGOŠPED društvo s ograničenom odgovornošću za usluge špedicije, OIB 95813471250</izvorni_sadrzaj>
    <derivirana_varijabla naziv="DomainObject.Predmet.StrankaFormatedOIB_1">  TRGOŠPED društvo s ograničenom odgovornošću za usluge špedicije, OIB 95813471250</derivirana_varijabla>
  </DomainObject.Predmet.StrankaFormatedOIB>
  <DomainObject.Predmet.StrankaFormatedWithAdress>
    <izvorni_sadrzaj> TRGOŠPED društvo s ograničenom odgovornošću za usluge špedicije, Sajmište 30/a, 40000 Nedelišće</izvorni_sadrzaj>
    <derivirana_varijabla naziv="DomainObject.Predmet.StrankaFormatedWithAdress_1"> TRGOŠPED društvo s ograničenom odgovornošću za usluge špedicije, Sajmište 30/a, 40000 Nedelišće</derivirana_varijabla>
  </DomainObject.Predmet.StrankaFormatedWithAdress>
  <DomainObject.Predmet.StrankaFormatedWithAdressOIB>
    <izvorni_sadrzaj> TRGOŠPED društvo s ograničenom odgovornošću za usluge špedicije, OIB 95813471250, Sajmište 30/a, 40000 Nedelišće</izvorni_sadrzaj>
    <derivirana_varijabla naziv="DomainObject.Predmet.StrankaFormatedWithAdressOIB_1"> TRGOŠPED društvo s ograničenom odgovornošću za usluge špedicije, OIB 95813471250, Sajmište 30/a, 40000 Nedelišće</derivirana_varijabla>
  </DomainObject.Predmet.StrankaFormatedWithAdressOIB>
  <DomainObject.Predmet.StrankaWithAdress>
    <izvorni_sadrzaj>TRGOŠPED društvo s ograničenom odgovornošću za usluge špedicije Sajmište 30/a,40000 Nedelišće</izvorni_sadrzaj>
    <derivirana_varijabla naziv="DomainObject.Predmet.StrankaWithAdress_1">TRGOŠPED društvo s ograničenom odgovornošću za usluge špedicije Sajmište 30/a,40000 Nedelišće</derivirana_varijabla>
  </DomainObject.Predmet.StrankaWithAdress>
  <DomainObject.Predmet.StrankaWithAdressOIB>
    <izvorni_sadrzaj>TRGOŠPED društvo s ograničenom odgovornošću za usluge špedicije, OIB 95813471250, Sajmište 30/a,40000 Nedelišće</izvorni_sadrzaj>
    <derivirana_varijabla naziv="DomainObject.Predmet.StrankaWithAdressOIB_1">TRGOŠPED društvo s ograničenom odgovornošću za usluge špedicije, OIB 95813471250, Sajmište 30/a,40000 Nedelišće</derivirana_varijabla>
  </DomainObject.Predmet.StrankaWithAdressOIB>
  <DomainObject.Predmet.StrankaNazivFormated>
    <izvorni_sadrzaj>TRGOŠPED društvo s ograničenom odgovornošću za usluge špedicije</izvorni_sadrzaj>
    <derivirana_varijabla naziv="DomainObject.Predmet.StrankaNazivFormated_1">TRGOŠPED društvo s ograničenom odgovornošću za usluge špedicije</derivirana_varijabla>
  </DomainObject.Predmet.StrankaNazivFormated>
  <DomainObject.Predmet.StrankaNazivFormatedOIB>
    <izvorni_sadrzaj>TRGOŠPED društvo s ograničenom odgovornošću za usluge špedicije, OIB 95813471250</izvorni_sadrzaj>
    <derivirana_varijabla naziv="DomainObject.Predmet.StrankaNazivFormatedOIB_1">TRGOŠPED društvo s ograničenom odgovornošću za usluge špedicije, OIB 95813471250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70058543.22</izvorni_sadrzaj>
    <derivirana_varijabla naziv="DomainObject.Predmet.TrenutnaVrijednost_1">70058543.22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TRGOŠPED društvo s ograničenom odgovornošću za usluge špedicije</item>
    </izvorni_sadrzaj>
    <derivirana_varijabla naziv="DomainObject.Predmet.StrankaListFormated_1">
      <item>TRGOŠPED društvo s ograničenom odgovornošću za usluge špedicije</item>
    </derivirana_varijabla>
  </DomainObject.Predmet.StrankaListFormated>
  <DomainObject.Predmet.StrankaListFormatedOIB>
    <izvorni_sadrzaj>
      <item>TRGOŠPED društvo s ograničenom odgovornošću za usluge špedicije, OIB 95813471250</item>
    </izvorni_sadrzaj>
    <derivirana_varijabla naziv="DomainObject.Predmet.StrankaListFormatedOIB_1">
      <item>TRGOŠPED društvo s ograničenom odgovornošću za usluge špedicije, OIB 95813471250</item>
    </derivirana_varijabla>
  </DomainObject.Predmet.StrankaListFormatedOIB>
  <DomainObject.Predmet.StrankaListFormatedWithAdress>
    <izvorni_sadrzaj>
      <item>TRGOŠPED društvo s ograničenom odgovornošću za usluge špedicije, Sajmište 30/a, 40000 Nedelišće</item>
    </izvorni_sadrzaj>
    <derivirana_varijabla naziv="DomainObject.Predmet.StrankaListFormatedWithAdress_1">
      <item>TRGOŠPED društvo s ograničenom odgovornošću za usluge špedicije, Sajmište 30/a, 40000 Nedelišće</item>
    </derivirana_varijabla>
  </DomainObject.Predmet.StrankaListFormatedWithAdress>
  <DomainObject.Predmet.StrankaListFormatedWithAdressOIB>
    <izvorni_sadrzaj>
      <item>TRGOŠPED društvo s ograničenom odgovornošću za usluge špedicije, OIB 95813471250, Sajmište 30/a, 40000 Nedelišće</item>
    </izvorni_sadrzaj>
    <derivirana_varijabla naziv="DomainObject.Predmet.StrankaListFormatedWithAdressOIB_1">
      <item>TRGOŠPED društvo s ograničenom odgovornošću za usluge špedicije, OIB 95813471250, Sajmište 30/a, 40000 Nedelišće</item>
    </derivirana_varijabla>
  </DomainObject.Predmet.StrankaListFormatedWithAdressOIB>
  <DomainObject.Predmet.StrankaListNazivFormated>
    <izvorni_sadrzaj>
      <item>TRGOŠPED društvo s ograničenom odgovornošću za usluge špedicije</item>
    </izvorni_sadrzaj>
    <derivirana_varijabla naziv="DomainObject.Predmet.StrankaListNazivFormated_1">
      <item>TRGOŠPED društvo s ograničenom odgovornošću za usluge špedicije</item>
    </derivirana_varijabla>
  </DomainObject.Predmet.StrankaListNazivFormated>
  <DomainObject.Predmet.StrankaListNazivFormatedOIB>
    <izvorni_sadrzaj>
      <item>TRGOŠPED društvo s ograničenom odgovornošću za usluge špedicije, OIB 95813471250</item>
    </izvorni_sadrzaj>
    <derivirana_varijabla naziv="DomainObject.Predmet.StrankaListNazivFormatedOIB_1">
      <item>TRGOŠPED društvo s ograničenom odgovornošću za usluge špedicije, OIB 95813471250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</izvorni_sadrzaj>
    <derivirana_varijabla naziv="DomainObject.Predmet.OstaliListFormated_1">
      <item>Financijska agencija</item>
      <item>e-Oglasna</item>
      <item>Sudski registar</item>
    </derivirana_varijabla>
  </DomainObject.Predmet.OstaliListFormated>
  <DomainObject.Predmet.OstaliListFormatedOIB>
    <izvorni_sadrzaj>
      <item>Financijska agencija, OIB 85821130368</item>
      <item>e-Oglasna</item>
      <item>Sudski registar</item>
    </izvorni_sadrzaj>
    <derivirana_varijabla naziv="DomainObject.Predmet.OstaliListFormatedOIB_1">
      <item>Financijska agencija, OIB 85821130368</item>
      <item>e-Oglasna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registar, B.Radića 2, 42000 Varaždin</item>
    </izvorni_sadrzaj>
    <derivirana_varijabla naziv="DomainObject.Predmet.OstaliListFormatedWithAdress_1">
      <item>Financijska agencija, Ulica grada Vukovara 70, 10000 Zagreb</item>
      <item>e-Oglasna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e-Oglasna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e-Oglasna</item>
      <item>Sudski registar</item>
    </izvorni_sadrzaj>
    <derivirana_varijabla naziv="DomainObject.Predmet.OstaliListNazivFormated_1">
      <item>Financijska agencija</item>
      <item>e-Oglasna</item>
      <item>Sudski registar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</izvorni_sadrzaj>
    <derivirana_varijabla naziv="DomainObject.Predmet.OstaliListNazivFormatedOIB_1">
      <item>Financijska agencija, OIB 85821130368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TRGOŠPED društvo s ograničenom odgovornošću za usluge špedicije</izvorni_sadrzaj>
    <derivirana_varijabla naziv="DomainObject.Predmet.StrankaIDrugi_1">TRGOŠPED društvo s ograničenom odgovornošću za usluge špedicije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TRGOŠPED društvo s ograničenom odgovornošću za usluge špedicije, OIB 95813471250, Sajmište 30/a, 40000 Nedelišće</izvorni_sadrzaj>
    <derivirana_varijabla naziv="DomainObject.Predmet.StrankaIDrugiAdressOIB_1">TRGOŠPED društvo s ograničenom odgovornošću za usluge špedicije, OIB 95813471250, Sajmište 30/a, 40000 Nedelišće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TRGOŠPED društvo s ograničenom odgovornošću za usluge špedicije</item>
      <item>Financijska agencija</item>
      <item>e-Oglasna</item>
      <item>Sudski registar</item>
    </izvorni_sadrzaj>
    <derivirana_varijabla naziv="DomainObject.Predmet.SudioniciListNaziv_1">
      <item>TRGOŠPED društvo s ograničenom odgovornošću za usluge špedicije</item>
      <item>Financijska agencija</item>
      <item>e-Oglasna</item>
      <item>Sudski registar</item>
    </derivirana_varijabla>
  </DomainObject.Predmet.SudioniciListNaziv>
  <DomainObject.Predmet.SudioniciListAdressOIB>
    <izvorni_sadrzaj>
      <item>TRGOŠPED društvo s ograničenom odgovornošću za usluge špedicije, OIB 95813471250, Sajmište 30/a,40000 Nedelišće</item>
      <item>Financijska agencija, OIB 85821130368, Ulica grada Vukovara 70,10000 Zagreb</item>
      <item>e-Oglasna</item>
      <item>Sudski registar, B.Radića 2,42000 Varaždin</item>
    </izvorni_sadrzaj>
    <derivirana_varijabla naziv="DomainObject.Predmet.SudioniciListAdressOIB_1">
      <item>TRGOŠPED društvo s ograničenom odgovornošću za usluge špedicije, OIB 95813471250, Sajmište 30/a,40000 Nedelišće</item>
      <item>Financijska agencija, OIB 85821130368, Ulica grada Vukovara 70,10000 Zagreb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17B69-898A-4297-B681-C6104771B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889</properties:Characters>
  <properties:Lines>42</properties:Lines>
  <properties:Paragraphs>17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2017-02-08T12:54:00Z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2017-02-08T13:08:00Z</cp:lastPrinted>
  <dcterms:modified xmlns:xsi="http://www.w3.org/2001/XMLSchema-instance" xsi:type="dcterms:W3CDTF">2017-02-08T13:09:00Z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