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839d" w14:paraId="387839d" w:rsidRDefault="00D7501C" w:rsidP="00D7501C" w:rsidR="00D7501C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9F4086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9F4086">
              <w:t>20</w:t>
            </w:r>
            <w:r w:rsidR="00B743CD">
              <w:t>/</w:t>
            </w:r>
            <w:r>
              <w:t>201</w:t>
            </w:r>
            <w:r w:rsidR="00B743CD">
              <w:t>9</w:t>
            </w:r>
            <w:r>
              <w:t>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B743CD" w:rsidP="00B743CD" w:rsidR="00B743CD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>
        <w:t>OIB</w:t>
      </w:r>
      <w:proofErr w:type="spellEnd"/>
      <w:r>
        <w:t xml:space="preserve">: 85821130368, za pokretanje skraćenog stečajnog postupka nad dužnikom  </w:t>
      </w:r>
      <w:r w:rsidR="009F4086" w:rsidRPr="009F4086">
        <w:t>m2 d.o.o. za trgovinu i usluge</w:t>
      </w:r>
      <w:r w:rsidR="009F4086">
        <w:t xml:space="preserve"> Osijek, Martina </w:t>
      </w:r>
      <w:proofErr w:type="spellStart"/>
      <w:r w:rsidR="009F4086">
        <w:t>Divalta</w:t>
      </w:r>
      <w:proofErr w:type="spellEnd"/>
      <w:r w:rsidR="009F4086">
        <w:t xml:space="preserve"> 24, </w:t>
      </w:r>
      <w:proofErr w:type="spellStart"/>
      <w:r w:rsidR="009F4086">
        <w:t>OIB</w:t>
      </w:r>
      <w:proofErr w:type="spellEnd"/>
      <w:r w:rsidR="009F4086">
        <w:t xml:space="preserve">: </w:t>
      </w:r>
      <w:r w:rsidR="009F4086" w:rsidRPr="009F4086">
        <w:t>18513067084</w:t>
      </w:r>
      <w:r w:rsidR="009F4086">
        <w:t xml:space="preserve"> </w:t>
      </w:r>
      <w:proofErr w:type="spellStart"/>
      <w:r w:rsidR="009F4086">
        <w:t>MBS</w:t>
      </w:r>
      <w:proofErr w:type="spellEnd"/>
      <w:r w:rsidR="009F4086">
        <w:t xml:space="preserve">: </w:t>
      </w:r>
      <w:r w:rsidR="009F4086" w:rsidRPr="009F4086">
        <w:t>030090168</w:t>
      </w:r>
      <w:r w:rsidR="009F4086">
        <w:t xml:space="preserve">, </w:t>
      </w:r>
      <w:r>
        <w:t xml:space="preserve"> temeljem članka 430. Stečajnog zakona (Narodne novine 71/15), dana 7. veljače 2019. objavljuje sljedeći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center"/>
      </w:pPr>
      <w:r>
        <w:t>O G L A S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F4086">
        <w:rPr>
          <w:bCs/>
        </w:rPr>
        <w:t xml:space="preserve"> </w:t>
      </w:r>
      <w:r w:rsidR="009F4086" w:rsidRPr="009F4086">
        <w:t>m2 d.o.o. za trgovinu i usluge</w:t>
      </w:r>
      <w:r w:rsidR="009F4086">
        <w:t xml:space="preserve"> Osijek, Martina </w:t>
      </w:r>
      <w:proofErr w:type="spellStart"/>
      <w:r w:rsidR="009F4086">
        <w:t>Divalta</w:t>
      </w:r>
      <w:proofErr w:type="spellEnd"/>
      <w:r w:rsidR="009F4086">
        <w:t xml:space="preserve"> 24, </w:t>
      </w:r>
      <w:proofErr w:type="spellStart"/>
      <w:r w:rsidR="009F4086">
        <w:t>OIB</w:t>
      </w:r>
      <w:proofErr w:type="spellEnd"/>
      <w:r w:rsidR="009F4086">
        <w:t xml:space="preserve">: </w:t>
      </w:r>
      <w:r w:rsidR="009F4086" w:rsidRPr="009F4086">
        <w:t>18513067084</w:t>
      </w:r>
      <w:r w:rsidR="009F4086">
        <w:t xml:space="preserve"> </w:t>
      </w:r>
      <w:proofErr w:type="spellStart"/>
      <w:r w:rsidR="009F4086">
        <w:t>MBS</w:t>
      </w:r>
      <w:proofErr w:type="spellEnd"/>
      <w:r w:rsidR="009F4086">
        <w:t xml:space="preserve">: </w:t>
      </w:r>
      <w:r w:rsidR="009F4086" w:rsidRPr="009F4086">
        <w:t>030090168</w:t>
      </w:r>
      <w:r w:rsidR="009F4086">
        <w:t xml:space="preserve">, iznosi 15.240,77 kn.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 </w:t>
      </w:r>
      <w:r>
        <w:rPr>
          <w:bCs/>
        </w:rPr>
        <w:t xml:space="preserve"> </w:t>
      </w:r>
      <w:r>
        <w:t xml:space="preserve"> </w:t>
      </w:r>
    </w:p>
    <w:p w:rsidRDefault="00B743CD" w:rsidP="00B743CD" w:rsidR="00B743CD">
      <w:pPr>
        <w:jc w:val="both"/>
      </w:pPr>
      <w:r>
        <w:t xml:space="preserve">II Poziva se osoba ovlaštena za zastupanje dužnika </w:t>
      </w:r>
      <w:r w:rsidR="009F4086">
        <w:t xml:space="preserve">Krešimir Perković i Vedran </w:t>
      </w:r>
      <w:proofErr w:type="spellStart"/>
      <w:r w:rsidR="009F4086">
        <w:t>Ćulibrk</w:t>
      </w:r>
      <w:proofErr w:type="spellEnd"/>
      <w:r w:rsidR="009F4086">
        <w:t xml:space="preserve"> </w:t>
      </w:r>
      <w:r w:rsidR="00286192">
        <w:t xml:space="preserve">iz Osijeka,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743CD" w:rsidP="00B743CD" w:rsidR="00B743CD">
      <w:pPr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9F4086">
        <w:t>20</w:t>
      </w:r>
      <w:r w:rsidR="001312B3">
        <w:t>-19</w:t>
      </w:r>
      <w:r>
        <w:t xml:space="preserve"> (članak 430. Stečajnog zakona u vezi s člankom 132. Stečajnog zakona Narodne novine broj 71/15).</w:t>
      </w:r>
    </w:p>
    <w:p w:rsidRDefault="00B743CD" w:rsidP="00B743CD" w:rsidR="00B743CD">
      <w:pPr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743CD" w:rsidP="00B743CD" w:rsidR="00B743CD" w:rsidRPr="0013165E">
      <w:pPr>
        <w:pStyle w:val="Tijeloteksta"/>
        <w:jc w:val="center"/>
      </w:pPr>
      <w:r w:rsidRPr="0013165E">
        <w:rPr>
          <w:bCs/>
        </w:rPr>
        <w:t xml:space="preserve"> </w:t>
      </w:r>
    </w:p>
    <w:p w:rsidRDefault="00B743CD" w:rsidP="00B743CD" w:rsidR="00B743CD">
      <w:pPr>
        <w:jc w:val="center"/>
      </w:pPr>
      <w:r w:rsidRPr="0013165E">
        <w:t xml:space="preserve">Osijek, 7. veljače 2019. </w:t>
      </w:r>
    </w:p>
    <w:p w:rsidRDefault="00B743CD" w:rsidP="00B743CD" w:rsidR="00B743CD" w:rsidRPr="0013165E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F66B4C" w:rsidR="00B743CD" w:rsidRPr="0013165E">
        <w:tc>
          <w:tcPr>
            <w:tcW w:type="dxa" w:w="3369"/>
          </w:tcPr>
          <w:p w:rsidRDefault="00B743CD" w:rsidP="00F66B4C" w:rsidR="00B743CD">
            <w:r>
              <w:t>Zapisničar:</w:t>
            </w:r>
          </w:p>
          <w:p w:rsidRDefault="00B743CD" w:rsidP="00F66B4C" w:rsidR="00B743CD" w:rsidRPr="0013165E">
            <w:r>
              <w:t>Ljiljana Floršić</w:t>
            </w:r>
          </w:p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2409"/>
          </w:tcPr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3510"/>
            <w:hideMark/>
          </w:tcPr>
          <w:p w:rsidRDefault="00B743CD" w:rsidP="00F66B4C" w:rsidR="00B743CD" w:rsidRPr="0013165E">
            <w:pPr>
              <w:jc w:val="center"/>
            </w:pPr>
            <w:r w:rsidRPr="0013165E">
              <w:t xml:space="preserve">Viši sudski savjetnik:          </w:t>
            </w:r>
          </w:p>
          <w:p w:rsidRDefault="00B743CD" w:rsidP="00F66B4C" w:rsidR="00B743CD" w:rsidRPr="0013165E">
            <w:pPr>
              <w:jc w:val="center"/>
            </w:pPr>
            <w:r w:rsidRPr="0013165E">
              <w:t xml:space="preserve">Joso Jovanović, v.r. </w:t>
            </w:r>
          </w:p>
        </w:tc>
      </w:tr>
    </w:tbl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312B3"/>
    <w:rsid w:val="001702A3"/>
    <w:rsid w:val="001744F2"/>
    <w:rsid w:val="001B2234"/>
    <w:rsid w:val="001B35F0"/>
    <w:rsid w:val="001C5A25"/>
    <w:rsid w:val="001C6776"/>
    <w:rsid w:val="001D042F"/>
    <w:rsid w:val="001D7D02"/>
    <w:rsid w:val="001E1227"/>
    <w:rsid w:val="00202A71"/>
    <w:rsid w:val="0024175D"/>
    <w:rsid w:val="00241DA6"/>
    <w:rsid w:val="00274CCA"/>
    <w:rsid w:val="00286192"/>
    <w:rsid w:val="00286FEC"/>
    <w:rsid w:val="002975E0"/>
    <w:rsid w:val="002D38A2"/>
    <w:rsid w:val="00301544"/>
    <w:rsid w:val="00315FA3"/>
    <w:rsid w:val="00330DE6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2738"/>
    <w:rsid w:val="00417D48"/>
    <w:rsid w:val="00447DA0"/>
    <w:rsid w:val="004726DA"/>
    <w:rsid w:val="004777F8"/>
    <w:rsid w:val="004B5B8D"/>
    <w:rsid w:val="004B7577"/>
    <w:rsid w:val="004D53CB"/>
    <w:rsid w:val="004E1DE7"/>
    <w:rsid w:val="0053343C"/>
    <w:rsid w:val="00536D6F"/>
    <w:rsid w:val="00541C63"/>
    <w:rsid w:val="00554F67"/>
    <w:rsid w:val="00563840"/>
    <w:rsid w:val="005761C7"/>
    <w:rsid w:val="0058185D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39A6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1128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9F4086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743CD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08EB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  <w:style w:customStyle="true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0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C08E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C08EB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8EB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8EB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  <w:style w:customStyle="1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0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C08E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C08EB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8E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8E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m2 d.o.o. za trgovinu i usluge</izvorni_sadrzaj>
    <derivirana_varijabla naziv="DomainObject.Predmet.ProtustrankaFormated_1">  m2 d.o.o. za trgovinu i usluge</derivirana_varijabla>
  </DomainObject.Predmet.ProtustrankaFormated>
  <DomainObject.Predmet.ProtustrankaFormatedOIB>
    <izvorni_sadrzaj>  m2 d.o.o. za trgovinu i usluge, OIB 18513067084</izvorni_sadrzaj>
    <derivirana_varijabla naziv="DomainObject.Predmet.ProtustrankaFormatedOIB_1">  m2 d.o.o. za trgovinu i usluge, OIB 18513067084</derivirana_varijabla>
  </DomainObject.Predmet.ProtustrankaFormatedOIB>
  <DomainObject.Predmet.ProtustrankaFormatedWithAdress>
    <izvorni_sadrzaj> m2 d.o.o. za trgovinu i usluge, Martina Divalta 24, 31000 Osijek</izvorni_sadrzaj>
    <derivirana_varijabla naziv="DomainObject.Predmet.ProtustrankaFormatedWithAdress_1"> m2 d.o.o. za trgovinu i usluge, Martina Divalta 24, 31000 Osijek</derivirana_varijabla>
  </DomainObject.Predmet.ProtustrankaFormatedWithAdress>
  <DomainObject.Predmet.ProtustrankaFormatedWithAdressOIB>
    <izvorni_sadrzaj> m2 d.o.o. za trgovinu i usluge, OIB 18513067084, Martina Divalta 24, 31000 Osijek</izvorni_sadrzaj>
    <derivirana_varijabla naziv="DomainObject.Predmet.ProtustrankaFormatedWithAdressOIB_1"> m2 d.o.o. za trgovinu i usluge, OIB 18513067084, Martina Divalta 24, 31000 Osijek</derivirana_varijabla>
  </DomainObject.Predmet.ProtustrankaFormatedWithAdressOIB>
  <DomainObject.Predmet.ProtustrankaWithAdress>
    <izvorni_sadrzaj>m2 d.o.o. za trgovinu i usluge Martina Divalta 24, 31000 Osijek</izvorni_sadrzaj>
    <derivirana_varijabla naziv="DomainObject.Predmet.ProtustrankaWithAdress_1">m2 d.o.o. za trgovinu i usluge Martina Divalta 24, 31000 Osijek</derivirana_varijabla>
  </DomainObject.Predmet.ProtustrankaWithAdress>
  <DomainObject.Predmet.ProtustrankaWithAdressOIB>
    <izvorni_sadrzaj>m2 d.o.o. za trgovinu i usluge, OIB 18513067084, Martina Divalta 24, 31000 Osijek</izvorni_sadrzaj>
    <derivirana_varijabla naziv="DomainObject.Predmet.ProtustrankaWithAdressOIB_1">m2 d.o.o. za trgovinu i usluge, OIB 18513067084, Martina Divalta 24, 31000 Osijek</derivirana_varijabla>
  </DomainObject.Predmet.ProtustrankaWithAdressOIB>
  <DomainObject.Predmet.ProtustrankaNazivFormated>
    <izvorni_sadrzaj>m2 d.o.o. za trgovinu i usluge</izvorni_sadrzaj>
    <derivirana_varijabla naziv="DomainObject.Predmet.ProtustrankaNazivFormated_1">m2 d.o.o. za trgovinu i usluge</derivirana_varijabla>
  </DomainObject.Predmet.ProtustrankaNazivFormated>
  <DomainObject.Predmet.ProtustrankaNazivFormatedOIB>
    <izvorni_sadrzaj>m2 d.o.o. za trgovinu i usluge, OIB 18513067084</izvorni_sadrzaj>
    <derivirana_varijabla naziv="DomainObject.Predmet.ProtustrankaNazivFormatedOIB_1">m2 d.o.o. za trgovinu i usluge, OIB 18513067084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m2 d.o.o. za trgovinu i usluge</item>
    </izvorni_sadrzaj>
    <derivirana_varijabla naziv="DomainObject.Predmet.ProtuStrankaListFormated_1">
      <item>m2 d.o.o. za trgovinu i usluge</item>
    </derivirana_varijabla>
  </DomainObject.Predmet.ProtuStrankaListFormated>
  <DomainObject.Predmet.ProtuStrankaListFormatedOIB>
    <izvorni_sadrzaj>
      <item>m2 d.o.o. za trgovinu i usluge, OIB 18513067084</item>
    </izvorni_sadrzaj>
    <derivirana_varijabla naziv="DomainObject.Predmet.ProtuStrankaListFormatedOIB_1">
      <item>m2 d.o.o. za trgovinu i usluge, OIB 18513067084</item>
    </derivirana_varijabla>
  </DomainObject.Predmet.ProtuStrankaListFormatedOIB>
  <DomainObject.Predmet.ProtuStrankaListFormatedWithAdress>
    <izvorni_sadrzaj>
      <item>m2 d.o.o. za trgovinu i usluge, Martina Divalta 24, 31000 Osijek</item>
    </izvorni_sadrzaj>
    <derivirana_varijabla naziv="DomainObject.Predmet.ProtuStrankaListFormatedWithAdress_1">
      <item>m2 d.o.o. za trgovinu i usluge, Martina Divalta 24, 31000 Osijek</item>
    </derivirana_varijabla>
  </DomainObject.Predmet.ProtuStrankaListFormatedWithAdress>
  <DomainObject.Predmet.ProtuStrankaListFormatedWithAdressOIB>
    <izvorni_sadrzaj>
      <item>m2 d.o.o. za trgovinu i usluge, OIB 18513067084, Martina Divalta 24, 31000 Osijek</item>
    </izvorni_sadrzaj>
    <derivirana_varijabla naziv="DomainObject.Predmet.ProtuStrankaListFormatedWithAdressOIB_1">
      <item>m2 d.o.o. za trgovinu i usluge, OIB 18513067084, Martina Divalta 24, 31000 Osijek</item>
    </derivirana_varijabla>
  </DomainObject.Predmet.ProtuStrankaListFormatedWithAdressOIB>
  <DomainObject.Predmet.ProtuStrankaListNazivFormated>
    <izvorni_sadrzaj>
      <item>m2 d.o.o. za trgovinu i usluge</item>
    </izvorni_sadrzaj>
    <derivirana_varijabla naziv="DomainObject.Predmet.ProtuStrankaListNazivFormated_1">
      <item>m2 d.o.o. za trgovinu i usluge</item>
    </derivirana_varijabla>
  </DomainObject.Predmet.ProtuStrankaListNazivFormated>
  <DomainObject.Predmet.ProtuStrankaListNazivFormatedOIB>
    <izvorni_sadrzaj>
      <item>m2 d.o.o. za trgovinu i usluge, OIB 18513067084</item>
    </izvorni_sadrzaj>
    <derivirana_varijabla naziv="DomainObject.Predmet.ProtuStrankaListNazivFormatedOIB_1">
      <item>m2 d.o.o. za trgovinu i usluge, OIB 18513067084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m2 d.o.o. za trgovinu i usluge</izvorni_sadrzaj>
    <derivirana_varijabla naziv="DomainObject.Predmet.ProtustrankaIDrugi_1">m2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m2 d.o.o. za trgovinu i usluge, OIB 18513067084, Martina Divalta 24, 31000 Osijek</izvorni_sadrzaj>
    <derivirana_varijabla naziv="DomainObject.Predmet.ProtustrankaIDrugiAdressOIB_1">m2 d.o.o. za trgovinu i usluge, OIB 18513067084, Martina Divalta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m2 d.o.o. za trgovinu i usluge</item>
    </izvorni_sadrzaj>
    <derivirana_varijabla naziv="DomainObject.Predmet.SudioniciListNaziv_1">
      <item>FINA RC OSIJEK</item>
      <item>m2 d.o.o. za trgovinu i usluge</item>
    </derivirana_varijabla>
  </DomainObject.Predmet.SudioniciListNaziv>
  <DomainObject.Predmet.SudioniciListAdressOIB>
    <izvorni_sadrzaj>
      <item>FINA RC OSIJEK, OIB 85821130368</item>
      <item>m2 d.o.o. za trgovinu i usluge, OIB 18513067084, Martina Divalta 24,31000 Osijek</item>
    </izvorni_sadrzaj>
    <derivirana_varijabla naziv="DomainObject.Predmet.SudioniciListAdressOIB_1">
      <item>FINA RC OSIJEK, OIB 85821130368</item>
      <item>m2 d.o.o. za trgovinu i usluge, OIB 18513067084, Martina Divalta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18513067084</item>
    </izvorni_sadrzaj>
    <derivirana_varijabla naziv="DomainObject.Predmet.SudioniciListNazivOIB_1">
      <item>, OIB 85821130368</item>
      <item>, OIB 18513067084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5542E1-A470-47EB-9A1A-7D8BAE0B1C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1988</properties:Characters>
  <properties:Lines>49</properties:Lines>
  <properties:Paragraphs>18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2019-02-07T09:03:00Z</cp:lastPrinted>
  <dcterms:modified xmlns:xsi="http://www.w3.org/2001/XMLSchema-instance" xsi:type="dcterms:W3CDTF">2019-02-07T09:04:00Z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