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9a338" w14:paraId="fe9a338" w:rsidRDefault="00E64A20" w:rsidP="00E64A20" w:rsidR="00E64A2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64A20" w:rsidP="00E64A20" w:rsidR="00E64A20">
      <w:pPr>
        <w:spacing w:after="0"/>
        <w:jc w:val="both"/>
      </w:pPr>
      <w:r>
        <w:t xml:space="preserve">       REPUBLIKA HRVATSKA</w:t>
      </w:r>
    </w:p>
    <w:p w:rsidRDefault="00E64A20" w:rsidP="00E64A20" w:rsidR="00E64A20">
      <w:pPr>
        <w:spacing w:after="0"/>
        <w:jc w:val="both"/>
      </w:pPr>
      <w:r>
        <w:rPr>
          <w:lang w:val="pt-BR"/>
        </w:rPr>
        <w:t>TRGOVA</w:t>
      </w:r>
      <w:r>
        <w:t>Č</w:t>
      </w:r>
      <w:r>
        <w:rPr>
          <w:lang w:val="pt-BR"/>
        </w:rPr>
        <w:t>KI SUD U VARA</w:t>
      </w:r>
      <w:r>
        <w:t>Ž</w:t>
      </w:r>
      <w:r>
        <w:rPr>
          <w:lang w:val="pt-BR"/>
        </w:rPr>
        <w:t>DINU</w:t>
      </w:r>
    </w:p>
    <w:p w:rsidRDefault="00E64A20" w:rsidP="00E64A20" w:rsidR="00E64A20">
      <w:pPr>
        <w:spacing w:after="0"/>
        <w:rPr>
          <w:bCs/>
        </w:rPr>
      </w:pPr>
      <w:r>
        <w:t xml:space="preserve">                      </w:t>
      </w:r>
      <w:r>
        <w:rPr>
          <w:lang w:val="pt-BR"/>
        </w:rPr>
        <w:t>B. Radić 2</w:t>
      </w:r>
      <w:r>
        <w:rPr>
          <w:bCs/>
        </w:rPr>
        <w:t xml:space="preserve">   </w:t>
      </w:r>
    </w:p>
    <w:p w:rsidRDefault="00E64A20" w:rsidP="00E64A20" w:rsidR="00E64A20">
      <w:pPr>
        <w:spacing w:after="0"/>
        <w:rPr>
          <w:bCs/>
        </w:rPr>
      </w:pPr>
    </w:p>
    <w:p w:rsidRDefault="00E64A20" w:rsidP="00E64A20" w:rsidR="00E64A20">
      <w:pPr>
        <w:spacing w:after="0"/>
        <w:ind w:left="5664"/>
      </w:pPr>
      <w:r>
        <w:t>Poslovni broj: 3 St-551/16-16</w:t>
      </w:r>
    </w:p>
    <w:p w:rsidRDefault="00E64A20" w:rsidP="00E64A20" w:rsidR="00E64A20">
      <w:pPr>
        <w:spacing w:after="0"/>
        <w:rPr>
          <w:b/>
        </w:rPr>
      </w:pPr>
    </w:p>
    <w:p w:rsidRDefault="00E64A20" w:rsidP="00E64A20" w:rsidR="00E64A20">
      <w:pPr>
        <w:spacing w:after="0"/>
        <w:rPr>
          <w:b/>
        </w:rPr>
      </w:pPr>
    </w:p>
    <w:p w:rsidRDefault="00E64A20" w:rsidP="00E64A20" w:rsidR="00E64A20">
      <w:pPr>
        <w:spacing w:after="0"/>
        <w:jc w:val="center"/>
      </w:pPr>
      <w:r>
        <w:t>R E P U B L I K A   H R V A T S K A</w:t>
      </w:r>
    </w:p>
    <w:p w:rsidRDefault="00E64A20" w:rsidP="00E64A20" w:rsidR="00E64A20">
      <w:pPr>
        <w:spacing w:after="0"/>
        <w:rPr>
          <w:b/>
        </w:rPr>
      </w:pPr>
    </w:p>
    <w:p w:rsidRDefault="00E64A20" w:rsidP="00E64A20" w:rsidR="00E64A20">
      <w:pPr>
        <w:spacing w:after="0"/>
        <w:jc w:val="center"/>
      </w:pPr>
      <w:r>
        <w:t>R J E Š E N J E</w:t>
      </w:r>
    </w:p>
    <w:p w:rsidRDefault="00E64A20" w:rsidP="00E64A20" w:rsidR="00E64A20">
      <w:pPr>
        <w:spacing w:after="0"/>
        <w:jc w:val="center"/>
      </w:pPr>
    </w:p>
    <w:p w:rsidRDefault="00E64A20" w:rsidP="00E64A20" w:rsidR="00E64A20">
      <w:pPr>
        <w:spacing w:after="0"/>
        <w:jc w:val="both"/>
        <w:rPr>
          <w:b/>
        </w:rPr>
      </w:pPr>
    </w:p>
    <w:p w:rsidRDefault="00E64A20" w:rsidP="00E64A20" w:rsidR="00E64A20">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DAMA društvo s ograničenom odgovornošću za ugostiteljstvo i turizam, skraćena tvrtka DAMA d.o.o. Sveta Marija, Trg bana Jelačića 25, MBS: 070094459, OIB: 71928655682, radi otvaranja stečajnog postupka nad dužnikom, dana 30. lipnja 2017. godine, </w:t>
      </w: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center"/>
      </w:pPr>
      <w:r>
        <w:t>r i j e š i o     j e</w:t>
      </w:r>
    </w:p>
    <w:p w:rsidRDefault="00E64A20" w:rsidP="00E64A20" w:rsidR="00E64A20">
      <w:pPr>
        <w:spacing w:after="0"/>
      </w:pPr>
    </w:p>
    <w:p w:rsidRDefault="00E64A20" w:rsidP="00E64A20" w:rsidR="00E64A20">
      <w:pPr>
        <w:spacing w:after="0"/>
        <w:ind w:firstLine="720"/>
        <w:jc w:val="both"/>
      </w:pPr>
      <w:r>
        <w:t xml:space="preserve">Obustavlja se prethodni postupak radi utvrđivanja uvjeta za otvaranje stečajnog postupka nad dužnikom DAMA društvo s ograničenom odgovornošću za ugostiteljstvo i turizam, skraćena tvrtka DAMA d.o.o. Sveta Marija, Trg bana Jelačića 25, MBS: 070094459, OIB: 71928655682.  </w:t>
      </w:r>
    </w:p>
    <w:p w:rsidRDefault="00E64A20" w:rsidP="00E64A20" w:rsidR="00E64A20">
      <w:pPr>
        <w:spacing w:after="0"/>
        <w:ind w:firstLine="720"/>
        <w:jc w:val="both"/>
      </w:pPr>
      <w:r>
        <w:t>.</w:t>
      </w:r>
    </w:p>
    <w:p w:rsidRDefault="00E64A20" w:rsidP="00E64A20" w:rsidR="00E64A20">
      <w:pPr>
        <w:spacing w:after="0"/>
        <w:jc w:val="both"/>
      </w:pPr>
    </w:p>
    <w:p w:rsidRDefault="00E64A20" w:rsidP="00E64A20" w:rsidR="00E64A20">
      <w:pPr>
        <w:spacing w:after="0"/>
        <w:jc w:val="center"/>
        <w:outlineLvl w:val="0"/>
      </w:pPr>
      <w:r>
        <w:t>Obrazloženje</w:t>
      </w:r>
    </w:p>
    <w:p w:rsidRDefault="00E64A20" w:rsidP="00E64A20" w:rsidR="00E64A20">
      <w:pPr>
        <w:spacing w:after="0"/>
        <w:jc w:val="center"/>
        <w:outlineLvl w:val="0"/>
      </w:pPr>
    </w:p>
    <w:p w:rsidRDefault="00E64A20" w:rsidP="00E64A20" w:rsidR="00E64A20">
      <w:pPr>
        <w:spacing w:after="0"/>
        <w:jc w:val="both"/>
      </w:pPr>
      <w:r>
        <w:tab/>
        <w:t>Predlagatelj Fina Regionalni centar Zagreb, Podružnica Varaždin, podnio je prijedlog za otvaranje stečajnog postupka nad društvom dužnika, navodeći da dužnik na dan 29.3.2016. u Očevidniku redoslijeda osnova za plaćanje ima evidentirane neizvršene osnove za plaćanje u neprekinutom razdoblju od 120 dana u ukupnom iznosu od 14.904,84 kn u koji iznos je uračunata kamata i naknada Financijske agencije za provedbu ovrhe na novčanim sredstvima. Prema podacima o broju zaposlenih dostavljenim od Hrvatskog zavoda za mirovinsko osiguranje dužnik ima 3 zaposlenika.</w:t>
      </w:r>
    </w:p>
    <w:p w:rsidRDefault="00E64A20" w:rsidP="00E64A20" w:rsidR="00E64A20">
      <w:pPr>
        <w:spacing w:after="0"/>
        <w:ind w:firstLine="708"/>
        <w:jc w:val="both"/>
      </w:pPr>
      <w:r>
        <w:t xml:space="preserve">Na temelju takvog prijedloga predlagatelja ovaj sud donio je rješenje broj 3 St-551/16-3 od 11.5.2016. kojim se pokreće prethodni postupak radi utvrđivanja uvjeta za otvaranje stečajnog postupka, te je ujedno zaključkom broj 3 St-551/16-4 od 11.5.2016. naložio odgovornoj osobi dužnika da u roku od 15 dana dostavi popis imovine i obveza dužnika.  </w:t>
      </w:r>
    </w:p>
    <w:p w:rsidRDefault="00E64A20" w:rsidP="00E64A20" w:rsidR="00E64A20">
      <w:pPr>
        <w:spacing w:after="0"/>
        <w:ind w:firstLine="708"/>
        <w:jc w:val="both"/>
      </w:pPr>
      <w:r>
        <w:t>Dana 8.3.2017. dužnik je dostavio sudu potvrdu Fine iz koje proizlazi da na dan izdavanja potvrde nepodmirene obveze iznose 0,00 kn, pa proizlazi da ne postoje uvjeti za otvaranje stečajnog postupka nad navedenim subjektom.</w:t>
      </w:r>
    </w:p>
    <w:p w:rsidRDefault="00E64A20" w:rsidP="00E64A20" w:rsidR="00E64A20">
      <w:pPr>
        <w:spacing w:after="0"/>
        <w:jc w:val="both"/>
      </w:pPr>
      <w:r>
        <w:lastRenderedPageBreak/>
        <w:tab/>
        <w:t xml:space="preserve">Sud je ponovo dopisom od 13.6.2017. zatražio podatak o stanju žiro-računa dužnika i da li je dužnik u blokadi, te je dostavljen podatak Fine Varaždin dopisom od 21.6.2017. da je na dan 21.6.2017. evidentirano 0 dana neprekidne blokade, te da nepodmirene obveze iznose 0,00 kn. </w:t>
      </w:r>
    </w:p>
    <w:p w:rsidRDefault="00E64A20" w:rsidP="00E64A20" w:rsidR="00E64A20">
      <w:pPr>
        <w:spacing w:after="0"/>
        <w:jc w:val="both"/>
      </w:pPr>
      <w:r>
        <w:tab/>
        <w:t>Prema članku 128. stavku 9. Stečajnog zakona (N.N. 71/15, dalje skraćeno: SZ-a), ako dužnik do završetka prethodnog postupka postane sposoban za plaćanje, sud će postupak obustaviti. Troškove provedenog postupka u tom slučaju dužan je naknaditi dužnik.</w:t>
      </w:r>
    </w:p>
    <w:p w:rsidRDefault="00E64A20" w:rsidP="00E64A20" w:rsidR="00E64A20">
      <w:pPr>
        <w:spacing w:after="0"/>
        <w:jc w:val="both"/>
      </w:pPr>
      <w:r>
        <w:tab/>
        <w:t>Obzirom da je tijekom prethodnog postupka sud utvrdio da kod dužnika nema stečajnog razloga, valjalo je temeljem članka 128. st. 9. SZ-a, ovaj postupak obustaviti.</w:t>
      </w: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both"/>
      </w:pPr>
    </w:p>
    <w:p w:rsidRDefault="00E64A20" w:rsidP="00E64A20" w:rsidR="00E64A20">
      <w:pPr>
        <w:spacing w:after="0"/>
        <w:ind w:firstLine="720"/>
        <w:jc w:val="center"/>
        <w:outlineLvl w:val="0"/>
      </w:pPr>
      <w:r>
        <w:t>U Varaždinu, 30. lipnja 2017. godine</w:t>
      </w:r>
    </w:p>
    <w:p w:rsidRDefault="00E64A20" w:rsidP="00E64A20" w:rsidR="00E64A20">
      <w:pPr>
        <w:spacing w:after="0"/>
        <w:ind w:firstLine="720"/>
        <w:jc w:val="center"/>
        <w:outlineLvl w:val="0"/>
      </w:pPr>
    </w:p>
    <w:p w:rsidRDefault="00E64A20" w:rsidP="00E64A20" w:rsidR="00E64A20">
      <w:pPr>
        <w:spacing w:after="0"/>
        <w:ind w:firstLine="720"/>
        <w:jc w:val="center"/>
        <w:outlineLvl w:val="0"/>
      </w:pPr>
    </w:p>
    <w:p w:rsidRDefault="00E64A20" w:rsidP="00E64A20" w:rsidR="00E64A20">
      <w:pPr>
        <w:spacing w:after="0"/>
        <w:ind w:firstLine="720"/>
        <w:jc w:val="center"/>
      </w:pPr>
    </w:p>
    <w:p w:rsidRDefault="00E64A20" w:rsidP="00E64A20" w:rsidR="00E64A20">
      <w:pPr>
        <w:spacing w:after="0"/>
        <w:ind w:firstLine="720"/>
        <w:jc w:val="center"/>
        <w:outlineLvl w:val="0"/>
      </w:pPr>
      <w:r>
        <w:t xml:space="preserve">                                                                       STEČAJNI SUDAC:</w:t>
      </w:r>
    </w:p>
    <w:p w:rsidRDefault="00E64A20" w:rsidP="00E64A20" w:rsidR="00E64A20">
      <w:pPr>
        <w:spacing w:after="0"/>
        <w:ind w:firstLine="720"/>
        <w:jc w:val="right"/>
      </w:pPr>
    </w:p>
    <w:p w:rsidRDefault="00E64A20" w:rsidP="00E64A20" w:rsidR="00E64A20">
      <w:pPr>
        <w:spacing w:after="0"/>
        <w:ind w:firstLine="720"/>
        <w:jc w:val="center"/>
        <w:outlineLvl w:val="0"/>
      </w:pPr>
      <w:r>
        <w:t xml:space="preserve">                                                                     Jasna Lekić</w:t>
      </w:r>
    </w:p>
    <w:p w:rsidRDefault="00E64A20" w:rsidP="00E64A20" w:rsidR="00E64A20">
      <w:pPr>
        <w:spacing w:after="0"/>
        <w:ind w:firstLine="720"/>
        <w:jc w:val="center"/>
        <w:outlineLvl w:val="0"/>
      </w:pPr>
    </w:p>
    <w:p w:rsidRDefault="00E64A20" w:rsidP="00E64A20" w:rsidR="00E64A20">
      <w:pPr>
        <w:spacing w:after="0"/>
        <w:ind w:firstLine="720"/>
        <w:jc w:val="center"/>
        <w:outlineLvl w:val="0"/>
      </w:pPr>
    </w:p>
    <w:p w:rsidRDefault="00E64A20" w:rsidP="00E64A20" w:rsidR="00E64A20">
      <w:pPr>
        <w:spacing w:after="0"/>
        <w:ind w:firstLine="720"/>
        <w:jc w:val="both"/>
        <w:outlineLvl w:val="0"/>
      </w:pPr>
      <w:r>
        <w:t xml:space="preserve">                                                                       </w:t>
      </w:r>
    </w:p>
    <w:p w:rsidRDefault="00E64A20" w:rsidP="00E64A20" w:rsidR="00E64A20">
      <w:pPr>
        <w:spacing w:after="0"/>
        <w:ind w:firstLine="720"/>
        <w:jc w:val="right"/>
      </w:pPr>
    </w:p>
    <w:p w:rsidRDefault="00E64A20" w:rsidP="00E64A20" w:rsidR="00E64A20">
      <w:pPr>
        <w:spacing w:after="0"/>
        <w:ind w:firstLine="720"/>
        <w:jc w:val="right"/>
      </w:pPr>
    </w:p>
    <w:p w:rsidRDefault="00E64A20" w:rsidP="00E64A20" w:rsidR="00E64A20">
      <w:pPr>
        <w:spacing w:after="0"/>
        <w:ind w:firstLine="720"/>
        <w:jc w:val="right"/>
      </w:pPr>
    </w:p>
    <w:p w:rsidRDefault="00E64A20" w:rsidP="00E64A20" w:rsidR="00E64A20">
      <w:pPr>
        <w:spacing w:after="0"/>
      </w:pPr>
    </w:p>
    <w:p w:rsidRDefault="00E64A20" w:rsidP="00E64A20" w:rsidR="00E64A20">
      <w:pPr>
        <w:spacing w:after="0"/>
        <w:jc w:val="both"/>
        <w:outlineLvl w:val="0"/>
      </w:pPr>
      <w:r>
        <w:t>POUKA O PRAVNOM LIJEKU:</w:t>
      </w:r>
    </w:p>
    <w:p w:rsidRDefault="00E64A20" w:rsidP="00E64A20" w:rsidR="00E64A20">
      <w:pPr>
        <w:spacing w:after="0"/>
        <w:jc w:val="both"/>
      </w:pPr>
    </w:p>
    <w:p w:rsidRDefault="00E64A20" w:rsidP="00E64A20" w:rsidR="00E64A20">
      <w:pPr>
        <w:spacing w:after="0"/>
        <w:jc w:val="both"/>
      </w:pPr>
      <w:r>
        <w:tab/>
        <w:t>Protiv ovog rješenja može se izjaviti žalba u roku od 8 dana od dana primitka istog u 3 primjerka. Žalba se podnosi putem ovoga suda, s time da o žalbi odlučuje Visoki trgovački sud Republike Hrvatske u Zagrebu.</w:t>
      </w:r>
    </w:p>
    <w:p w:rsidRDefault="00E64A20" w:rsidP="00E64A20" w:rsidR="00E64A20">
      <w:pPr>
        <w:spacing w:after="0"/>
        <w:jc w:val="both"/>
        <w:outlineLvl w:val="0"/>
      </w:pP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both"/>
      </w:pPr>
    </w:p>
    <w:p w:rsidRDefault="00E64A20" w:rsidP="00E64A20" w:rsidR="00E64A20">
      <w:pPr>
        <w:spacing w:after="0"/>
        <w:jc w:val="both"/>
      </w:pPr>
      <w:r>
        <w:t>DNA: 1. Predlagatelj Fina Regionalni centar Zagreb, Podružnica Varaždin, A. Cesarca 2</w:t>
      </w:r>
    </w:p>
    <w:p w:rsidRDefault="00E64A20" w:rsidP="00E64A20" w:rsidR="00E64A20">
      <w:pPr>
        <w:spacing w:after="0"/>
        <w:jc w:val="both"/>
      </w:pPr>
      <w:r>
        <w:t xml:space="preserve">           2. Dužnik DAMA d.o.o., Trg bana Jelačića 25, 40326 Sveta Marija</w:t>
      </w:r>
    </w:p>
    <w:p w:rsidRDefault="00E64A20" w:rsidP="00E64A20" w:rsidR="00E64A20">
      <w:pPr>
        <w:spacing w:after="0"/>
        <w:jc w:val="both"/>
      </w:pPr>
      <w:r>
        <w:t xml:space="preserve">           3. E-Oglasna ploča suda </w:t>
      </w:r>
    </w:p>
    <w:p w:rsidRDefault="00AE649C" w:rsidP="00E64A20" w:rsidR="00AE649C" w:rsidRPr="00B76F3C">
      <w:pPr>
        <w:pStyle w:val="NormaleSPIS"/>
        <w:spacing w:after="0"/>
      </w:pPr>
    </w:p>
    <w:p w:rsidRDefault="00AB4602" w:rsidP="00E64A2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64A20"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CD1" w:rsidP="00537B78" w:rsidR="00084CD1">
      <w:r>
        <w:separator/>
      </w:r>
    </w:p>
  </w:endnote>
  <w:endnote w:id="0" w:type="continuationSeparator">
    <w:p w:rsidRDefault="00084CD1" w:rsidP="00537B78" w:rsidR="00084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CD1" w:rsidP="00537B78" w:rsidR="00084CD1">
      <w:r>
        <w:separator/>
      </w:r>
    </w:p>
  </w:footnote>
  <w:footnote w:id="0" w:type="continuationSeparator">
    <w:p w:rsidRDefault="00084CD1" w:rsidP="00537B78" w:rsidR="00084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4CD1"/>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619"/>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A20"/>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48137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St-551/2016-16</izvorni_sadrzaj>
    <derivirana_varijabla naziv="DomainObject.Oznaka_1">St-551/2016-16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St-551/2016</izvorni_sadrzaj>
    <derivirana_varijabla naziv="DomainObject.Predmet.OznakaBroj_1">St-551/2016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 društvo s ograničenom odgovornošću za ugostiteljstvo i turizam</izvorni_sadrzaj>
    <derivirana_varijabla naziv="DomainObject.Predmet.ProtustrankaFormated_1">  DAMA društvo s ograničenom odgovornošću za ugostiteljstvo i turizam</derivirana_varijabla>
  </DomainObject.Predmet.ProtustrankaFormated>
  <DomainObject.Predmet.ProtustrankaFormatedOIB>
    <izvorni_sadrzaj>  DAMA društvo s ograničenom odgovornošću za ugostiteljstvo i turizam, OIB 71928655682</izvorni_sadrzaj>
    <derivirana_varijabla naziv="DomainObject.Predmet.ProtustrankaFormatedOIB_1">  DAMA društvo s ograničenom odgovornošću za ugostiteljstvo i turizam, OIB 71928655682</derivirana_varijabla>
  </DomainObject.Predmet.ProtustrankaFormatedOIB>
  <DomainObject.Predmet.ProtustrankaFormatedWithAdress>
    <izvorni_sadrzaj> DAMA društvo s ograničenom odgovornošću za ugostiteljstvo i turizam, Trg bana Jelačića 25, 40320 Sveta Marija</izvorni_sadrzaj>
    <derivirana_varijabla naziv="DomainObject.Predmet.ProtustrankaFormatedWithAdress_1"> DAMA društvo s ograničenom odgovornošću za ugostiteljstvo i turizam, Trg bana Jelačića 25, 40320 Sveta Marija</derivirana_varijabla>
  </DomainObject.Predmet.ProtustrankaFormatedWithAdress>
  <DomainObject.Predmet.ProtustrankaFormatedWithAdressOIB>
    <izvorni_sadrzaj> DAMA društvo s ograničenom odgovornošću za ugostiteljstvo i turizam, OIB 71928655682, Trg bana Jelačića 25, 40320 Sveta Marija</izvorni_sadrzaj>
    <derivirana_varijabla naziv="DomainObject.Predmet.ProtustrankaFormatedWithAdressOIB_1"> DAMA društvo s ograničenom odgovornošću za ugostiteljstvo i turizam, OIB 71928655682, Trg bana Jelačića 25, 40320 Sveta Marija</derivirana_varijabla>
  </DomainObject.Predmet.ProtustrankaFormatedWithAdressOIB>
  <DomainObject.Predmet.ProtustrankaWithAdress>
    <izvorni_sadrzaj>DAMA društvo s ograničenom odgovornošću za ugostiteljstvo i turizam Trg bana Jelačića 25, 40320 Sveta Marija</izvorni_sadrzaj>
    <derivirana_varijabla naziv="DomainObject.Predmet.ProtustrankaWithAdress_1">DAMA društvo s ograničenom odgovornošću za ugostiteljstvo i turizam Trg bana Jelačića 25, 40320 Sveta Marija</derivirana_varijabla>
  </DomainObject.Predmet.ProtustrankaWithAdress>
  <DomainObject.Predmet.ProtustrankaWithAdressOIB>
    <izvorni_sadrzaj>DAMA društvo s ograničenom odgovornošću za ugostiteljstvo i turizam, OIB 71928655682, Trg bana Jelačića 25, 40320 Sveta Marija</izvorni_sadrzaj>
    <derivirana_varijabla naziv="DomainObject.Predmet.ProtustrankaWithAdressOIB_1">DAMA društvo s ograničenom odgovornošću za ugostiteljstvo i turizam, OIB 71928655682, Trg bana Jelačića 25, 40320 Sveta Marija</derivirana_varijabla>
  </DomainObject.Predmet.ProtustrankaWithAdressOIB>
  <DomainObject.Predmet.ProtustrankaNazivFormated>
    <izvorni_sadrzaj>DAMA društvo s ograničenom odgovornošću za ugostiteljstvo i turizam</izvorni_sadrzaj>
    <derivirana_varijabla naziv="DomainObject.Predmet.ProtustrankaNazivFormated_1">DAMA društvo s ograničenom odgovornošću za ugostiteljstvo i turizam</derivirana_varijabla>
  </DomainObject.Predmet.ProtustrankaNazivFormated>
  <DomainObject.Predmet.ProtustrankaNazivFormatedOIB>
    <izvorni_sadrzaj>DAMA društvo s ograničenom odgovornošću za ugostiteljstvo i turizam, OIB 71928655682</izvorni_sadrzaj>
    <derivirana_varijabla naziv="DomainObject.Predmet.ProtustrankaNazivFormatedOIB_1">DAMA društvo s ograničenom odgovornošću za ugostiteljstvo i turizam, OIB 71928655682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14904.84</izvorni_sadrzaj>
    <derivirana_varijabla naziv="DomainObject.Predmet.TrenutnaVrijednost_1">14904.84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DAMA društvo s ograničenom odgovornošću za ugostiteljstvo i turizam</item>
    </izvorni_sadrzaj>
    <derivirana_varijabla naziv="DomainObject.Predmet.ProtuStrankaListFormated_1">
      <item>DAMA društvo s ograničenom odgovornošću za ugostiteljstvo i turizam</item>
    </derivirana_varijabla>
  </DomainObject.Predmet.ProtuStrankaListFormated>
  <DomainObject.Predmet.ProtuStrankaListFormatedOIB>
    <izvorni_sadrzaj>
      <item>DAMA društvo s ograničenom odgovornošću za ugostiteljstvo i turizam, OIB 71928655682</item>
    </izvorni_sadrzaj>
    <derivirana_varijabla naziv="DomainObject.Predmet.ProtuStrankaListFormatedOIB_1">
      <item>DAMA društvo s ograničenom odgovornošću za ugostiteljstvo i turizam, OIB 71928655682</item>
    </derivirana_varijabla>
  </DomainObject.Predmet.ProtuStrankaListFormatedOIB>
  <DomainObject.Predmet.ProtuStrankaListFormatedWithAdress>
    <izvorni_sadrzaj>
      <item>DAMA društvo s ograničenom odgovornošću za ugostiteljstvo i turizam, Trg bana Jelačića 25, 40320 Sveta Marija</item>
    </izvorni_sadrzaj>
    <derivirana_varijabla naziv="DomainObject.Predmet.ProtuStrankaListFormatedWithAdress_1">
      <item>DAMA društvo s ograničenom odgovornošću za ugostiteljstvo i turizam, Trg bana Jelačića 25, 40320 Sveta Marija</item>
    </derivirana_varijabla>
  </DomainObject.Predmet.ProtuStrankaListFormatedWithAdress>
  <DomainObject.Predmet.ProtuStrankaListFormatedWithAdressOIB>
    <izvorni_sadrzaj>
      <item>DAMA društvo s ograničenom odgovornošću za ugostiteljstvo i turizam, OIB 71928655682, Trg bana Jelačića 25, 40320 Sveta Marija</item>
    </izvorni_sadrzaj>
    <derivirana_varijabla naziv="DomainObject.Predmet.ProtuStrankaListFormatedWithAdressOIB_1">
      <item>DAMA društvo s ograničenom odgovornošću za ugostiteljstvo i turizam, OIB 71928655682, Trg bana Jelačića 25, 40320 Sveta Marija</item>
    </derivirana_varijabla>
  </DomainObject.Predmet.ProtuStrankaListFormatedWithAdressOIB>
  <DomainObject.Predmet.ProtuStrankaListNazivFormated>
    <izvorni_sadrzaj>
      <item>DAMA društvo s ograničenom odgovornošću za ugostiteljstvo i turizam</item>
    </izvorni_sadrzaj>
    <derivirana_varijabla naziv="DomainObject.Predmet.ProtuStrankaListNazivFormated_1">
      <item>DAMA društvo s ograničenom odgovornošću za ugostiteljstvo i turizam</item>
    </derivirana_varijabla>
  </DomainObject.Predmet.ProtuStrankaListNazivFormated>
  <DomainObject.Predmet.ProtuStrankaListNazivFormatedOIB>
    <izvorni_sadrzaj>
      <item>DAMA društvo s ograničenom odgovornošću za ugostiteljstvo i turizam, OIB 71928655682</item>
    </izvorni_sadrzaj>
    <derivirana_varijabla naziv="DomainObject.Predmet.ProtuStrankaListNazivFormatedOIB_1">
      <item>DAMA društvo s ograničenom odgovornošću za ugostiteljstvo i turizam, OIB 71928655682</item>
    </derivirana_varijabla>
  </DomainObject.Predmet.ProtuStrankaListNazivFormatedOIB>
  <DomainObject.Predmet.OstaliListFormated>
    <izvorni_sadrzaj>
      <item>Sudski registar</item>
      <item>Damir Poljak</item>
      <item>Marijana Poljak</item>
      <item>Županijsko državno odvjetništvo u Varaždinu</item>
    </izvorni_sadrzaj>
    <derivirana_varijabla naziv="DomainObject.Predmet.OstaliListFormated_1">
      <item>Sudski registar</item>
      <item>Damir Poljak</item>
      <item>Marijana Poljak</item>
      <item>Županijsko državno odvjetništvo u Varaždinu</item>
    </derivirana_varijabla>
  </DomainObject.Predmet.OstaliListFormated>
  <DomainObject.Predmet.OstaliListFormatedOIB>
    <izvorni_sadrzaj>
      <item>Sudski registar</item>
      <item>Damir Poljak, OIB 83393714860</item>
      <item>Marijana Poljak, OIB 60086507967</item>
      <item>Županijsko državno odvjetništvo u Varaždinu</item>
    </izvorni_sadrzaj>
    <derivirana_varijabla naziv="DomainObject.Predmet.OstaliListFormatedOIB_1">
      <item>Sudski registar</item>
      <item>Damir Poljak, OIB 83393714860</item>
      <item>Marijana Poljak, OIB 60086507967</item>
      <item>Županijsko državno odvjetništvo u Varaždinu</item>
    </derivirana_varijabla>
  </DomainObject.Predmet.OstaliListFormatedOIB>
  <DomainObject.Predmet.OstaliListFormatedWithAdress>
    <izvorni_sadrzaj>
      <item>Sudski registar</item>
      <item>Damir Poljak, Trg Bana Jelačića 25, 40320 Sveta Marija</item>
      <item>Marijana Poljak, Trg Bana Jelačića 25, 40320 Sveta Marija</item>
      <item>Županijsko državno odvjetništvo u Varaždinu</item>
    </izvorni_sadrzaj>
    <derivirana_varijabla naziv="DomainObject.Predmet.OstaliListFormatedWithAdress_1">
      <item>Sudski registar</item>
      <item>Damir Poljak, Trg Bana Jelačića 25, 40320 Sveta Marija</item>
      <item>Marijana Poljak, Trg Bana Jelačića 25, 40320 Sveta Marija</item>
      <item>Županijsko državno odvjetništvo u Varaždinu</item>
    </derivirana_varijabla>
  </DomainObject.Predmet.OstaliListFormatedWithAdress>
  <DomainObject.Predmet.OstaliListFormatedWithAdressOIB>
    <izvorni_sadrzaj>
      <item>Sudski registar</item>
      <item>Damir Poljak, OIB 83393714860, Trg Bana Jelačića 25, 40320 Sveta Marija</item>
      <item>Marijana Poljak, OIB 60086507967, Trg Bana Jelačića 25, 40320 Sveta Marija</item>
      <item>Županijsko državno odvjetništvo u Varaždinu</item>
    </izvorni_sadrzaj>
    <derivirana_varijabla naziv="DomainObject.Predmet.OstaliListFormatedWithAdressOIB_1">
      <item>Sudski registar</item>
      <item>Damir Poljak, OIB 83393714860, Trg Bana Jelačića 25, 40320 Sveta Marija</item>
      <item>Marijana Poljak, OIB 60086507967, Trg Bana Jelačića 25, 40320 Sveta Marija</item>
      <item>Županijsko državno odvjetništvo u Varaždinu</item>
    </derivirana_varijabla>
  </DomainObject.Predmet.OstaliListFormatedWithAdressOIB>
  <DomainObject.Predmet.OstaliListNazivFormated>
    <izvorni_sadrzaj>
      <item>Sudski registar</item>
      <item>Damir Poljak</item>
      <item>Marijana Poljak</item>
      <item>Županijsko državno odvjetništvo u Varaždinu</item>
    </izvorni_sadrzaj>
    <derivirana_varijabla naziv="DomainObject.Predmet.OstaliListNazivFormated_1">
      <item>Sudski registar</item>
      <item>Damir Poljak</item>
      <item>Marijana Poljak</item>
      <item>Županijsko državno odvjetništvo u Varaždinu</item>
    </derivirana_varijabla>
  </DomainObject.Predmet.OstaliListNazivFormated>
  <DomainObject.Predmet.OstaliListNazivFormatedOIB>
    <izvorni_sadrzaj>
      <item>Sudski registar</item>
      <item>Damir Poljak, OIB 83393714860</item>
      <item>Marijana Poljak, OIB 60086507967</item>
      <item>Županijsko državno odvjetništvo u Varaždinu</item>
    </izvorni_sadrzaj>
    <derivirana_varijabla naziv="DomainObject.Predmet.OstaliListNazivFormatedOIB_1">
      <item>Sudski registar</item>
      <item>Damir Poljak, OIB 83393714860</item>
      <item>Marijana Poljak, OIB 60086507967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St-551/2016-16</izvorni_sadrzaj>
    <derivirana_varijabla naziv="DomainObject.PoslovniBrojDokumenta_1">St-551/2016-16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DAMA društvo s ograničenom odgovornošću za ugostiteljstvo i turizam</izvorni_sadrzaj>
    <derivirana_varijabla naziv="DomainObject.Predmet.ProtustrankaIDrugi_1">DAMA društvo s ograničenom odgovornošću za ugostiteljstvo i turizam</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DAMA društvo s ograničenom odgovornošću za ugostiteljstvo i turizam, OIB 71928655682, Trg bana Jelačića 25, 40320 Sveta Marija</izvorni_sadrzaj>
    <derivirana_varijabla naziv="DomainObject.Predmet.ProtustrankaIDrugiAdressOIB_1">DAMA društvo s ograničenom odgovornošću za ugostiteljstvo i turizam, OIB 71928655682, Trg bana Jelačića 25, 40320 Sveta Marija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DAMA društvo s ograničenom odgovornošću za ugostiteljstvo i turizam</item>
      <item>Sudski registar</item>
      <item>Damir Poljak</item>
      <item>Marijana Poljak</item>
      <item>Županijsko državno odvjetništvo u Varaždinu</item>
    </izvorni_sadrzaj>
    <derivirana_varijabla naziv="DomainObject.Predmet.SudioniciListNaziv_1">
      <item>Financijska agencija</item>
      <item>DAMA društvo s ograničenom odgovornošću za ugostiteljstvo i turizam</item>
      <item>Sudski registar</item>
      <item>Damir Poljak</item>
      <item>Marijana Poljak</item>
      <item>Županijsko državno odvjetništvo u Varaždinu</item>
    </derivirana_varijabla>
  </DomainObject.Predmet.SudioniciListNaziv>
  <DomainObject.Predmet.SudioniciListAdressOIB>
    <izvorni_sadrzaj>
      <item>Financijska agencija, OIB 85821130368, A. Cesarca 2,42000 Varaždin</item>
      <item>DAMA društvo s ograničenom odgovornošću za ugostiteljstvo i turizam, OIB 71928655682, Trg bana Jelačića 25,40320 Sveta Marija</item>
      <item>Sudski registar</item>
      <item>Damir Poljak, OIB 83393714860, Trg Bana Jelačića 25,40320 Sveta Marija</item>
      <item>Marijana Poljak, OIB 60086507967, Trg Bana Jelačića 25,40320 Sveta Marija</item>
      <item>Županijsko državno odvjetništvo u Varaždinu</item>
    </izvorni_sadrzaj>
    <derivirana_varijabla naziv="DomainObject.Predmet.SudioniciListAdressOIB_1">
      <item>Financijska agencija, OIB 85821130368, A. Cesarca 2,42000 Varaždin</item>
      <item>DAMA društvo s ograničenom odgovornošću za ugostiteljstvo i turizam, OIB 71928655682, Trg bana Jelačića 25,40320 Sveta Marija</item>
      <item>Sudski registar</item>
      <item>Damir Poljak, OIB 83393714860, Trg Bana Jelačića 25,40320 Sveta Marija</item>
      <item>Marijana Poljak, OIB 60086507967, Trg Bana Jelačića 25,40320 Sveta Marija</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165B24-46F4-40BB-96AD-E7284B6578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501</properties:Words>
  <properties:Characters>2713</properties:Characters>
  <properties:Lines>87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2017-06-30T06:22:00Z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St-551/2016-16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