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a18e" w14:paraId="a3da18e" w:rsidRDefault="00AC0FD2" w:rsidP="00B975C0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5144AF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6B71D7" w:rsidRPr="005144AF">
        <w:rPr>
          <w:rFonts w:cs="Times New Roman" w:eastAsia="Times New Roman"/>
          <w:b/>
        </w:rPr>
        <w:t>St-</w:t>
      </w:r>
      <w:r w:rsidR="006B71D7">
        <w:rPr>
          <w:rFonts w:cs="Times New Roman" w:eastAsia="Times New Roman"/>
          <w:b/>
        </w:rPr>
        <w:t>1160/15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5144AF" w:rsidRPr="005144AF">
        <w:rPr>
          <w:rFonts w:cs="Times New Roman" w:eastAsia="Times New Roman"/>
          <w:b/>
        </w:rPr>
        <w:t>St-</w:t>
      </w:r>
      <w:r w:rsidR="006B71D7">
        <w:rPr>
          <w:rFonts w:cs="Times New Roman" w:eastAsia="Times New Roman"/>
          <w:b/>
        </w:rPr>
        <w:t>1160/15</w:t>
      </w:r>
    </w:p>
    <w:p w:rsidRDefault="00AC0FD2" w:rsidP="00AC0FD2" w:rsidR="00AC0FD2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6B71D7">
        <w:rPr>
          <w:b/>
          <w:bCs/>
        </w:rPr>
        <w:t>Stečajna masa iza stečajnog</w:t>
      </w:r>
    </w:p>
    <w:p w:rsidRDefault="006B71D7" w:rsidP="00AC0FD2" w:rsidR="006B71D7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dužnika DIMIDIUM d.o.o. u stečaju</w:t>
      </w:r>
    </w:p>
    <w:p w:rsidRDefault="006B71D7" w:rsidP="00B975C0" w:rsidR="00AC0FD2" w:rsidRPr="00B975C0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Petrinjska 59a</w:t>
      </w:r>
    </w:p>
    <w:p w:rsidRDefault="00AC0FD2" w:rsidR="00464E49" w:rsidRPr="00B975C0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 w:rsidR="006B71D7">
        <w:rPr>
          <w:rFonts w:cs="Times New Roman" w:eastAsia="Times New Roman"/>
          <w:b/>
        </w:rPr>
        <w:t>10551515673</w:t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P="00B975C0" w:rsidR="002611C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2611C4" w:rsidR="002611C4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BB4B73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BB4B73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C6C" w:rsidP="008F5C6C" w:rsidR="008F5C6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8F5C6C" w:rsidP="008F5C6C" w:rsidR="008F5C6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Porezna uprava, Područni ured </w:t>
            </w:r>
            <w:r w:rsidR="00067C93">
              <w:rPr>
                <w:rFonts w:cs="Times New Roman"/>
                <w:bCs/>
                <w:sz w:val="22"/>
                <w:szCs w:val="22"/>
              </w:rPr>
              <w:t>Karlovac</w:t>
            </w:r>
          </w:p>
          <w:p w:rsidRDefault="002C0205" w:rsidP="002C0205" w:rsidR="002C020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C6C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975C0" w:rsidP="008F5C6C" w:rsidR="008F5C6C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Porezi </w:t>
            </w:r>
            <w:r w:rsidR="008F5C6C">
              <w:rPr>
                <w:rFonts w:cs="Times New Roman"/>
                <w:sz w:val="22"/>
                <w:szCs w:val="22"/>
              </w:rPr>
              <w:t>i druga javna davanja</w:t>
            </w:r>
          </w:p>
          <w:p w:rsidRDefault="00B975C0" w:rsidP="00EF25BF" w:rsidR="002C020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B975C0" w:rsidP="00EF25BF" w:rsidR="00B975C0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Zaduženja članarine HGK za razdoblje 1.1.2016. – 31.5.2017.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B975C0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53B6A" w:rsidP="00B975C0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ŽDO</w:t>
            </w:r>
            <w:r w:rsidR="00067C93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B975C0"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53B6A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B4B73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D6F90" w:rsidP="00AD6F90" w:rsidR="002C0205" w:rsidRPr="00AD6F9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AD6F90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975C0" w:rsidP="008F5C6C" w:rsidR="008F5C6C" w:rsidRPr="002C020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779,86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975C0" w:rsidP="00112A32" w:rsidR="002C0205" w:rsidRPr="003C225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779,86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82F6D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="00112A32"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975C0" w:rsidP="008F5C6C" w:rsidR="0046163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SUAD MIMIĆ</w:t>
            </w:r>
          </w:p>
          <w:p w:rsidRDefault="00B975C0" w:rsidP="008F5C6C" w:rsidR="00B975C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Toplice Sveti Martin, Zelena 25</w:t>
            </w:r>
          </w:p>
          <w:p w:rsidRDefault="00B975C0" w:rsidP="008F5C6C" w:rsidR="00B975C0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Sv. Martin na Muri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975C0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45377280567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975C0" w:rsidP="008F5C6C" w:rsidR="0046163A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Tražbina s osnove neizvršenog povrata pozajmice</w:t>
            </w:r>
          </w:p>
          <w:p w:rsidRDefault="00B975C0" w:rsidP="008F5C6C" w:rsidR="00B975C0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B975C0" w:rsidP="008F5C6C" w:rsidR="00B975C0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Ugovor o ustupu potraživanja, Ugovor o zajmu, Dodatci ugovora o zajmu, Izvadci po kunskom poslovnom računu, Bruto bilanca dužnika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44994" w:rsidP="00244994" w:rsidR="002449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244994" w:rsidP="00244994" w:rsidR="00244994" w:rsidRPr="00244994"/>
          <w:p w:rsidRDefault="00134B8D" w:rsidP="00244994" w:rsidR="00134B8D"/>
          <w:p w:rsidRDefault="00117F35" w:rsidP="00244994" w:rsidR="00117F35"/>
          <w:p w:rsidRDefault="00244994" w:rsidP="002A7230" w:rsidR="00244994" w:rsidRPr="00244994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975C0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odvj. društvo Penezić i Partneri d.o.o.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975C0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975C0" w:rsidP="002A7230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631.898,77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975C0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631.898,77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975C0" w:rsidP="002269A2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632.678,63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975C0" w:rsidP="00F845B6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632.678,63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6B71D7" w:rsidP="00C64003" w:rsidR="006B71D7">
      <w:pPr>
        <w:rPr>
          <w:rFonts w:cs="Times New Roman"/>
          <w:bCs/>
          <w:sz w:val="22"/>
          <w:szCs w:val="22"/>
        </w:rPr>
      </w:pPr>
    </w:p>
    <w:p w:rsidRDefault="009A5D24" w:rsidP="006B71D7" w:rsidR="00464E49" w:rsidRPr="00C64003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 w:rsidR="00365F9A">
        <w:rPr>
          <w:rFonts w:cs="Times New Roman"/>
          <w:bCs/>
          <w:sz w:val="22"/>
          <w:szCs w:val="22"/>
        </w:rPr>
        <w:t xml:space="preserve"> </w:t>
      </w:r>
      <w:r w:rsidR="006B71D7">
        <w:rPr>
          <w:rFonts w:cs="Times New Roman"/>
          <w:bCs/>
          <w:sz w:val="22"/>
          <w:szCs w:val="22"/>
        </w:rPr>
        <w:t>1</w:t>
      </w:r>
      <w:r w:rsidR="00783A8C">
        <w:rPr>
          <w:rFonts w:cs="Times New Roman"/>
          <w:bCs/>
          <w:sz w:val="22"/>
          <w:szCs w:val="22"/>
        </w:rPr>
        <w:t xml:space="preserve">. </w:t>
      </w:r>
      <w:r w:rsidR="006B71D7">
        <w:rPr>
          <w:rFonts w:cs="Times New Roman"/>
          <w:bCs/>
          <w:sz w:val="22"/>
          <w:szCs w:val="22"/>
        </w:rPr>
        <w:t>veljače 2018.</w:t>
      </w:r>
      <w:r w:rsidR="00C64003">
        <w:rPr>
          <w:rFonts w:cs="Times New Roman"/>
          <w:bCs/>
          <w:sz w:val="22"/>
          <w:szCs w:val="22"/>
        </w:rPr>
        <w:t xml:space="preserve">     </w:t>
      </w:r>
      <w:r w:rsidR="00E6753E">
        <w:rPr>
          <w:rFonts w:cs="Times New Roman"/>
          <w:bCs/>
          <w:sz w:val="22"/>
          <w:szCs w:val="22"/>
        </w:rPr>
        <w:t xml:space="preserve">                                                   </w:t>
      </w:r>
      <w:r w:rsidR="002611C4">
        <w:rPr>
          <w:rFonts w:cs="Times New Roman"/>
          <w:bCs/>
          <w:sz w:val="22"/>
          <w:szCs w:val="22"/>
        </w:rPr>
        <w:t xml:space="preserve">       </w:t>
      </w:r>
      <w:r w:rsidR="006B71D7">
        <w:rPr>
          <w:rFonts w:cs="Times New Roman"/>
          <w:bCs/>
          <w:sz w:val="22"/>
          <w:szCs w:val="22"/>
        </w:rPr>
        <w:t xml:space="preserve">                              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6B71D7">
        <w:rPr>
          <w:rFonts w:cs="Times New Roman"/>
          <w:bCs/>
          <w:sz w:val="22"/>
          <w:szCs w:val="22"/>
        </w:rPr>
        <w:t xml:space="preserve">                                                  stečajni upravitelj Marko Marić</w:t>
      </w:r>
    </w:p>
    <w:sectPr w:rsidSect="00350E6E" w:rsidR="00464E49" w:rsidRPr="00C64003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728" w:rsidR="000A0728">
      <w:r>
        <w:separator/>
      </w:r>
    </w:p>
  </w:endnote>
  <w:endnote w:id="0" w:type="continuationSeparator">
    <w:p w:rsidRDefault="000A0728" w:rsidR="000A0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728" w:rsidR="000A0728">
      <w:r>
        <w:rPr>
          <w:color w:val="000000"/>
        </w:rPr>
        <w:separator/>
      </w:r>
    </w:p>
  </w:footnote>
  <w:footnote w:id="0" w:type="continuationSeparator">
    <w:p w:rsidRDefault="000A0728" w:rsidR="000A07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354BAF"/>
    <w:multiLevelType w:val="hybridMultilevel"/>
    <w:tmpl w:val="65B4376A"/>
    <w:lvl w:tplc="C4DCB0C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23F01"/>
    <w:rsid w:val="00030B5E"/>
    <w:rsid w:val="0003295E"/>
    <w:rsid w:val="00043E19"/>
    <w:rsid w:val="000551B0"/>
    <w:rsid w:val="00057967"/>
    <w:rsid w:val="000645A8"/>
    <w:rsid w:val="00065861"/>
    <w:rsid w:val="00066C7F"/>
    <w:rsid w:val="00067C93"/>
    <w:rsid w:val="000716B0"/>
    <w:rsid w:val="00072598"/>
    <w:rsid w:val="000821A8"/>
    <w:rsid w:val="00084DA4"/>
    <w:rsid w:val="000879C0"/>
    <w:rsid w:val="00091201"/>
    <w:rsid w:val="00093C8A"/>
    <w:rsid w:val="000A0728"/>
    <w:rsid w:val="000A21C7"/>
    <w:rsid w:val="000A25B4"/>
    <w:rsid w:val="000A72D5"/>
    <w:rsid w:val="000B1897"/>
    <w:rsid w:val="000B56E0"/>
    <w:rsid w:val="000C55FB"/>
    <w:rsid w:val="000C59BF"/>
    <w:rsid w:val="000D0C40"/>
    <w:rsid w:val="000D4F7F"/>
    <w:rsid w:val="000E2855"/>
    <w:rsid w:val="000F04F7"/>
    <w:rsid w:val="000F1758"/>
    <w:rsid w:val="000F2847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FCF"/>
    <w:rsid w:val="0018232B"/>
    <w:rsid w:val="001845A1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1B07"/>
    <w:rsid w:val="001D3E44"/>
    <w:rsid w:val="001D4F68"/>
    <w:rsid w:val="001D6333"/>
    <w:rsid w:val="001E6026"/>
    <w:rsid w:val="001F13A3"/>
    <w:rsid w:val="001F166B"/>
    <w:rsid w:val="001F238E"/>
    <w:rsid w:val="001F2B3A"/>
    <w:rsid w:val="001F49C4"/>
    <w:rsid w:val="0020115D"/>
    <w:rsid w:val="0020206D"/>
    <w:rsid w:val="00202E9E"/>
    <w:rsid w:val="0020422F"/>
    <w:rsid w:val="002062FC"/>
    <w:rsid w:val="0021660C"/>
    <w:rsid w:val="002205D4"/>
    <w:rsid w:val="00222B6E"/>
    <w:rsid w:val="0022330D"/>
    <w:rsid w:val="002269A2"/>
    <w:rsid w:val="00226A8E"/>
    <w:rsid w:val="00227007"/>
    <w:rsid w:val="0023141C"/>
    <w:rsid w:val="002323E4"/>
    <w:rsid w:val="00235112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3B6A"/>
    <w:rsid w:val="0025666B"/>
    <w:rsid w:val="00260162"/>
    <w:rsid w:val="002611C4"/>
    <w:rsid w:val="00266F1D"/>
    <w:rsid w:val="002729B9"/>
    <w:rsid w:val="0027419B"/>
    <w:rsid w:val="00275A51"/>
    <w:rsid w:val="002761FE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6680"/>
    <w:rsid w:val="002A7230"/>
    <w:rsid w:val="002A7442"/>
    <w:rsid w:val="002B1738"/>
    <w:rsid w:val="002B598F"/>
    <w:rsid w:val="002B66A4"/>
    <w:rsid w:val="002B7A09"/>
    <w:rsid w:val="002B7B25"/>
    <w:rsid w:val="002C0205"/>
    <w:rsid w:val="002C0907"/>
    <w:rsid w:val="002C1016"/>
    <w:rsid w:val="002C1752"/>
    <w:rsid w:val="002C7F3A"/>
    <w:rsid w:val="002E1114"/>
    <w:rsid w:val="002E48A6"/>
    <w:rsid w:val="002E5734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3042"/>
    <w:rsid w:val="00313EA6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54CA4"/>
    <w:rsid w:val="00364631"/>
    <w:rsid w:val="00365F9A"/>
    <w:rsid w:val="003661CF"/>
    <w:rsid w:val="003661D6"/>
    <w:rsid w:val="0037038C"/>
    <w:rsid w:val="0037284C"/>
    <w:rsid w:val="00375953"/>
    <w:rsid w:val="00380D69"/>
    <w:rsid w:val="00381713"/>
    <w:rsid w:val="00381760"/>
    <w:rsid w:val="00381DBD"/>
    <w:rsid w:val="00382A89"/>
    <w:rsid w:val="0038643D"/>
    <w:rsid w:val="0038674A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71EB"/>
    <w:rsid w:val="003C2252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F"/>
    <w:rsid w:val="00413261"/>
    <w:rsid w:val="004142D1"/>
    <w:rsid w:val="00417296"/>
    <w:rsid w:val="0041745B"/>
    <w:rsid w:val="0042093F"/>
    <w:rsid w:val="004230C0"/>
    <w:rsid w:val="00425BD5"/>
    <w:rsid w:val="0043054F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317"/>
    <w:rsid w:val="00452E1F"/>
    <w:rsid w:val="00454C03"/>
    <w:rsid w:val="0045612B"/>
    <w:rsid w:val="00456CE2"/>
    <w:rsid w:val="004570D1"/>
    <w:rsid w:val="0046163A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4A51"/>
    <w:rsid w:val="00485847"/>
    <w:rsid w:val="004900D7"/>
    <w:rsid w:val="0049116F"/>
    <w:rsid w:val="00494970"/>
    <w:rsid w:val="00497125"/>
    <w:rsid w:val="0049778D"/>
    <w:rsid w:val="00497C0E"/>
    <w:rsid w:val="004A3D86"/>
    <w:rsid w:val="004A4AC7"/>
    <w:rsid w:val="004B31FA"/>
    <w:rsid w:val="004B49F4"/>
    <w:rsid w:val="004B6381"/>
    <w:rsid w:val="004B64C7"/>
    <w:rsid w:val="004C31CD"/>
    <w:rsid w:val="004C53CA"/>
    <w:rsid w:val="004C7B9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4AF"/>
    <w:rsid w:val="00516A08"/>
    <w:rsid w:val="00521020"/>
    <w:rsid w:val="005229C1"/>
    <w:rsid w:val="005230D8"/>
    <w:rsid w:val="00524EC7"/>
    <w:rsid w:val="0053297D"/>
    <w:rsid w:val="005337C1"/>
    <w:rsid w:val="00534691"/>
    <w:rsid w:val="0053573F"/>
    <w:rsid w:val="00536874"/>
    <w:rsid w:val="00536CC8"/>
    <w:rsid w:val="00536DCB"/>
    <w:rsid w:val="00537A22"/>
    <w:rsid w:val="005400B9"/>
    <w:rsid w:val="00541072"/>
    <w:rsid w:val="005466C1"/>
    <w:rsid w:val="00556096"/>
    <w:rsid w:val="005565BB"/>
    <w:rsid w:val="005575B4"/>
    <w:rsid w:val="005641BC"/>
    <w:rsid w:val="00565442"/>
    <w:rsid w:val="005662C5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5A6F"/>
    <w:rsid w:val="00586201"/>
    <w:rsid w:val="005919BA"/>
    <w:rsid w:val="00593040"/>
    <w:rsid w:val="005A1311"/>
    <w:rsid w:val="005A1488"/>
    <w:rsid w:val="005A1B76"/>
    <w:rsid w:val="005A530B"/>
    <w:rsid w:val="005A693C"/>
    <w:rsid w:val="005B03EE"/>
    <w:rsid w:val="005B06FA"/>
    <w:rsid w:val="005B19DF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42"/>
    <w:rsid w:val="005F2DBE"/>
    <w:rsid w:val="005F3730"/>
    <w:rsid w:val="005F4023"/>
    <w:rsid w:val="00601336"/>
    <w:rsid w:val="00604575"/>
    <w:rsid w:val="006075A7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2B4"/>
    <w:rsid w:val="00660C7D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915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71D7"/>
    <w:rsid w:val="006B7A78"/>
    <w:rsid w:val="006C1FB4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3490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5A7B"/>
    <w:rsid w:val="00730BFB"/>
    <w:rsid w:val="007311F6"/>
    <w:rsid w:val="00733044"/>
    <w:rsid w:val="00735BD9"/>
    <w:rsid w:val="0073655C"/>
    <w:rsid w:val="00736B00"/>
    <w:rsid w:val="00737D55"/>
    <w:rsid w:val="00741299"/>
    <w:rsid w:val="007422A4"/>
    <w:rsid w:val="00742899"/>
    <w:rsid w:val="007433D2"/>
    <w:rsid w:val="00743F90"/>
    <w:rsid w:val="00747D0A"/>
    <w:rsid w:val="00753A52"/>
    <w:rsid w:val="0075594E"/>
    <w:rsid w:val="0075656E"/>
    <w:rsid w:val="00757123"/>
    <w:rsid w:val="0076020B"/>
    <w:rsid w:val="0076267E"/>
    <w:rsid w:val="007670B2"/>
    <w:rsid w:val="007716D9"/>
    <w:rsid w:val="007749E0"/>
    <w:rsid w:val="00775B0D"/>
    <w:rsid w:val="00776BF3"/>
    <w:rsid w:val="007804F7"/>
    <w:rsid w:val="00783A8C"/>
    <w:rsid w:val="00785786"/>
    <w:rsid w:val="00787A48"/>
    <w:rsid w:val="007908F4"/>
    <w:rsid w:val="00793EA2"/>
    <w:rsid w:val="0079556C"/>
    <w:rsid w:val="007960D2"/>
    <w:rsid w:val="00796851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5244"/>
    <w:rsid w:val="007E7F34"/>
    <w:rsid w:val="007F1480"/>
    <w:rsid w:val="007F3B9A"/>
    <w:rsid w:val="007F63EF"/>
    <w:rsid w:val="007F63FF"/>
    <w:rsid w:val="007F7098"/>
    <w:rsid w:val="007F70A9"/>
    <w:rsid w:val="007F7D98"/>
    <w:rsid w:val="00801191"/>
    <w:rsid w:val="00807387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6A4"/>
    <w:rsid w:val="00866171"/>
    <w:rsid w:val="00870BE3"/>
    <w:rsid w:val="00872ADC"/>
    <w:rsid w:val="00873162"/>
    <w:rsid w:val="00875DB5"/>
    <w:rsid w:val="00876E95"/>
    <w:rsid w:val="00880166"/>
    <w:rsid w:val="00882788"/>
    <w:rsid w:val="008844D5"/>
    <w:rsid w:val="00885E63"/>
    <w:rsid w:val="00887054"/>
    <w:rsid w:val="0088708F"/>
    <w:rsid w:val="0088754A"/>
    <w:rsid w:val="00892019"/>
    <w:rsid w:val="00892394"/>
    <w:rsid w:val="00894F90"/>
    <w:rsid w:val="008A1AF6"/>
    <w:rsid w:val="008A2FE0"/>
    <w:rsid w:val="008B34A8"/>
    <w:rsid w:val="008B478B"/>
    <w:rsid w:val="008C2E53"/>
    <w:rsid w:val="008D064B"/>
    <w:rsid w:val="008D1AD3"/>
    <w:rsid w:val="008E1942"/>
    <w:rsid w:val="008E6737"/>
    <w:rsid w:val="008E6E39"/>
    <w:rsid w:val="008F1AE1"/>
    <w:rsid w:val="008F1C17"/>
    <w:rsid w:val="008F3A7F"/>
    <w:rsid w:val="008F5987"/>
    <w:rsid w:val="008F5C6C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5DE2"/>
    <w:rsid w:val="00935DF1"/>
    <w:rsid w:val="0093780D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C19EF"/>
    <w:rsid w:val="009C7032"/>
    <w:rsid w:val="009D2915"/>
    <w:rsid w:val="009D4A4B"/>
    <w:rsid w:val="009E1C71"/>
    <w:rsid w:val="009E470F"/>
    <w:rsid w:val="009F13F2"/>
    <w:rsid w:val="009F44F4"/>
    <w:rsid w:val="00A02729"/>
    <w:rsid w:val="00A072BC"/>
    <w:rsid w:val="00A1037D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31890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6945"/>
    <w:rsid w:val="00A7778C"/>
    <w:rsid w:val="00A82F6D"/>
    <w:rsid w:val="00A8417D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53C4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D6F90"/>
    <w:rsid w:val="00AE065B"/>
    <w:rsid w:val="00AE2713"/>
    <w:rsid w:val="00AE2D5D"/>
    <w:rsid w:val="00AE46F6"/>
    <w:rsid w:val="00AE6515"/>
    <w:rsid w:val="00AE6D52"/>
    <w:rsid w:val="00AE7F7E"/>
    <w:rsid w:val="00AE7F83"/>
    <w:rsid w:val="00AF3100"/>
    <w:rsid w:val="00AF4685"/>
    <w:rsid w:val="00AF6DF0"/>
    <w:rsid w:val="00AF79DE"/>
    <w:rsid w:val="00B0065F"/>
    <w:rsid w:val="00B01B65"/>
    <w:rsid w:val="00B07F70"/>
    <w:rsid w:val="00B14A27"/>
    <w:rsid w:val="00B165BE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435B"/>
    <w:rsid w:val="00B67016"/>
    <w:rsid w:val="00B71F87"/>
    <w:rsid w:val="00B723FD"/>
    <w:rsid w:val="00B76CAF"/>
    <w:rsid w:val="00B773FF"/>
    <w:rsid w:val="00B80963"/>
    <w:rsid w:val="00B811DF"/>
    <w:rsid w:val="00B8742B"/>
    <w:rsid w:val="00B90D2E"/>
    <w:rsid w:val="00B91E78"/>
    <w:rsid w:val="00B975C0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198D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D97"/>
    <w:rsid w:val="00C06FC1"/>
    <w:rsid w:val="00C07012"/>
    <w:rsid w:val="00C073BA"/>
    <w:rsid w:val="00C0769E"/>
    <w:rsid w:val="00C0792A"/>
    <w:rsid w:val="00C12462"/>
    <w:rsid w:val="00C1439D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0979"/>
    <w:rsid w:val="00C539B6"/>
    <w:rsid w:val="00C5570B"/>
    <w:rsid w:val="00C64003"/>
    <w:rsid w:val="00C670DF"/>
    <w:rsid w:val="00C72AF7"/>
    <w:rsid w:val="00C73CF5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0E57"/>
    <w:rsid w:val="00CD371B"/>
    <w:rsid w:val="00CD59F9"/>
    <w:rsid w:val="00CD7D95"/>
    <w:rsid w:val="00CE088E"/>
    <w:rsid w:val="00CE1DFB"/>
    <w:rsid w:val="00CE2D73"/>
    <w:rsid w:val="00CE481C"/>
    <w:rsid w:val="00CE6EF5"/>
    <w:rsid w:val="00CF14DC"/>
    <w:rsid w:val="00CF2F42"/>
    <w:rsid w:val="00CF570F"/>
    <w:rsid w:val="00CF5C09"/>
    <w:rsid w:val="00CF7F76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39D7"/>
    <w:rsid w:val="00D33D64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414B"/>
    <w:rsid w:val="00DC6176"/>
    <w:rsid w:val="00DC726A"/>
    <w:rsid w:val="00DD37FA"/>
    <w:rsid w:val="00DD399D"/>
    <w:rsid w:val="00DD6C03"/>
    <w:rsid w:val="00DD6C33"/>
    <w:rsid w:val="00DE0679"/>
    <w:rsid w:val="00DE1264"/>
    <w:rsid w:val="00DE32E9"/>
    <w:rsid w:val="00DE6053"/>
    <w:rsid w:val="00DF32BC"/>
    <w:rsid w:val="00DF5F39"/>
    <w:rsid w:val="00DF794E"/>
    <w:rsid w:val="00E0059C"/>
    <w:rsid w:val="00E061A4"/>
    <w:rsid w:val="00E06AA2"/>
    <w:rsid w:val="00E117EA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6753E"/>
    <w:rsid w:val="00E732EB"/>
    <w:rsid w:val="00E734DB"/>
    <w:rsid w:val="00E75D03"/>
    <w:rsid w:val="00E75DC2"/>
    <w:rsid w:val="00E8125D"/>
    <w:rsid w:val="00E82523"/>
    <w:rsid w:val="00E8260B"/>
    <w:rsid w:val="00E85A9A"/>
    <w:rsid w:val="00E863B9"/>
    <w:rsid w:val="00E8646F"/>
    <w:rsid w:val="00E866E0"/>
    <w:rsid w:val="00E90656"/>
    <w:rsid w:val="00E926CF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C7CB5"/>
    <w:rsid w:val="00ED3BD5"/>
    <w:rsid w:val="00ED4FF6"/>
    <w:rsid w:val="00EE0E70"/>
    <w:rsid w:val="00EE171B"/>
    <w:rsid w:val="00EE2794"/>
    <w:rsid w:val="00EE2D32"/>
    <w:rsid w:val="00EE4AE6"/>
    <w:rsid w:val="00EE68CB"/>
    <w:rsid w:val="00EF25BF"/>
    <w:rsid w:val="00F00E79"/>
    <w:rsid w:val="00F0358A"/>
    <w:rsid w:val="00F03CA7"/>
    <w:rsid w:val="00F04404"/>
    <w:rsid w:val="00F05166"/>
    <w:rsid w:val="00F06FA3"/>
    <w:rsid w:val="00F07DF2"/>
    <w:rsid w:val="00F1681E"/>
    <w:rsid w:val="00F317B6"/>
    <w:rsid w:val="00F32E99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1EA7"/>
    <w:rsid w:val="00F6458D"/>
    <w:rsid w:val="00F653E2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40B0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3B2A"/>
    <w:rsid w:val="00FD486D"/>
    <w:rsid w:val="00FD5CAB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1F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1FE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1FE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1FE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1F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1FE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1FE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1FE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AA54D-9784-4717-8216-EA6B2E47C8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151</properties:Words>
  <properties:Characters>967</properties:Characters>
  <properties:Lines>90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2018-02-19T08:22:00Z</dcterms:created>
  <dc:creator>Dante</dc:creator>
  <cp:lastModifiedBy>Valentina Delač</cp:lastModifiedBy>
  <cp:lastPrinted>2017-11-06T09:49:00Z</cp:lastPrinted>
  <dcterms:modified xmlns:xsi="http://www.w3.org/2001/XMLSchema-instance" xsi:type="dcterms:W3CDTF">2018-02-19T08:22:00Z</dcterms:modified>
  <cp:revision>3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tablica prijavljenih tražbina.docx</vt:lpwstr>
  </prop:property>
  <prop:property name="CC_coloring" pid="8" fmtid="{D5CDD505-2E9C-101B-9397-08002B2CF9AE}">
    <vt:bool>false</vt:bool>
  </prop:property>
  <prop:property name="BrojStranica" pid="9" fmtid="{D5CDD505-2E9C-101B-9397-08002B2CF9AE}">
    <vt:i4>1</vt:i4>
  </prop:property>
</prop:Properties>
</file>