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4eea" w14:paraId="60f4ee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69565D">
        <w:t>634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90C2D">
        <w:t>1</w:t>
      </w:r>
      <w:r w:rsidR="0069565D">
        <w:t>3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9565D">
        <w:t>CUBUS LUX TENIS 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69565D">
        <w:t>Zadru</w:t>
      </w:r>
      <w:r w:rsidR="009836EC">
        <w:t xml:space="preserve"> (</w:t>
      </w:r>
      <w:r w:rsidR="0069565D">
        <w:t>Grad Zadar</w:t>
      </w:r>
      <w:r w:rsidR="00822A09">
        <w:t>),</w:t>
      </w:r>
      <w:r w:rsidR="008824C8">
        <w:t xml:space="preserve"> </w:t>
      </w:r>
      <w:r w:rsidR="0069565D">
        <w:t>Obala kneza Trpimira 33</w:t>
      </w:r>
      <w:r w:rsidR="008824C8">
        <w:t xml:space="preserve">, </w:t>
      </w:r>
      <w:r w:rsidR="00822A09">
        <w:t xml:space="preserve"> </w:t>
      </w:r>
      <w:r w:rsidR="00A01095">
        <w:t xml:space="preserve">OIB: </w:t>
      </w:r>
      <w:r w:rsidR="0069565D">
        <w:t>20123799465</w:t>
      </w:r>
      <w:r>
        <w:t xml:space="preserve">, </w:t>
      </w:r>
      <w:r w:rsidR="002B56E3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9565D">
        <w:t>CUBUS LUX TENIS d.o.o. sa sjedištem u Zadru (Grad Zadar), Obala kneza Trpimira 33,  OIB: 20123799465</w:t>
      </w:r>
      <w:r w:rsidR="007A622A">
        <w:t xml:space="preserve"> </w:t>
      </w:r>
      <w:r>
        <w:t xml:space="preserve">s danom </w:t>
      </w:r>
      <w:r w:rsidR="002B56E3">
        <w:t>4</w:t>
      </w:r>
      <w:r>
        <w:t xml:space="preserve">. </w:t>
      </w:r>
      <w:r w:rsidR="002B56E3">
        <w:t>svibnja</w:t>
      </w:r>
      <w:r>
        <w:t xml:space="preserve"> 2016. u </w:t>
      </w:r>
      <w:r w:rsidR="002B56E3">
        <w:t>09</w:t>
      </w:r>
      <w:r>
        <w:t>,</w:t>
      </w:r>
      <w:r w:rsidR="002B56E3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2B56E3" w:rsidR="002B56E3" w:rsidRPr="002B56E3">
      <w:pPr>
        <w:pStyle w:val="Odlomakpopisa"/>
        <w:spacing w:lineRule="auto" w:line="276" w:after="200"/>
        <w:ind w:firstLine="709" w:left="0"/>
        <w:jc w:val="both"/>
        <w:rPr>
          <w:b/>
        </w:rPr>
      </w:pPr>
      <w:r w:rsidRPr="002B56E3">
        <w:t>II</w:t>
      </w:r>
      <w:r w:rsidR="00386298" w:rsidRPr="002B56E3">
        <w:t xml:space="preserve">. </w:t>
      </w:r>
      <w:r w:rsidR="00193657" w:rsidRPr="002B56E3">
        <w:t>Stečajnim upraviteljem</w:t>
      </w:r>
      <w:r w:rsidRPr="002B56E3">
        <w:t xml:space="preserve"> dužnika </w:t>
      </w:r>
      <w:r w:rsidR="00193657" w:rsidRPr="002B56E3">
        <w:t xml:space="preserve">imenuje se </w:t>
      </w:r>
      <w:r w:rsidR="002B56E3" w:rsidRPr="002B56E3">
        <w:t>GABELICA ANTE iz Splita,</w:t>
      </w:r>
      <w:r w:rsidR="002B56E3" w:rsidRPr="008E37E9">
        <w:t xml:space="preserve"> Ruđera Boškovića 7/125, OIB: 68765596631</w:t>
      </w:r>
      <w:r w:rsidR="002B56E3">
        <w:t>.</w:t>
      </w:r>
    </w:p>
    <w:p w:rsidRDefault="00193657" w:rsidP="00B90D14" w:rsidR="00386298">
      <w:pPr>
        <w:spacing w:lineRule="auto" w:line="276" w:after="200"/>
        <w:ind w:firstLine="360"/>
        <w:jc w:val="both"/>
        <w:rPr>
          <w:b/>
        </w:rPr>
      </w:pPr>
      <w:r w:rsidRPr="002B56E3">
        <w:rPr>
          <w:b/>
        </w:rPr>
        <w:tab/>
      </w:r>
      <w:r w:rsidR="007C62EB">
        <w:t>III</w:t>
      </w:r>
      <w:r w:rsidR="00386298" w:rsidRPr="00386298">
        <w:t>.</w:t>
      </w:r>
      <w:r w:rsidR="00386298" w:rsidRPr="002B56E3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9565D">
        <w:t>CUBUS LUX TENIS d.o.o. sa sjedištem u Zadru (Grad Zadar), Obala kneza Trpimira 33,  OIB: 20123799465</w:t>
      </w:r>
      <w:r w:rsidR="00742C32">
        <w:t>.</w:t>
      </w: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69565D">
        <w:t>13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69565D">
        <w:t>651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69565D">
        <w:t>4.867,87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824C8">
        <w:t>i</w:t>
      </w:r>
      <w:r w:rsidR="007E65A6">
        <w:t>ma</w:t>
      </w:r>
      <w:r w:rsidR="001E74F1" w:rsidRPr="00CF7AC9">
        <w:t xml:space="preserve"> otvoren račun</w:t>
      </w:r>
      <w:r w:rsidR="008824C8">
        <w:t xml:space="preserve"> kod </w:t>
      </w:r>
      <w:r w:rsidR="0069565D">
        <w:t>Hypo Alpe-Adria-Bank d.d.</w:t>
      </w:r>
      <w:r w:rsidR="000B1F08">
        <w:t>,</w:t>
      </w:r>
      <w:r w:rsidR="00790C2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2B56E3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B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69565D">
      <w:t>634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6E3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0BF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9565D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824C8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0D14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2CC5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St-634/2015</izvorni_sadrzaj>
    <derivirana_varijabla naziv="DomainObject.Predmet.OznakaBroj_1">St-634/2015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Lux Tenis društvo s ograničenom odgovornošću za šport, rekreaciju, ugostiteljstvo, turizam i usluge</izvorni_sadrzaj>
    <derivirana_varijabla naziv="DomainObject.Predmet.ProtustrankaFormated_1">  Cubus Lux Tenis društvo s ograničenom odgovornošću za šport, rekreaciju, ugostiteljstvo, turizam i usluge</derivirana_varijabla>
  </DomainObject.Predmet.ProtustrankaFormated>
  <DomainObject.Predmet.ProtustrankaFormatedOIB>
    <izvorni_sadrzaj>  Cubus Lux Tenis društvo s ograničenom odgovornošću za šport, rekreaciju, ugostiteljstvo, turizam i usluge, OIB 20123799465</izvorni_sadrzaj>
    <derivirana_varijabla naziv="DomainObject.Predmet.ProtustrankaFormatedOIB_1">  Cubus Lux Tenis društvo s ograničenom odgovornošću za šport, rekreaciju, ugostiteljstvo, turizam i usluge, OIB 20123799465</derivirana_varijabla>
  </DomainObject.Predmet.ProtustrankaFormatedOIB>
  <DomainObject.Predmet.ProtustrankaFormatedWithAdress>
    <izvorni_sadrzaj> Cubus Lux Tenis društvo s ograničenom odgovornošću za šport, rekreaciju, ugostiteljstvo, turizam i usluge, Obala kneza Trpimira 33, 23000 Zadar</izvorni_sadrzaj>
    <derivirana_varijabla naziv="DomainObject.Predmet.ProtustrankaFormatedWithAdress_1"> Cubus Lux Tenis društvo s ograničenom odgovornošću za šport, rekreaciju, ugostiteljstvo, turizam i usluge, Obala kneza Trpimira 33, 23000 Zadar</derivirana_varijabla>
  </DomainObject.Predmet.ProtustrankaFormatedWithAdress>
  <DomainObject.Predmet.ProtustrankaFormatedWithAdressOIB>
    <izvorni_sadrzaj> Cubus Lux Tenis društvo s ograničenom odgovornošću za šport, rekreaciju, ugostiteljstvo, turizam i usluge, OIB 20123799465, Obala kneza Trpimira 33, 23000 Zadar</izvorni_sadrzaj>
    <derivirana_varijabla naziv="DomainObject.Predmet.ProtustrankaFormatedWithAdressOIB_1"> Cubus Lux Tenis društvo s ograničenom odgovornošću za šport, rekreaciju, ugostiteljstvo, turizam i usluge, OIB 20123799465, Obala kneza Trpimira 33, 23000 Zadar</derivirana_varijabla>
  </DomainObject.Predmet.ProtustrankaFormatedWithAdressOIB>
  <DomainObject.Predmet.ProtustrankaWithAdress>
    <izvorni_sadrzaj>Cubus Lux Tenis društvo s ograničenom odgovornošću za šport, rekreaciju, ugostiteljstvo, turizam i usluge Obala kneza Trpimira 33, 23000 Zadar</izvorni_sadrzaj>
    <derivirana_varijabla naziv="DomainObject.Predmet.ProtustrankaWithAdress_1">Cubus Lux Tenis društvo s ograničenom odgovornošću za šport, rekreaciju, ugostiteljstvo, turizam i usluge Obala kneza Trpimira 33, 23000 Zadar</derivirana_varijabla>
  </DomainObject.Predmet.ProtustrankaWithAdress>
  <DomainObject.Predmet.ProtustrankaWithAdressOIB>
    <izvorni_sadrzaj>Cubus Lux Tenis društvo s ograničenom odgovornošću za šport, rekreaciju, ugostiteljstvo, turizam i usluge, OIB 20123799465, Obala kneza Trpimira 33, 23000 Zadar</izvorni_sadrzaj>
    <derivirana_varijabla naziv="DomainObject.Predmet.ProtustrankaWithAdressOIB_1">Cubus Lux Tenis društvo s ograničenom odgovornošću za šport, rekreaciju, ugostiteljstvo, turizam i usluge, OIB 20123799465, Obala kneza Trpimira 33, 23000 Zadar</derivirana_varijabla>
  </DomainObject.Predmet.ProtustrankaWithAdressOIB>
  <DomainObject.Predmet.ProtustrankaNazivFormated>
    <izvorni_sadrzaj>Cubus Lux Tenis društvo s ograničenom odgovornošću za šport, rekreaciju, ugostiteljstvo, turizam i usluge</izvorni_sadrzaj>
    <derivirana_varijabla naziv="DomainObject.Predmet.ProtustrankaNazivFormated_1">Cubus Lux Tenis društvo s ograničenom odgovornošću za šport, rekreaciju, ugostiteljstvo, turizam i usluge</derivirana_varijabla>
  </DomainObject.Predmet.ProtustrankaNazivFormated>
  <DomainObject.Predmet.ProtustrankaNazivFormatedOIB>
    <izvorni_sadrzaj>Cubus Lux Tenis društvo s ograničenom odgovornošću za šport, rekreaciju, ugostiteljstvo, turizam i usluge, OIB 20123799465</izvorni_sadrzaj>
    <derivirana_varijabla naziv="DomainObject.Predmet.ProtustrankaNazivFormatedOIB_1">Cubus Lux Tenis društvo s ograničenom odgovornošću za šport, rekreaciju, ugostiteljstvo, turizam i usluge, OIB 20123799465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4867.87</izvorni_sadrzaj>
    <derivirana_varijabla naziv="DomainObject.Predmet.TrenutnaVrijednost_1">4867.87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Cubus Lux Tenis društvo s ograničenom odgovornošću za šport, rekreaciju, ugostiteljstvo, turizam i usluge</item>
    </izvorni_sadrzaj>
    <derivirana_varijabla naziv="DomainObject.Predmet.ProtuStrankaListFormated_1">
      <item>Cubus Lux Tenis društvo s ograničenom odgovornošću za šport, rekreaciju, ugostiteljstvo, turizam i usluge</item>
    </derivirana_varijabla>
  </DomainObject.Predmet.ProtuStrankaListFormated>
  <DomainObject.Predmet.ProtuStrankaListFormatedOIB>
    <izvorni_sadrzaj>
      <item>Cubus Lux Tenis društvo s ograničenom odgovornošću za šport, rekreaciju, ugostiteljstvo, turizam i usluge, OIB 20123799465</item>
    </izvorni_sadrzaj>
    <derivirana_varijabla naziv="DomainObject.Predmet.ProtuStrankaListFormatedOIB_1">
      <item>Cubus Lux Tenis društvo s ograničenom odgovornošću za šport, rekreaciju, ugostiteljstvo, turizam i usluge, OIB 20123799465</item>
    </derivirana_varijabla>
  </DomainObject.Predmet.ProtuStrankaListFormatedOIB>
  <DomainObject.Predmet.ProtuStrankaListFormatedWithAdress>
    <izvorni_sadrzaj>
      <item>Cubus Lux Tenis društvo s ograničenom odgovornošću za šport, rekreaciju, ugostiteljstvo, turizam i usluge, Obala kneza Trpimira 33, 23000 Zadar</item>
    </izvorni_sadrzaj>
    <derivirana_varijabla naziv="DomainObject.Predmet.ProtuStrankaListFormatedWithAdress_1">
      <item>Cubus Lux Tenis društvo s ograničenom odgovornošću za šport, rekreaciju, ugostiteljstvo, turizam i usluge, Obala kneza Trpimira 33, 23000 Zadar</item>
    </derivirana_varijabla>
  </DomainObject.Predmet.ProtuStrankaListFormatedWithAdress>
  <DomainObject.Predmet.ProtuStrankaListFormatedWithAdressOIB>
    <izvorni_sadrzaj>
      <item>Cubus Lux Tenis društvo s ograničenom odgovornošću za šport, rekreaciju, ugostiteljstvo, turizam i usluge, OIB 20123799465, Obala kneza Trpimira 33, 23000 Zadar</item>
    </izvorni_sadrzaj>
    <derivirana_varijabla naziv="DomainObject.Predmet.ProtuStrankaListFormatedWithAdressOIB_1">
      <item>Cubus Lux Tenis društvo s ograničenom odgovornošću za šport, rekreaciju, ugostiteljstvo, turizam i usluge, OIB 20123799465, Obala kneza Trpimira 33, 23000 Zadar</item>
    </derivirana_varijabla>
  </DomainObject.Predmet.ProtuStrankaListFormatedWithAdressOIB>
  <DomainObject.Predmet.ProtuStrankaListNazivFormated>
    <izvorni_sadrzaj>
      <item>Cubus Lux Tenis društvo s ograničenom odgovornošću za šport, rekreaciju, ugostiteljstvo, turizam i usluge</item>
    </izvorni_sadrzaj>
    <derivirana_varijabla naziv="DomainObject.Predmet.ProtuStrankaListNazivFormated_1">
      <item>Cubus Lux Tenis društvo s ograničenom odgovornošću za šport, rekreaciju, ugostiteljstvo, turizam i usluge</item>
    </derivirana_varijabla>
  </DomainObject.Predmet.ProtuStrankaListNazivFormated>
  <DomainObject.Predmet.ProtuStrankaListNazivFormatedOIB>
    <izvorni_sadrzaj>
      <item>Cubus Lux Tenis društvo s ograničenom odgovornošću za šport, rekreaciju, ugostiteljstvo, turizam i usluge, OIB 20123799465</item>
    </izvorni_sadrzaj>
    <derivirana_varijabla naziv="DomainObject.Predmet.ProtuStrankaListNazivFormatedOIB_1">
      <item>Cubus Lux Tenis društvo s ograničenom odgovornošću za šport, rekreaciju, ugostiteljstvo, turizam i usluge, OIB 20123799465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Cubus Lux Tenis društvo s ograničenom odgovornošću za šport, rekreaciju, ugostiteljstvo, turizam i usluge</izvorni_sadrzaj>
    <derivirana_varijabla naziv="DomainObject.Predmet.ProtustrankaIDrugi_1">Cubus Lux Tenis društvo s ograničenom odgovornošću za šport, rekreaciju, ugostiteljstvo,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Cubus Lux Tenis društvo s ograničenom odgovornošću za šport, rekreaciju, ugostiteljstvo, turizam i usluge, OIB 20123799465, Obala kneza Trpimira 33, 23000 Zadar</izvorni_sadrzaj>
    <derivirana_varijabla naziv="DomainObject.Predmet.ProtustrankaIDrugiAdressOIB_1">Cubus Lux Tenis društvo s ograničenom odgovornošću za šport, rekreaciju, ugostiteljstvo, turizam i usluge, OIB 20123799465,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Cubus Lux Tenis društvo s ograničenom odgovornošću za šport, rekreaciju, ugostiteljstvo, turizam i usluge</item>
    </izvorni_sadrzaj>
    <derivirana_varijabla naziv="DomainObject.Predmet.SudioniciListNaziv_1">
      <item>FINA</item>
      <item>Cubus Lux Tenis društvo s ograničenom odgovornošću za šport, rekreaciju, ugostiteljstvo, turizam i usluge</item>
    </derivirana_varijabla>
  </DomainObject.Predmet.SudioniciListNaziv>
  <DomainObject.Predmet.SudioniciListAdressOIB>
    <izvorni_sadrzaj>
      <item>FINA, OIB 85821130368</item>
      <item>Cubus Lux Tenis društvo s ograničenom odgovornošću za šport, rekreaciju, ugostiteljstvo, turizam i usluge, OIB 20123799465, Obala kneza Trpimira 33,23000 Zadar</item>
    </izvorni_sadrzaj>
    <derivirana_varijabla naziv="DomainObject.Predmet.SudioniciListAdressOIB_1">
      <item>FINA, OIB 85821130368</item>
      <item>Cubus Lux Tenis društvo s ograničenom odgovornošću za šport, rekreaciju, ugostiteljstvo, turizam i usluge, OIB 20123799465, Obala kneza Trpimira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20123799465</item>
    </izvorni_sadrzaj>
    <derivirana_varijabla naziv="DomainObject.Predmet.SudioniciListNazivOIB_1">
      <item>, OIB 85821130368</item>
      <item>, OIB 20123799465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4736</properties:Characters>
  <properties:Lines>120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2016-04-01T08:48:00Z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