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199a" w14:paraId="e21199a" w:rsidRDefault="0071151D" w:rsidP="0071151D" w:rsidR="0071151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51D" w:rsidP="0071151D" w:rsidR="0071151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151D" w:rsidP="0071151D" w:rsidR="007115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151D" w:rsidP="0071151D" w:rsidR="0071151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1151D" w:rsidP="0071151D" w:rsidR="0071151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151D" w:rsidP="0071151D" w:rsidR="0071151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151D" w:rsidP="0071151D" w:rsidR="0071151D" w:rsidRPr="005D578C">
      <w:pPr>
        <w:jc w:val="center"/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višoj sudskoj savjetnici Marleni Pamić Ćus,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AUTOKLUB „SKOK RACING” BRTONIGLA, Brtonigla, Ulica mira 6, OIB </w:t>
      </w:r>
      <w:r w:rsidRPr="0071151D">
        <w:rPr>
          <w:rFonts w:cs="Times New Roman" w:eastAsia="Times New Roman"/>
          <w:szCs w:val="24"/>
        </w:rPr>
        <w:t>34588942151</w:t>
      </w:r>
      <w:r>
        <w:rPr>
          <w:rFonts w:cs="Times New Roman" w:eastAsia="Times New Roman"/>
          <w:szCs w:val="24"/>
        </w:rPr>
        <w:t>, reg. br. 18000191, 16. studenog 2017.</w:t>
      </w: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AUTOKLUB „SKOK RACING” BRTONIGLA, Brtonigla, Ulica mira 6, OIB </w:t>
      </w:r>
      <w:r w:rsidRPr="0071151D">
        <w:rPr>
          <w:rFonts w:cs="Times New Roman" w:eastAsia="Times New Roman"/>
          <w:szCs w:val="24"/>
        </w:rPr>
        <w:t>34588942151</w:t>
      </w:r>
      <w:r>
        <w:rPr>
          <w:rFonts w:cs="Times New Roman" w:eastAsia="Times New Roman"/>
          <w:szCs w:val="24"/>
        </w:rPr>
        <w:t>, reg. br. 18000191.</w:t>
      </w: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AUTOKLUB „SKOK RACING” BRTONIGLA, Brtonigla, Ulica mira 6, OIB </w:t>
      </w:r>
      <w:r w:rsidRPr="0071151D">
        <w:rPr>
          <w:rFonts w:cs="Times New Roman" w:eastAsia="Times New Roman"/>
          <w:szCs w:val="24"/>
        </w:rPr>
        <w:t>34588942151</w:t>
      </w:r>
      <w:r>
        <w:rPr>
          <w:rFonts w:cs="Times New Roman" w:eastAsia="Times New Roman"/>
          <w:szCs w:val="24"/>
        </w:rPr>
        <w:t>, reg. br. 18000191.</w:t>
      </w:r>
    </w:p>
    <w:p w:rsidRDefault="0071151D" w:rsidP="0071151D" w:rsidR="0071151D">
      <w:pPr>
        <w:ind w:firstLine="709"/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AUTOKLUB „SKOK RACING” BRTONIGLA, Brtonigla, Ulica mira 6, OIB </w:t>
      </w:r>
      <w:r w:rsidRPr="0071151D">
        <w:rPr>
          <w:rFonts w:cs="Times New Roman" w:eastAsia="Times New Roman"/>
          <w:szCs w:val="24"/>
        </w:rPr>
        <w:t>34588942151</w:t>
      </w:r>
      <w:r>
        <w:rPr>
          <w:rFonts w:cs="Times New Roman" w:eastAsia="Times New Roman"/>
          <w:szCs w:val="24"/>
        </w:rPr>
        <w:t>, reg. br. 18000191, iz Registra udruga u Republici Hrvatskoj.</w:t>
      </w:r>
    </w:p>
    <w:p w:rsidRDefault="0071151D" w:rsidP="0071151D" w:rsidR="0071151D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AUTOKLUB „SKOK RACING” BRTONIGLA, Brtonigla.</w:t>
      </w:r>
    </w:p>
    <w:p w:rsidRDefault="0071151D" w:rsidP="0071151D" w:rsidR="0071151D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rujna 2017. imao neizvršene osnove za plaćanje u neprekinutom razdoblju od 120 dana u ukupnom iznosu 399.085,47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13.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St-379/2017-3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</w:t>
      </w:r>
      <w:r w:rsidRPr="00354134">
        <w:rPr>
          <w:rFonts w:cs="Times New Roman" w:eastAsia="Times New Roman"/>
          <w:szCs w:val="24"/>
        </w:rPr>
        <w:lastRenderedPageBreak/>
        <w:t>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 xml:space="preserve">kao u </w:t>
      </w:r>
      <w:r>
        <w:rPr>
          <w:rFonts w:cs="Times New Roman" w:eastAsia="Times New Roman"/>
          <w:szCs w:val="24"/>
        </w:rPr>
        <w:t xml:space="preserve">t. I. i II. te t. IV. i V. izreke </w:t>
      </w:r>
      <w:r w:rsidRPr="00D649EA">
        <w:rPr>
          <w:rFonts w:cs="Times New Roman" w:eastAsia="Times New Roman"/>
          <w:szCs w:val="24"/>
        </w:rPr>
        <w:t>rješenja.</w:t>
      </w:r>
    </w:p>
    <w:p w:rsidRDefault="0071151D" w:rsidP="0071151D" w:rsidR="0071151D" w:rsidRPr="005D578C">
      <w:pPr>
        <w:ind w:firstLine="708"/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1151D" w:rsidP="0071151D" w:rsidR="0071151D">
      <w:pPr>
        <w:rPr>
          <w:rFonts w:cs="Times New Roman" w:eastAsia="Times New Roman"/>
          <w:szCs w:val="24"/>
        </w:rPr>
      </w:pPr>
    </w:p>
    <w:p w:rsidRDefault="0071151D" w:rsidP="0071151D" w:rsidR="0071151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1151D" w:rsidP="0071151D" w:rsidR="0071151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0171FA">
        <w:rPr>
          <w:rFonts w:cs="Times New Roman" w:eastAsia="Times New Roman"/>
          <w:szCs w:val="24"/>
        </w:rPr>
        <w:t xml:space="preserve">, v. r. </w:t>
      </w:r>
    </w:p>
    <w:p w:rsidRDefault="0071151D" w:rsidP="0071151D" w:rsidR="0071151D">
      <w:pPr>
        <w:jc w:val="left"/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left"/>
        <w:rPr>
          <w:rFonts w:cs="Times New Roman" w:eastAsia="Times New Roman"/>
          <w:szCs w:val="24"/>
        </w:rPr>
      </w:pPr>
    </w:p>
    <w:p w:rsidRDefault="0071151D" w:rsidP="0071151D" w:rsidR="0071151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1151D" w:rsidP="0071151D" w:rsidR="0071151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1151D" w:rsidP="0071151D" w:rsidR="0071151D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rPr>
          <w:rFonts w:cs="Times New Roman" w:eastAsia="Times New Roman"/>
          <w:szCs w:val="24"/>
        </w:rPr>
      </w:pPr>
    </w:p>
    <w:p w:rsidRDefault="0071151D" w:rsidP="0071151D" w:rsidR="0071151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AUTOKLUB „SKOK RACING” BRTONIGLA, Brtonigla, Ulica mira 6,</w:t>
      </w:r>
    </w:p>
    <w:p w:rsidRDefault="0071151D" w:rsidP="0071151D" w:rsidR="0071151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1151D" w:rsidP="0071151D" w:rsidR="0071151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>,</w:t>
      </w:r>
    </w:p>
    <w:p w:rsidRDefault="0071151D" w:rsidP="0071151D" w:rsidR="0071151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71151D" w:rsidP="0071151D" w:rsidR="0071151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71151D" w:rsidP="0071151D" w:rsidR="0071151D"/>
    <w:p w:rsidRDefault="00817805" w:rsidR="00817805"/>
    <w:sectPr w:rsidSect="0090575F" w:rsidR="0081780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51D" w:rsidP="0071151D" w:rsidR="0071151D">
      <w:r>
        <w:separator/>
      </w:r>
    </w:p>
  </w:endnote>
  <w:endnote w:id="0" w:type="continuationSeparator">
    <w:p w:rsidRDefault="0071151D" w:rsidP="0071151D" w:rsidR="00711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51D" w:rsidP="0071151D" w:rsidR="0071151D">
      <w:r>
        <w:separator/>
      </w:r>
    </w:p>
  </w:footnote>
  <w:footnote w:id="0" w:type="continuationSeparator">
    <w:p w:rsidRDefault="0071151D" w:rsidP="0071151D" w:rsidR="00711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51D" w:rsidP="0090575F" w:rsidR="0090575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171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St-505/2017-4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51D" w:rsidP="0090575F" w:rsidR="0090575F" w:rsidRPr="00970AE0">
    <w:pPr>
      <w:pStyle w:val="Zaglavlje"/>
      <w:jc w:val="right"/>
    </w:pPr>
    <w:r>
      <w:rPr>
        <w:szCs w:val="24"/>
      </w:rPr>
      <w:t>3 St-505/2017-4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051D"/>
    <w:rsid w:val="000171FA"/>
    <w:rsid w:val="0071151D"/>
    <w:rsid w:val="00817805"/>
    <w:rsid w:val="00EA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151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5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151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15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151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5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151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1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71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71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71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151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151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151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15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151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5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51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7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1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71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71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71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2017.</izvorni_sadrzaj>
    <derivirana_varijabla naziv="DomainObject.Predmet.DatumOsnivanja_1">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St-505/2017</izvorni_sadrzaj>
    <derivirana_varijabla naziv="DomainObject.Predmet.OznakaBroj_1">St-505/2017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"SKOK RACING", BRTONIGLA</izvorni_sadrzaj>
    <derivirana_varijabla naziv="DomainObject.Predmet.ProtustrankaFormated_1">  AUTOKLUB "SKOK RACING", BRTONIGLA</derivirana_varijabla>
  </DomainObject.Predmet.ProtustrankaFormated>
  <DomainObject.Predmet.ProtustrankaFormatedOIB>
    <izvorni_sadrzaj>  AUTOKLUB "SKOK RACING", BRTONIGLA, OIB 34588942151</izvorni_sadrzaj>
    <derivirana_varijabla naziv="DomainObject.Predmet.ProtustrankaFormatedOIB_1">  AUTOKLUB "SKOK RACING", BRTONIGLA, OIB 34588942151</derivirana_varijabla>
  </DomainObject.Predmet.ProtustrankaFormatedOIB>
  <DomainObject.Predmet.ProtustrankaFormatedWithAdress>
    <izvorni_sadrzaj> AUTOKLUB "SKOK RACING", BRTONIGLA, Ulica mira 6, 52474 Brtonigla</izvorni_sadrzaj>
    <derivirana_varijabla naziv="DomainObject.Predmet.ProtustrankaFormatedWithAdress_1"> AUTOKLUB "SKOK RACING", BRTONIGLA, Ulica mira 6, 52474 Brtonigla</derivirana_varijabla>
  </DomainObject.Predmet.ProtustrankaFormatedWithAdress>
  <DomainObject.Predmet.ProtustrankaFormatedWithAdressOIB>
    <izvorni_sadrzaj> AUTOKLUB "SKOK RACING", BRTONIGLA, OIB 34588942151, Ulica mira 6, 52474 Brtonigla</izvorni_sadrzaj>
    <derivirana_varijabla naziv="DomainObject.Predmet.ProtustrankaFormatedWithAdressOIB_1"> AUTOKLUB "SKOK RACING", BRTONIGLA, OIB 34588942151, Ulica mira 6, 52474 Brtonigla</derivirana_varijabla>
  </DomainObject.Predmet.ProtustrankaFormatedWithAdressOIB>
  <DomainObject.Predmet.ProtustrankaWithAdress>
    <izvorni_sadrzaj>AUTOKLUB "SKOK RACING", BRTONIGLA Ulica mira 6, 52474 Brtonigla</izvorni_sadrzaj>
    <derivirana_varijabla naziv="DomainObject.Predmet.ProtustrankaWithAdress_1">AUTOKLUB "SKOK RACING", BRTONIGLA Ulica mira 6, 52474 Brtonigla</derivirana_varijabla>
  </DomainObject.Predmet.ProtustrankaWithAdress>
  <DomainObject.Predmet.ProtustrankaWithAdressOIB>
    <izvorni_sadrzaj>AUTOKLUB "SKOK RACING", BRTONIGLA, OIB 34588942151, Ulica mira 6, 52474 Brtonigla</izvorni_sadrzaj>
    <derivirana_varijabla naziv="DomainObject.Predmet.ProtustrankaWithAdressOIB_1">AUTOKLUB "SKOK RACING", BRTONIGLA, OIB 34588942151, Ulica mira 6, 52474 Brtonigla</derivirana_varijabla>
  </DomainObject.Predmet.ProtustrankaWithAdressOIB>
  <DomainObject.Predmet.ProtustrankaNazivFormated>
    <izvorni_sadrzaj>AUTOKLUB "SKOK RACING", BRTONIGLA</izvorni_sadrzaj>
    <derivirana_varijabla naziv="DomainObject.Predmet.ProtustrankaNazivFormated_1">AUTOKLUB "SKOK RACING", BRTONIGLA</derivirana_varijabla>
  </DomainObject.Predmet.ProtustrankaNazivFormated>
  <DomainObject.Predmet.ProtustrankaNazivFormatedOIB>
    <izvorni_sadrzaj>AUTOKLUB "SKOK RACING", BRTONIGLA, OIB 34588942151</izvorni_sadrzaj>
    <derivirana_varijabla naziv="DomainObject.Predmet.ProtustrankaNazivFormatedOIB_1">AUTOKLUB "SKOK RACING", BRTONIGLA, OIB 34588942151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399085.47</izvorni_sadrzaj>
    <derivirana_varijabla naziv="DomainObject.Predmet.TrenutnaVrijednost_1">399085.47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AUTOKLUB "SKOK RACING", BRTONIGLA</item>
    </izvorni_sadrzaj>
    <derivirana_varijabla naziv="DomainObject.Predmet.ProtuStrankaListFormated_1">
      <item>AUTOKLUB "SKOK RACING", BRTONIGLA</item>
    </derivirana_varijabla>
  </DomainObject.Predmet.ProtuStrankaListFormated>
  <DomainObject.Predmet.ProtuStrankaListFormatedOIB>
    <izvorni_sadrzaj>
      <item>AUTOKLUB "SKOK RACING", BRTONIGLA, OIB 34588942151</item>
    </izvorni_sadrzaj>
    <derivirana_varijabla naziv="DomainObject.Predmet.ProtuStrankaListFormatedOIB_1">
      <item>AUTOKLUB "SKOK RACING", BRTONIGLA, OIB 34588942151</item>
    </derivirana_varijabla>
  </DomainObject.Predmet.ProtuStrankaListFormatedOIB>
  <DomainObject.Predmet.ProtuStrankaListFormatedWithAdress>
    <izvorni_sadrzaj>
      <item>AUTOKLUB "SKOK RACING", BRTONIGLA, Ulica mira 6, 52474 Brtonigla</item>
    </izvorni_sadrzaj>
    <derivirana_varijabla naziv="DomainObject.Predmet.ProtuStrankaListFormatedWithAdress_1">
      <item>AUTOKLUB "SKOK RACING", BRTONIGLA, Ulica mira 6, 52474 Brtonigla</item>
    </derivirana_varijabla>
  </DomainObject.Predmet.ProtuStrankaListFormatedWithAdress>
  <DomainObject.Predmet.ProtuStrankaListFormatedWithAdressOIB>
    <izvorni_sadrzaj>
      <item>AUTOKLUB "SKOK RACING", BRTONIGLA, OIB 34588942151, Ulica mira 6, 52474 Brtonigla</item>
    </izvorni_sadrzaj>
    <derivirana_varijabla naziv="DomainObject.Predmet.ProtuStrankaListFormatedWithAdressOIB_1">
      <item>AUTOKLUB "SKOK RACING", BRTONIGLA, OIB 34588942151, Ulica mira 6, 52474 Brtonigla</item>
    </derivirana_varijabla>
  </DomainObject.Predmet.ProtuStrankaListFormatedWithAdressOIB>
  <DomainObject.Predmet.ProtuStrankaListNazivFormated>
    <izvorni_sadrzaj>
      <item>AUTOKLUB "SKOK RACING", BRTONIGLA</item>
    </izvorni_sadrzaj>
    <derivirana_varijabla naziv="DomainObject.Predmet.ProtuStrankaListNazivFormated_1">
      <item>AUTOKLUB "SKOK RACING", BRTONIGLA</item>
    </derivirana_varijabla>
  </DomainObject.Predmet.ProtuStrankaListNazivFormated>
  <DomainObject.Predmet.ProtuStrankaListNazivFormatedOIB>
    <izvorni_sadrzaj>
      <item>AUTOKLUB "SKOK RACING", BRTONIGLA, OIB 34588942151</item>
    </izvorni_sadrzaj>
    <derivirana_varijabla naziv="DomainObject.Predmet.ProtuStrankaListNazivFormatedOIB_1">
      <item>AUTOKLUB "SKOK RACING", BRTONIGLA, OIB 34588942151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AUTOKLUB "SKOK RACING", BRTONIGLA</izvorni_sadrzaj>
    <derivirana_varijabla naziv="DomainObject.Predmet.ProtustrankaIDrugi_1">AUTOKLUB "SKOK RACING",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AUTOKLUB "SKOK RACING", BRTONIGLA, OIB 34588942151, Ulica mira 6, 52474 Brtonigla</izvorni_sadrzaj>
    <derivirana_varijabla naziv="DomainObject.Predmet.ProtustrankaIDrugiAdressOIB_1">AUTOKLUB "SKOK RACING", BRTONIGLA, OIB 34588942151, Ulica mira 6,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AUTOKLUB "SKOK RACING", BRTONIGLA</item>
    </izvorni_sadrzaj>
    <derivirana_varijabla naziv="DomainObject.Predmet.SudioniciListNaziv_1">
      <item>FINANCIJSKA AGENCIJA, RC RIJEKA, PODRUŽNICA PULA, PULA</item>
      <item>AUTOKLUB "SKOK RACING",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AUTOKLUB "SKOK RACING", BRTONIGLA, OIB 34588942151, Ulica mira 6,52474 Brtonigla</item>
    </izvorni_sadrzaj>
    <derivirana_varijabla naziv="DomainObject.Predmet.SudioniciListAdressOIB_1">
      <item>FINANCIJSKA AGENCIJA, RC RIJEKA, PODRUŽNICA PULA, PULA, OIB 85821130368, Ulica grada Vukovara 70,10000 Zagreb</item>
      <item>AUTOKLUB "SKOK RACING", BRTONIGLA, OIB 34588942151, Ulica mira 6,52474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34588942151</item>
    </izvorni_sadrzaj>
    <derivirana_varijabla naziv="DomainObject.Predmet.SudioniciListNazivOIB_1">
      <item>, OIB 85821130368</item>
      <item>, OIB 34588942151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4001</properties:Characters>
  <properties:Lines>91</properties:Lines>
  <properties:Paragraphs>31</properties:Paragraphs>
  <properties:TotalTime>5</properties:TotalTime>
  <properties:ScaleCrop>false</properties:ScaleCrop>
  <properties:LinksUpToDate>false</properties:LinksUpToDate>
  <properties:CharactersWithSpaces>4771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2017-11-15T12:18:00Z</dcterms:created>
  <dc:creator>Morena Brajuha</dc:creator>
  <dc:description/>
  <cp:keywords/>
  <cp:lastModifiedBy>Morena Brajuha</cp:lastModifiedBy>
  <cp:lastPrinted>2017-11-16T09:02:00Z</cp:lastPrinted>
  <dcterms:modified xmlns:xsi="http://www.w3.org/2001/XMLSchema-instance" xsi:type="dcterms:W3CDTF">2017-11-16T09:02:00Z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