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F1EFD" w:rsidR="002C5A29" w:rsidRDefault="002C5A29" w14:paraId="acf5a49" w14:textId="acf5a49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 w:rsidR="00060133">
        <w:t xml:space="preserve">1 </w:t>
      </w:r>
      <w:r w:rsidRPr="00AF1EFD">
        <w:t>St-</w:t>
      </w:r>
      <w:r w:rsidR="0060757C">
        <w:t>243</w:t>
      </w:r>
      <w:r w:rsidR="00AA07D4">
        <w:t>/2017</w:t>
      </w:r>
    </w:p>
    <w:p w:rsidRPr="00AF1EFD" w:rsidR="002C5A29" w:rsidRDefault="00C241E6">
      <w:r>
        <w:rPr>
          <w:noProof/>
        </w:rPr>
        <w:t xml:space="preserve">                </w:t>
      </w:r>
      <w:r w:rsidR="00407FE0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F1EFD" w:rsidR="00060133" w:rsidP="00060133" w:rsidRDefault="00060133"/>
    <w:p w:rsidRPr="00B74CF9" w:rsidR="00060133" w:rsidP="00060133" w:rsidRDefault="00060133">
      <w:r w:rsidRPr="00B74CF9">
        <w:t xml:space="preserve">    REPUBLIKA HRVATSKA</w:t>
      </w:r>
    </w:p>
    <w:p w:rsidRPr="00B74CF9" w:rsidR="00060133" w:rsidP="00060133" w:rsidRDefault="00060133"/>
    <w:p w:rsidRPr="00B74CF9" w:rsidR="00060133" w:rsidP="00060133" w:rsidRDefault="00060133">
      <w:r w:rsidRPr="00B74CF9">
        <w:t>TRGOVAČKI SUD U ZAGREBU</w:t>
      </w:r>
    </w:p>
    <w:p w:rsidRPr="00B74CF9" w:rsidR="008327B4" w:rsidP="00060133" w:rsidRDefault="008327B4">
      <w:r w:rsidRPr="00B74CF9">
        <w:t xml:space="preserve">        </w:t>
      </w:r>
      <w:r w:rsidR="00EE7C7F">
        <w:t>Stalna služba u Karlovcu</w:t>
      </w:r>
      <w:r w:rsidRPr="00B74CF9" w:rsidR="00060133">
        <w:t xml:space="preserve"> </w:t>
      </w:r>
    </w:p>
    <w:p w:rsidRPr="00B74CF9" w:rsidR="00D21534" w:rsidP="00060133" w:rsidRDefault="00D21534">
      <w:r w:rsidRPr="00B74CF9">
        <w:t xml:space="preserve">Karlovac, </w:t>
      </w:r>
      <w:r w:rsidR="00C241E6">
        <w:t>Trg hrvatskih branitelja 1/II</w:t>
      </w:r>
    </w:p>
    <w:p w:rsidRPr="00B74CF9" w:rsidR="008B73DD" w:rsidP="00060133" w:rsidRDefault="008B73DD"/>
    <w:p w:rsidRPr="00B74CF9" w:rsidR="00D21534" w:rsidP="00060133" w:rsidRDefault="00D21534"/>
    <w:p w:rsidRPr="00B74CF9" w:rsidR="008B73DD" w:rsidP="00AF1EFD" w:rsidRDefault="008B73DD">
      <w:pPr>
        <w:jc w:val="center"/>
      </w:pPr>
      <w:r w:rsidRPr="00B74CF9">
        <w:t xml:space="preserve">U </w:t>
      </w:r>
      <w:r w:rsidRPr="00B74CF9" w:rsidR="00B74CF9">
        <w:t xml:space="preserve"> </w:t>
      </w:r>
      <w:r w:rsidRPr="00B74CF9">
        <w:t>I</w:t>
      </w:r>
      <w:r w:rsidRPr="00B74CF9" w:rsidR="00B74CF9">
        <w:t xml:space="preserve"> </w:t>
      </w:r>
      <w:r w:rsidRPr="00B74CF9">
        <w:t>M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E</w:t>
      </w:r>
      <w:r w:rsidRPr="00B74CF9" w:rsidR="00B74CF9">
        <w:t xml:space="preserve"> </w:t>
      </w:r>
      <w:r w:rsidRPr="00B74CF9" w:rsidR="00D21534">
        <w:t>P</w:t>
      </w:r>
      <w:r w:rsidRPr="00B74CF9" w:rsidR="00B74CF9">
        <w:t xml:space="preserve"> </w:t>
      </w:r>
      <w:r w:rsidRPr="00B74CF9" w:rsidR="00D21534">
        <w:t>U</w:t>
      </w:r>
      <w:r w:rsidRPr="00B74CF9" w:rsidR="00B74CF9">
        <w:t xml:space="preserve"> </w:t>
      </w:r>
      <w:r w:rsidRPr="00B74CF9" w:rsidR="00D21534">
        <w:t>B</w:t>
      </w:r>
      <w:r w:rsidRPr="00B74CF9" w:rsidR="00B74CF9">
        <w:t xml:space="preserve"> </w:t>
      </w:r>
      <w:r w:rsidRPr="00B74CF9" w:rsidR="00D21534">
        <w:t>L</w:t>
      </w:r>
      <w:r w:rsidRPr="00B74CF9" w:rsidR="00B74CF9">
        <w:t xml:space="preserve"> </w:t>
      </w:r>
      <w:r w:rsidRPr="00B74CF9" w:rsidR="00D21534">
        <w:t>I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 w:rsidR="00D21534">
        <w:t xml:space="preserve"> H</w:t>
      </w:r>
      <w:r w:rsidRPr="00B74CF9" w:rsid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V</w:t>
      </w:r>
      <w:r w:rsidRPr="00B74CF9" w:rsidR="00B74CF9">
        <w:t xml:space="preserve"> </w:t>
      </w:r>
      <w:r w:rsidRPr="00B74CF9" w:rsidR="00D21534">
        <w:t>A</w:t>
      </w:r>
      <w:r w:rsidRPr="00B74CF9" w:rsidR="00B74CF9">
        <w:t xml:space="preserve"> </w:t>
      </w:r>
      <w:r w:rsidRPr="00B74CF9" w:rsidR="00D21534">
        <w:t>T</w:t>
      </w:r>
      <w:r w:rsidRPr="00B74CF9" w:rsidR="00B74CF9">
        <w:t xml:space="preserve"> </w:t>
      </w:r>
      <w:r w:rsidRPr="00B74CF9" w:rsidR="00D21534">
        <w:t>S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</w:p>
    <w:p w:rsidRPr="00B74CF9" w:rsidR="00AA7637" w:rsidP="00AF1EFD" w:rsidRDefault="00060133">
      <w:pPr>
        <w:jc w:val="center"/>
      </w:pPr>
      <w:r w:rsidRPr="00B74CF9">
        <w:tab/>
      </w:r>
    </w:p>
    <w:p w:rsidRPr="00B74CF9" w:rsidR="00060133" w:rsidP="00060133" w:rsidRDefault="00060133">
      <w:pPr>
        <w:tabs>
          <w:tab w:val="left" w:pos="4050"/>
        </w:tabs>
        <w:jc w:val="center"/>
      </w:pPr>
      <w:r w:rsidRPr="00B74CF9">
        <w:t>R J E Š E N J E</w:t>
      </w:r>
    </w:p>
    <w:p w:rsidRPr="00AF1EFD" w:rsidR="00060133" w:rsidP="00060133" w:rsidRDefault="00060133"/>
    <w:p w:rsidR="00AA7637" w:rsidP="002C4416" w:rsidRDefault="00060133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="0060757C">
        <w:t>TIM MONTAŽA j.d.o.o., Zagreb, Ivana Stožira 1, OIB: 02929063946</w:t>
      </w:r>
      <w:r w:rsidR="00BD786C">
        <w:t>,</w:t>
      </w:r>
      <w:r w:rsidR="003E16C8">
        <w:t xml:space="preserve"> </w:t>
      </w:r>
      <w:r w:rsidR="00BD786C">
        <w:t>8</w:t>
      </w:r>
      <w:r w:rsidR="00AA07D4">
        <w:t>. kolovoza</w:t>
      </w:r>
      <w:r w:rsidR="000B0BCB">
        <w:t xml:space="preserve"> 2019.</w:t>
      </w:r>
    </w:p>
    <w:p w:rsidR="00B1036B" w:rsidP="002C4416" w:rsidRDefault="00B1036B">
      <w:pPr>
        <w:ind w:firstLine="720"/>
        <w:jc w:val="both"/>
      </w:pPr>
    </w:p>
    <w:p w:rsidR="00B1036B" w:rsidP="00060133" w:rsidRDefault="00060133">
      <w:pPr>
        <w:jc w:val="center"/>
      </w:pPr>
      <w:r w:rsidRPr="00AF1EFD">
        <w:t>r i j e š i o     j e</w:t>
      </w:r>
    </w:p>
    <w:p w:rsidR="00E216A3" w:rsidP="00060133" w:rsidRDefault="00E216A3">
      <w:pPr>
        <w:jc w:val="center"/>
      </w:pPr>
    </w:p>
    <w:p w:rsidRPr="00AF1EFD" w:rsidR="00060133" w:rsidP="00F61DEE" w:rsidRDefault="00060133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60757C">
        <w:t>TIM MONTAŽA j.d.o.o., Zagreb, Ivana Stožira 1, OIB: 02929063946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BD786C">
        <w:t>8</w:t>
      </w:r>
      <w:r w:rsidR="00AA07D4">
        <w:t>. kolovoza</w:t>
      </w:r>
      <w:r w:rsidR="000B0BCB">
        <w:t xml:space="preserve"> 2019</w:t>
      </w:r>
      <w:r w:rsidR="00410421">
        <w:t>.</w:t>
      </w:r>
      <w:r w:rsidRPr="00AF1EFD">
        <w:t xml:space="preserve"> u </w:t>
      </w:r>
      <w:r w:rsidR="00AA07D4">
        <w:t>14,</w:t>
      </w:r>
      <w:r w:rsidR="0060757C">
        <w:t>10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ind w:left="708"/>
        <w:jc w:val="both"/>
      </w:pPr>
    </w:p>
    <w:p w:rsidRPr="00AF1EFD" w:rsidR="00CB0868" w:rsidP="00CB0868" w:rsidRDefault="00CB0868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A07D4">
        <w:t>Snježana Vrkljan, Zagreb, Kralja Zvonimira 75, OIB: 44740101731.</w:t>
      </w:r>
    </w:p>
    <w:p w:rsidRPr="00AF1EFD" w:rsidR="00060133" w:rsidP="00060133" w:rsidRDefault="00060133">
      <w:pPr>
        <w:ind w:left="708"/>
        <w:jc w:val="both"/>
      </w:pPr>
    </w:p>
    <w:p w:rsidR="00410421" w:rsidP="00F61DEE" w:rsidRDefault="00060133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Pr="00040BD4" w:rsidR="00040BD4">
        <w:t xml:space="preserve"> </w:t>
      </w:r>
      <w:r w:rsidR="0060757C">
        <w:t>TIM MONTAŽA j.d.o.o., Zagreb, Ivana Stožira 1, OIB: 02929063946</w:t>
      </w:r>
      <w:r w:rsidR="00C62D5C">
        <w:t>,</w:t>
      </w:r>
      <w:r w:rsidR="00201176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BD786C">
        <w:rPr>
          <w:rFonts w:eastAsia="Calibri"/>
          <w:lang w:eastAsia="en-US"/>
        </w:rPr>
        <w:t>8</w:t>
      </w:r>
      <w:r w:rsidR="00AA07D4">
        <w:rPr>
          <w:rFonts w:eastAsia="Calibri"/>
          <w:lang w:eastAsia="en-US"/>
        </w:rPr>
        <w:t>. kolovoza</w:t>
      </w:r>
      <w:r w:rsidR="000B0BCB">
        <w:rPr>
          <w:rFonts w:eastAsia="Calibri"/>
          <w:lang w:eastAsia="en-US"/>
        </w:rPr>
        <w:t xml:space="preserve"> 2019</w:t>
      </w:r>
      <w:r w:rsidR="00B276A8">
        <w:rPr>
          <w:rFonts w:eastAsia="Calibri"/>
          <w:lang w:eastAsia="en-US"/>
        </w:rPr>
        <w:t>.</w:t>
      </w:r>
    </w:p>
    <w:p w:rsidRPr="00AF1EFD" w:rsidR="00410421" w:rsidP="00410421" w:rsidRDefault="00410421">
      <w:pPr>
        <w:ind w:left="1728"/>
        <w:jc w:val="both"/>
      </w:pPr>
    </w:p>
    <w:p w:rsidRPr="00AF1EFD" w:rsidR="00060133" w:rsidP="00060133" w:rsidRDefault="00060133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jc w:val="both"/>
      </w:pPr>
    </w:p>
    <w:p w:rsidRPr="00AF1EFD" w:rsidR="00D5399D" w:rsidP="00F61DEE" w:rsidRDefault="00060133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60757C">
        <w:t>TIM MONTAŽA j.d.o.o., Zagreb, Ivana Stožira 1, OIB: 02929063946</w:t>
      </w:r>
      <w:r w:rsidR="00AA07D4">
        <w:t>,</w:t>
      </w:r>
      <w:r w:rsidR="0020117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Pr="00AF1EFD" w:rsidR="00610DE5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="008B73DD" w:rsidP="00A0682A" w:rsidRDefault="008B73DD">
      <w:pPr>
        <w:jc w:val="center"/>
        <w:rPr>
          <w:b/>
        </w:rPr>
      </w:pPr>
    </w:p>
    <w:p w:rsidR="007A550F" w:rsidP="00AA7637" w:rsidRDefault="00A0682A">
      <w:pPr>
        <w:jc w:val="center"/>
      </w:pPr>
      <w:r w:rsidRPr="00AF1EFD">
        <w:t>Obrazloženje</w:t>
      </w:r>
    </w:p>
    <w:p w:rsidRPr="00AF1EFD" w:rsidR="003146EB" w:rsidP="002C5A29" w:rsidRDefault="003146EB"/>
    <w:p w:rsidR="00F6264F" w:rsidP="00B0604A" w:rsidRDefault="00B74CF9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60757C">
        <w:t>TIM MONTAŽA j.d.o.o., Zagreb, Ivana Stožira 1, OIB: 02929063946</w:t>
      </w:r>
      <w:r w:rsidR="00BD786C">
        <w:t>,</w:t>
      </w:r>
      <w:r w:rsidR="00631A90">
        <w:t xml:space="preserve"> dana </w:t>
      </w:r>
      <w:r w:rsidR="00BD786C">
        <w:t>23. siječnja</w:t>
      </w:r>
      <w:r w:rsidR="00AA07D4">
        <w:t xml:space="preserve"> 2017</w:t>
      </w:r>
      <w:r w:rsidR="0029045B">
        <w:t>.</w:t>
      </w:r>
    </w:p>
    <w:p w:rsidR="00B0604A" w:rsidP="00B0604A" w:rsidRDefault="00B0604A">
      <w:pPr>
        <w:ind w:firstLine="708"/>
        <w:jc w:val="both"/>
      </w:pPr>
    </w:p>
    <w:p w:rsidR="00282E1E" w:rsidP="00282E1E" w:rsidRDefault="00F6264F">
      <w:pPr>
        <w:ind w:firstLine="708"/>
        <w:jc w:val="both"/>
      </w:pPr>
      <w:r>
        <w:t>Ovosudnim rješenjem poslovni broj St-</w:t>
      </w:r>
      <w:r w:rsidR="0060757C">
        <w:t>243</w:t>
      </w:r>
      <w:r w:rsidR="00AA07D4">
        <w:t>/17 od 24. listopada 2017</w:t>
      </w:r>
      <w:r>
        <w:t>.</w:t>
      </w:r>
      <w:r w:rsidR="00F2607C">
        <w:t xml:space="preserve"> pokrenut je prethodni postupak</w:t>
      </w:r>
      <w:r w:rsidR="00AA07D4">
        <w:t>.</w:t>
      </w:r>
    </w:p>
    <w:p w:rsidR="008D3271" w:rsidP="00282E1E" w:rsidRDefault="008D3271">
      <w:pPr>
        <w:ind w:firstLine="708"/>
        <w:jc w:val="both"/>
      </w:pPr>
    </w:p>
    <w:p w:rsidRPr="0060757C" w:rsidR="0060757C" w:rsidP="0060757C" w:rsidRDefault="0060757C">
      <w:pPr>
        <w:ind w:firstLine="708"/>
        <w:jc w:val="both"/>
      </w:pPr>
      <w:r w:rsidRPr="0060757C">
        <w:lastRenderedPageBreak/>
        <w:t xml:space="preserve">Iz potvrde FINA-e od 26. listopada 2017. proizlazi da dužnik na dan 18. siječnja 2017. u Očevidniku redoslijeda osnova za plaćanje ima neizvršene osnove za plaćanje u neprekinutom razdoblju od 120 dana u iznosu od 36.433,66 kn (list 12 spisa). </w:t>
      </w:r>
    </w:p>
    <w:p w:rsidRPr="0060757C" w:rsidR="0060757C" w:rsidP="0060757C" w:rsidRDefault="0060757C">
      <w:pPr>
        <w:ind w:firstLine="708"/>
        <w:jc w:val="both"/>
      </w:pPr>
    </w:p>
    <w:p w:rsidRPr="0060757C" w:rsidR="0060757C" w:rsidP="0060757C" w:rsidRDefault="0060757C">
      <w:pPr>
        <w:ind w:firstLine="708"/>
        <w:jc w:val="both"/>
      </w:pPr>
      <w:r w:rsidRPr="0060757C">
        <w:t>Iz informacijskog sustava zemljišnih knjiga proizlazi da dužnik nije vlasnik nekretnina (list 18 spisa).</w:t>
      </w:r>
    </w:p>
    <w:p w:rsidRPr="0060757C" w:rsidR="0060757C" w:rsidP="0060757C" w:rsidRDefault="0060757C">
      <w:pPr>
        <w:ind w:firstLine="708"/>
        <w:jc w:val="both"/>
      </w:pPr>
    </w:p>
    <w:p w:rsidR="0060757C" w:rsidP="0060757C" w:rsidRDefault="0060757C">
      <w:pPr>
        <w:ind w:firstLine="708"/>
        <w:jc w:val="both"/>
      </w:pPr>
      <w:r w:rsidRPr="0060757C">
        <w:t>Iz Uvjerenja Centra za vozila Hrvatske od 20. veljače 2018. proizlazi da dužnik nije evidentiran kao vlasnik vozila (list 20 spisa).</w:t>
      </w:r>
    </w:p>
    <w:p w:rsidRPr="0060757C" w:rsidR="0060757C" w:rsidP="0060757C" w:rsidRDefault="0060757C">
      <w:pPr>
        <w:ind w:firstLine="708"/>
        <w:jc w:val="both"/>
      </w:pPr>
    </w:p>
    <w:p w:rsidRPr="00BD786C" w:rsidR="00BD786C" w:rsidP="00BD786C" w:rsidRDefault="00BD786C">
      <w:pPr>
        <w:ind w:firstLine="708"/>
        <w:jc w:val="both"/>
      </w:pPr>
      <w:r>
        <w:t xml:space="preserve">Iz sustava e-Blokade proizlazi da je ukupan nenaplaćeni iznos obveza na dan 8. kolovoza 2019. po svim neizvršenim osnovama za plaćanje na računu dužnika </w:t>
      </w:r>
      <w:r w:rsidR="00AB3780">
        <w:t>55.098,89</w:t>
      </w:r>
      <w:r>
        <w:t xml:space="preserve"> kn, a početak blokade računa traje od </w:t>
      </w:r>
      <w:r w:rsidR="00AB3780">
        <w:t>4. siječnja 2017.</w:t>
      </w:r>
    </w:p>
    <w:p w:rsidR="00BD786C" w:rsidP="002F5817" w:rsidRDefault="00BD786C">
      <w:pPr>
        <w:ind w:firstLine="709"/>
        <w:jc w:val="both"/>
      </w:pPr>
    </w:p>
    <w:p w:rsidR="00282E1E" w:rsidP="002F5817" w:rsidRDefault="002F5817">
      <w:pPr>
        <w:ind w:firstLine="709"/>
        <w:jc w:val="both"/>
      </w:pPr>
      <w:r>
        <w:t xml:space="preserve">Iz </w:t>
      </w:r>
      <w:r w:rsidRPr="00B26DB0" w:rsidR="00282E1E">
        <w:t>naveden</w:t>
      </w:r>
      <w:r w:rsidR="00282E1E">
        <w:t>og proizlazi d</w:t>
      </w:r>
      <w:r w:rsidRPr="00B26DB0" w:rsidR="00282E1E">
        <w:t xml:space="preserve">a imovina dužnika </w:t>
      </w:r>
      <w:r w:rsidR="0060757C">
        <w:t>TIM MONTAŽA j.d.o.o., Zagreb, Ivana Stožira 1, OIB: 02929063946</w:t>
      </w:r>
      <w:r w:rsidR="00C62D5C">
        <w:t>,</w:t>
      </w:r>
      <w:r w:rsidRPr="00B26DB0" w:rsidR="00282E1E">
        <w:t xml:space="preserve"> nije dovoljna ni za namirenje troškova stečajnog postupka.</w:t>
      </w:r>
    </w:p>
    <w:p w:rsidR="00801CCA" w:rsidP="00F6264F" w:rsidRDefault="00801CCA">
      <w:pPr>
        <w:ind w:firstLine="708"/>
        <w:jc w:val="both"/>
      </w:pPr>
    </w:p>
    <w:p w:rsidRPr="00AF1EFD" w:rsidR="00F6264F" w:rsidP="00F6264F" w:rsidRDefault="00F6264F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</w:t>
      </w:r>
      <w:r w:rsidR="00C80356">
        <w:t xml:space="preserve"> 104/17,</w:t>
      </w:r>
      <w:r w:rsidR="00BC0D75">
        <w:t xml:space="preserve"> dalje:SZ)</w:t>
      </w:r>
      <w:r w:rsidRPr="00AF1EFD" w:rsidR="00BC0D75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Pr="00AF1EFD" w:rsidR="00F6264F" w:rsidP="00F6264F" w:rsidRDefault="00F6264F">
      <w:pPr>
        <w:jc w:val="both"/>
      </w:pPr>
    </w:p>
    <w:p w:rsidR="0097440A" w:rsidP="00D21534" w:rsidRDefault="00F6264F">
      <w:pPr>
        <w:jc w:val="both"/>
      </w:pPr>
      <w:r w:rsidRPr="00AF1EFD">
        <w:tab/>
        <w:t>Prije donošenja ovog rješenja sud je ovosudnim rješenjem posl. br. St-</w:t>
      </w:r>
      <w:r w:rsidR="0060757C">
        <w:t>243</w:t>
      </w:r>
      <w:r w:rsidR="00DF68FF">
        <w:t>/17</w:t>
      </w:r>
      <w:r>
        <w:t xml:space="preserve"> od </w:t>
      </w:r>
      <w:r w:rsidR="00AB3780">
        <w:t>21</w:t>
      </w:r>
      <w:r w:rsidR="00DF68FF">
        <w:t>. ožujka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2F5817">
        <w:t>1</w:t>
      </w:r>
      <w:r w:rsidR="00DF68FF">
        <w:t>0.000</w:t>
      </w:r>
      <w:r w:rsidR="003146EB">
        <w:t>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AB3780">
        <w:t>22</w:t>
      </w:r>
      <w:r w:rsidR="00DF68FF">
        <w:t>. ožujka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Pr="00AF1EFD" w:rsidR="00AA588F" w:rsidP="00D21534" w:rsidRDefault="00D21534">
      <w:pPr>
        <w:jc w:val="both"/>
      </w:pPr>
      <w:r w:rsidRPr="00AF1EFD">
        <w:tab/>
      </w:r>
      <w:r w:rsidRPr="00AF1EFD">
        <w:tab/>
      </w:r>
    </w:p>
    <w:p w:rsidR="00C241E6" w:rsidP="00E216A3" w:rsidRDefault="002C5A29">
      <w:pPr>
        <w:jc w:val="center"/>
      </w:pPr>
      <w:r w:rsidRPr="00AF1EFD">
        <w:t>U Karlovcu</w:t>
      </w:r>
      <w:r w:rsidR="006420C7">
        <w:t xml:space="preserve"> </w:t>
      </w:r>
      <w:r w:rsidR="00BD786C">
        <w:t>8. kolovoza</w:t>
      </w:r>
      <w:r w:rsidR="008D3271">
        <w:t xml:space="preserve"> 2019.</w:t>
      </w:r>
    </w:p>
    <w:p w:rsidR="009F16E9" w:rsidP="00E216A3" w:rsidRDefault="009F16E9">
      <w:pPr>
        <w:jc w:val="center"/>
      </w:pPr>
    </w:p>
    <w:p w:rsidRPr="00AF1EFD" w:rsidR="002C5A29" w:rsidP="002B6E67" w:rsidRDefault="002B6E67">
      <w:pPr>
        <w:ind w:left="5664"/>
        <w:jc w:val="both"/>
      </w:pPr>
      <w:r w:rsidRPr="00AF1EFD">
        <w:t xml:space="preserve">    </w:t>
      </w:r>
      <w:r w:rsidRPr="00AF1EFD" w:rsidR="00AA7637">
        <w:t xml:space="preserve">   </w:t>
      </w:r>
      <w:r w:rsidRPr="00AF1EFD" w:rsidR="007170B8">
        <w:t>Stečajni sudac:</w:t>
      </w:r>
    </w:p>
    <w:p w:rsidR="008327B4" w:rsidP="00410421" w:rsidRDefault="007170B8">
      <w:r w:rsidRPr="00AF1EFD">
        <w:t xml:space="preserve">                                                                  </w:t>
      </w:r>
      <w:r w:rsidRPr="00AF1EFD" w:rsidR="0084192B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Pr="00AF1EFD" w:rsidR="00E57778">
        <w:t xml:space="preserve"> </w:t>
      </w:r>
      <w:r w:rsidRPr="00AF1EFD" w:rsidR="00984644">
        <w:t>Jadranka Mađeruh</w:t>
      </w:r>
      <w:r w:rsidR="00410421">
        <w:t>,v.r.</w:t>
      </w:r>
    </w:p>
    <w:p w:rsidR="00410421" w:rsidP="00410421" w:rsidRDefault="00410421"/>
    <w:p w:rsidR="00410421" w:rsidP="00410421" w:rsidRDefault="00A33E2E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="00E216A3" w:rsidP="00410421" w:rsidRDefault="00A33E2E">
      <w:r>
        <w:t xml:space="preserve">                                                                                                    Draženka Prpić</w:t>
      </w:r>
    </w:p>
    <w:p w:rsidRPr="00AF1EFD" w:rsidR="007D7A92" w:rsidRDefault="00F60C93">
      <w:r w:rsidRPr="00AF1EFD">
        <w:t>PRAVNA POUKA:</w:t>
      </w:r>
    </w:p>
    <w:p w:rsidR="00A34FB5" w:rsidP="00C111C1" w:rsidRDefault="00F60C93">
      <w:pPr>
        <w:tabs>
          <w:tab w:val="left" w:pos="6735"/>
        </w:tabs>
        <w:jc w:val="both"/>
      </w:pPr>
      <w:r w:rsidRPr="00AF1EFD">
        <w:t>Protiv rješenja</w:t>
      </w:r>
      <w:r w:rsidRPr="00AF1EFD" w:rsidR="00855AE8">
        <w:t xml:space="preserve"> o otvaranju stečajnog postupka</w:t>
      </w:r>
      <w:r w:rsidRPr="00AF1EFD">
        <w:t xml:space="preserve"> </w:t>
      </w:r>
      <w:r w:rsidRPr="00AF1EFD" w:rsidR="00293964">
        <w:t xml:space="preserve">žalbu može podnijeti zakonski zastupnik dužnika </w:t>
      </w:r>
      <w:r w:rsidRPr="00AF1EFD">
        <w:t xml:space="preserve">(čl. </w:t>
      </w:r>
      <w:r w:rsidRPr="00AF1EFD" w:rsidR="00293964">
        <w:t>53</w:t>
      </w:r>
      <w:r w:rsidRPr="00AF1EFD">
        <w:t xml:space="preserve">. st. </w:t>
      </w:r>
      <w:r w:rsidRPr="00AF1EFD" w:rsidR="00855AE8">
        <w:t>6</w:t>
      </w:r>
      <w:r w:rsidRPr="00AF1EFD">
        <w:t>.</w:t>
      </w:r>
      <w:r w:rsidRPr="00AF1EFD" w:rsidR="00A505C4">
        <w:t xml:space="preserve"> </w:t>
      </w:r>
      <w:r w:rsidRPr="00AF1EFD">
        <w:t>SZ-a)</w:t>
      </w:r>
      <w:r w:rsidRPr="00AF1EFD" w:rsidR="00855AE8">
        <w:t>, a protiv rješenja o zaključenju stečajnog postupka žalba je dopušten</w:t>
      </w:r>
      <w:r w:rsidR="00C111C1">
        <w:t>a</w:t>
      </w:r>
      <w:r w:rsidRPr="00AF1EFD" w:rsidR="00855AE8">
        <w:t xml:space="preserve">  vjerovnicima,</w:t>
      </w:r>
      <w:r w:rsidRPr="00AF1EFD" w:rsidR="00A505C4">
        <w:t xml:space="preserve"> </w:t>
      </w:r>
      <w:r w:rsidRPr="00AF1EFD" w:rsidR="00293964">
        <w:t>u roku 8 dana</w:t>
      </w:r>
      <w:r w:rsidRPr="00AF1EFD" w:rsidR="00855AE8">
        <w:t xml:space="preserve"> </w:t>
      </w:r>
      <w:r w:rsidRPr="00AF1EFD" w:rsidR="00293964">
        <w:t>od dana dostave</w:t>
      </w:r>
      <w:r w:rsidR="00C111C1">
        <w:t xml:space="preserve"> ovog rješenja</w:t>
      </w:r>
      <w:r w:rsidRPr="00AF1EFD" w:rsidR="00293964">
        <w:t>.</w:t>
      </w:r>
      <w:r w:rsidRPr="00AF1EFD" w:rsidR="00855AE8">
        <w:t xml:space="preserve"> </w:t>
      </w:r>
      <w:r w:rsidRPr="00AF1EFD" w:rsidR="00293964">
        <w:t>Žalba se podnosi</w:t>
      </w:r>
      <w:r w:rsidR="00C111C1">
        <w:t xml:space="preserve"> </w:t>
      </w:r>
      <w:r w:rsidRPr="00AF1EFD" w:rsidR="00293964">
        <w:t>Visokom trgovačkom sudu RH, putem ovog suda.</w:t>
      </w:r>
    </w:p>
    <w:p w:rsidR="008327B4" w:rsidRDefault="008327B4"/>
    <w:p w:rsidR="008327B4" w:rsidRDefault="008327B4"/>
    <w:p w:rsidR="00AB3780" w:rsidRDefault="00AB3780"/>
    <w:p w:rsidRPr="00AF1EFD" w:rsidR="00AB3780" w:rsidRDefault="00AB3780"/>
    <w:p w:rsidRPr="00AF1EFD" w:rsidR="002C5A29" w:rsidRDefault="002C5A29">
      <w:r w:rsidRPr="00AF1EFD">
        <w:t>Dna:</w:t>
      </w:r>
    </w:p>
    <w:p w:rsidR="00A0682A" w:rsidP="007D7A92" w:rsidRDefault="005E4D08">
      <w:pPr>
        <w:numPr>
          <w:ilvl w:val="0"/>
          <w:numId w:val="3"/>
        </w:numPr>
      </w:pPr>
      <w:r w:rsidRPr="00AF1EFD">
        <w:t>dužnik</w:t>
      </w:r>
    </w:p>
    <w:p w:rsidRPr="00AF1EFD" w:rsidR="00AF1B3C" w:rsidP="007D7A92" w:rsidRDefault="00AF1B3C">
      <w:pPr>
        <w:numPr>
          <w:ilvl w:val="0"/>
          <w:numId w:val="3"/>
        </w:numPr>
      </w:pPr>
      <w:r>
        <w:t>zakonski zastupnik dužnika</w:t>
      </w:r>
    </w:p>
    <w:p w:rsidR="003567A1" w:rsidP="007D7A92" w:rsidRDefault="003567A1">
      <w:pPr>
        <w:numPr>
          <w:ilvl w:val="0"/>
          <w:numId w:val="3"/>
        </w:numPr>
      </w:pPr>
      <w:r>
        <w:t xml:space="preserve">stečajni upravitelj </w:t>
      </w:r>
      <w:r w:rsidR="00DF68FF">
        <w:t>Snježana Vrkljan</w:t>
      </w:r>
    </w:p>
    <w:p w:rsidRPr="00AF1EFD" w:rsidR="001C02F6" w:rsidP="007D7A92" w:rsidRDefault="001C02F6">
      <w:pPr>
        <w:numPr>
          <w:ilvl w:val="0"/>
          <w:numId w:val="3"/>
        </w:numPr>
      </w:pPr>
      <w:r w:rsidRPr="00AF1EFD">
        <w:t>FINA</w:t>
      </w:r>
    </w:p>
    <w:p w:rsidRPr="00AF1EFD" w:rsidR="00293964" w:rsidP="007D7A92" w:rsidRDefault="00AF1EFD">
      <w:pPr>
        <w:numPr>
          <w:ilvl w:val="0"/>
          <w:numId w:val="3"/>
        </w:numPr>
      </w:pPr>
      <w:r>
        <w:t xml:space="preserve">Sudskom </w:t>
      </w:r>
      <w:r w:rsidRPr="00AF1EFD" w:rsidR="00293964">
        <w:t xml:space="preserve"> registru</w:t>
      </w:r>
      <w:r>
        <w:t xml:space="preserve"> ovog suda</w:t>
      </w:r>
    </w:p>
    <w:p w:rsidRPr="00AF1EFD" w:rsidR="00293964" w:rsidP="007D7A92" w:rsidRDefault="00293964">
      <w:pPr>
        <w:numPr>
          <w:ilvl w:val="0"/>
          <w:numId w:val="3"/>
        </w:numPr>
      </w:pPr>
      <w:r w:rsidRPr="00AF1EFD">
        <w:t>Oglasna ploča</w:t>
      </w:r>
      <w:r w:rsidRPr="00AF1EFD" w:rsidR="00174993">
        <w:t xml:space="preserve"> suda</w:t>
      </w:r>
    </w:p>
    <w:p w:rsidRPr="00AF1EFD" w:rsidR="003905DD" w:rsidP="007D7A92" w:rsidRDefault="003905DD">
      <w:pPr>
        <w:numPr>
          <w:ilvl w:val="0"/>
          <w:numId w:val="3"/>
        </w:numPr>
      </w:pPr>
      <w:r w:rsidRPr="00AF1EFD">
        <w:t xml:space="preserve">ŽDO u </w:t>
      </w:r>
      <w:r w:rsidR="0060757C">
        <w:t>Karlovcu</w:t>
      </w:r>
    </w:p>
    <w:p w:rsidRPr="00AF1EFD" w:rsidR="00B97F98" w:rsidP="007D7A92" w:rsidRDefault="009E2615">
      <w:pPr>
        <w:numPr>
          <w:ilvl w:val="0"/>
          <w:numId w:val="3"/>
        </w:numPr>
      </w:pPr>
      <w:r w:rsidRPr="00AF1EFD">
        <w:t>RH, Ministarstvo pravosuđa, Zagreb</w:t>
      </w:r>
    </w:p>
    <w:p w:rsidRPr="00AF1EFD" w:rsidR="002C5A29" w:rsidRDefault="002C5A29"/>
    <w:p w:rsidRPr="00AF1EFD" w:rsidR="001C02F6" w:rsidRDefault="001C02F6"/>
    <w:p w:rsidRPr="00AF1EFD" w:rsidR="00AF1EFD" w:rsidRDefault="00AF1EFD"/>
    <w:sectPr w:rsidRPr="00AF1EFD" w:rsidR="00AF1EFD" w:rsidSect="00A0682A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16E9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CB0868" w:rsidP="00587487" w:rsidRDefault="005E4D08">
    <w:pPr>
      <w:pStyle w:val="Zaglavlje"/>
      <w:jc w:val="right"/>
    </w:pPr>
    <w:r>
      <w:t>1 St-</w:t>
    </w:r>
    <w:r w:rsidR="0060757C">
      <w:t>243</w:t>
    </w:r>
    <w:r w:rsidR="00AA07D4">
      <w:t>/2017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40BD4"/>
    <w:rsid w:val="0004613B"/>
    <w:rsid w:val="00050EF7"/>
    <w:rsid w:val="00060133"/>
    <w:rsid w:val="000611A8"/>
    <w:rsid w:val="000750F3"/>
    <w:rsid w:val="000B0BCB"/>
    <w:rsid w:val="000E4868"/>
    <w:rsid w:val="00106C43"/>
    <w:rsid w:val="00174993"/>
    <w:rsid w:val="00191009"/>
    <w:rsid w:val="001A044D"/>
    <w:rsid w:val="001B2F0A"/>
    <w:rsid w:val="001B3D7E"/>
    <w:rsid w:val="001C02F6"/>
    <w:rsid w:val="001D447B"/>
    <w:rsid w:val="001D564F"/>
    <w:rsid w:val="00201176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2F5817"/>
    <w:rsid w:val="00305723"/>
    <w:rsid w:val="003146EB"/>
    <w:rsid w:val="0032622E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33272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0757C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50520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B73DD"/>
    <w:rsid w:val="008D3271"/>
    <w:rsid w:val="008E2F7A"/>
    <w:rsid w:val="008E42C6"/>
    <w:rsid w:val="00912B69"/>
    <w:rsid w:val="0092768B"/>
    <w:rsid w:val="00932E10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9F16E9"/>
    <w:rsid w:val="00A0682A"/>
    <w:rsid w:val="00A22E26"/>
    <w:rsid w:val="00A33E2E"/>
    <w:rsid w:val="00A34FB5"/>
    <w:rsid w:val="00A40812"/>
    <w:rsid w:val="00A505C4"/>
    <w:rsid w:val="00A74268"/>
    <w:rsid w:val="00A86374"/>
    <w:rsid w:val="00AA07D4"/>
    <w:rsid w:val="00AA588F"/>
    <w:rsid w:val="00AA7637"/>
    <w:rsid w:val="00AB25BE"/>
    <w:rsid w:val="00AB3780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D786C"/>
    <w:rsid w:val="00BF2EDC"/>
    <w:rsid w:val="00C111C1"/>
    <w:rsid w:val="00C1129F"/>
    <w:rsid w:val="00C12A9F"/>
    <w:rsid w:val="00C15BC1"/>
    <w:rsid w:val="00C241E6"/>
    <w:rsid w:val="00C50D94"/>
    <w:rsid w:val="00C5720C"/>
    <w:rsid w:val="00C62D5C"/>
    <w:rsid w:val="00C74029"/>
    <w:rsid w:val="00C74824"/>
    <w:rsid w:val="00C80356"/>
    <w:rsid w:val="00C812F4"/>
    <w:rsid w:val="00C92655"/>
    <w:rsid w:val="00C95C6C"/>
    <w:rsid w:val="00CB0868"/>
    <w:rsid w:val="00CE03D0"/>
    <w:rsid w:val="00CF009D"/>
    <w:rsid w:val="00CF05EC"/>
    <w:rsid w:val="00D21534"/>
    <w:rsid w:val="00D31098"/>
    <w:rsid w:val="00D50090"/>
    <w:rsid w:val="00D5399D"/>
    <w:rsid w:val="00D862E2"/>
    <w:rsid w:val="00D90AF2"/>
    <w:rsid w:val="00DA7396"/>
    <w:rsid w:val="00DC5587"/>
    <w:rsid w:val="00DE04E4"/>
    <w:rsid w:val="00DE6E22"/>
    <w:rsid w:val="00DF68FF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F16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16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16E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16E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16E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1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6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8. kolovoza 2019.</izvorni_sadrzaj>
    <derivirana_varijabla naziv="DomainObject.DatumDonosenjaOdluke_1">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MONTAŽA jednostavno društvo s ograničenom odgovornošću za usluge zastupanog po punomoćniku Nikolina Bujanović</izvorni_sadrzaj>
    <derivirana_varijabla naziv="DomainObject.Predmet.ProtustrankaFormated_1">  TIM MONTAŽA jednostavno društvo s ograničenom odgovornošću za usluge zastupanog po punomoćniku Nikolina Bujanović</derivirana_varijabla>
  </DomainObject.Predmet.ProtustrankaFormated>
  <DomainObject.Predmet.ProtustrankaFormatedOIB>
    <izvorni_sadrzaj>  TIM MONTAŽA jednostavno društvo s ograničenom odgovornošću za usluge, OIB 02929063946 zastupanog po punomoćniku Nikolina Bujanović</izvorni_sadrzaj>
    <derivirana_varijabla naziv="DomainObject.Predmet.ProtustrankaFormatedOIB_1">  TIM MONTAŽA jednostavno društvo s ograničenom odgovornošću za usluge, OIB 02929063946 zastupanog po punomoćniku Nikolina Bujanović</derivirana_varijabla>
  </DomainObject.Predmet.ProtustrankaFormatedOIB>
  <DomainObject.Predmet.ProtustrankaFormatedWithAdress>
    <izvorni_sadrzaj> TIM MONTAŽA jednostavno društvo s ograničenom odgovornošću za usluge, Ivana Stožira 1, 10000 Zagreb zastupanog po punomoćniku Nikolina Bujanović</izvorni_sadrzaj>
    <derivirana_varijabla naziv="DomainObject.Predmet.ProtustrankaFormatedWithAdress_1"> TIM MONTAŽA jednostavno društvo s ograničenom odgovornošću za usluge, Ivana Stožira 1, 10000 Zagreb zastupanog po punomoćniku Nikolina Bujanović</derivirana_varijabla>
  </DomainObject.Predmet.ProtustrankaFormatedWithAdress>
  <DomainObject.Predmet.ProtustrankaFormatedWithAdressOIB>
    <izvorni_sadrzaj> TIM MONTAŽA jednostavno društvo s ograničenom odgovornošću za usluge, OIB 02929063946, Ivana Stožira 1, 10000 Zagreb zastupanog po punomoćniku Nikolina Bujanović</izvorni_sadrzaj>
    <derivirana_varijabla naziv="DomainObject.Predmet.ProtustrankaFormatedWithAdressOIB_1"> TIM MONTAŽA jednostavno društvo s ograničenom odgovornošću za usluge, OIB 02929063946, Ivana Stožira 1, 10000 Zagreb zastupanog po punomoćniku Nikolina Bujanović</derivirana_varijabla>
  </DomainObject.Predmet.ProtustrankaFormatedWithAdressOIB>
  <DomainObject.Predmet.ProtustrankaWithAdress>
    <izvorni_sadrzaj>TIM MONTAŽA jednostavno društvo s ograničenom odgovornošću za usluge Ivana Stožira 1, 10000 Zagreb</izvorni_sadrzaj>
    <derivirana_varijabla naziv="DomainObject.Predmet.ProtustrankaWithAdress_1">TIM MONTAŽA jednostavno društvo s ograničenom odgovornošću za usluge Ivana Stožira 1, 10000 Zagreb</derivirana_varijabla>
  </DomainObject.Predmet.ProtustrankaWithAdress>
  <DomainObject.Predmet.ProtustrankaWithAdressOIB>
    <izvorni_sadrzaj>TIM MONTAŽA jednostavno društvo s ograničenom odgovornošću za usluge, OIB 02929063946, Ivana Stožira 1, 10000 Zagreb</izvorni_sadrzaj>
    <derivirana_varijabla naziv="DomainObject.Predmet.ProtustrankaWithAdressOIB_1">TIM MONTAŽA jednostavno društvo s ograničenom odgovornošću za usluge, OIB 02929063946, Ivana Stožira 1, 10000 Zagreb</derivirana_varijabla>
  </DomainObject.Predmet.ProtustrankaWithAdressOIB>
  <DomainObject.Predmet.ProtustrankaNazivFormated>
    <izvorni_sadrzaj>TIM MONTAŽA jednostavno društvo s ograničenom odgovornošću za usluge</izvorni_sadrzaj>
    <derivirana_varijabla naziv="DomainObject.Predmet.ProtustrankaNazivFormated_1">TIM MONTAŽA jednostavno društvo s ograničenom odgovornošću za usluge</derivirana_varijabla>
  </DomainObject.Predmet.ProtustrankaNazivFormated>
  <DomainObject.Predmet.ProtustrankaNazivFormatedOIB>
    <izvorni_sadrzaj>TIM MONTAŽA jednostavno društvo s ograničenom odgovornošću za usluge, OIB 02929063946</izvorni_sadrzaj>
    <derivirana_varijabla naziv="DomainObject.Predmet.ProtustrankaNazivFormatedOIB_1">TIM MONTAŽA jednostavno društvo s ograničenom odgovornošću za usluge, OIB 02929063946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MONTAŽA jednostavno društvo s ograničenom odgovornošću za usluge zastupanog po punomoćniku Nikolina Bujanović</item>
    </izvorni_sadrzaj>
    <derivirana_varijabla naziv="DomainObject.Predmet.ProtuStrankaListFormated_1">
      <item>TIM MONTAŽA jednostavno društvo s ograničenom odgovornošću za usluge zastupanog po punomoćniku Nikolina Bujanović</item>
    </derivirana_varijabla>
  </DomainObject.Predmet.ProtuStrankaListFormated>
  <DomainObject.Predmet.ProtuStrankaListFormatedOIB>
    <izvorni_sadrzaj>
      <item>TIM MONTAŽA jednostavno društvo s ograničenom odgovornošću za usluge, OIB 02929063946 zastupanog po punomoćniku Nikolina Bujanović</item>
    </izvorni_sadrzaj>
    <derivirana_varijabla naziv="DomainObject.Predmet.ProtuStrankaListFormatedOIB_1">
      <item>TIM MONTAŽA jednostavno društvo s ograničenom odgovornošću za usluge, OIB 02929063946 zastupanog po punomoćniku Nikolina Bujanović</item>
    </derivirana_varijabla>
  </DomainObject.Predmet.ProtuStrankaListFormatedOIB>
  <DomainObject.Predmet.ProtuStrankaListFormatedWithAdress>
    <izvorni_sadrzaj>
      <item>TIM MONTAŽA jednostavno društvo s ograničenom odgovornošću za usluge, Ivana Stožira 1, 10000 Zagreb zastupanog po punomoćniku Nikolina Bujanović</item>
    </izvorni_sadrzaj>
    <derivirana_varijabla naziv="DomainObject.Predmet.ProtuStrankaListFormatedWithAdress_1">
      <item>TIM MONTAŽA jednostavno društvo s ograničenom odgovornošću za usluge, Ivana Stožira 1, 10000 Zagreb zastupanog po punomoćniku Nikolina Bujanović</item>
    </derivirana_varijabla>
  </DomainObject.Predmet.ProtuStrankaListFormatedWithAdress>
  <DomainObject.Predmet.ProtuStrankaListFormatedWithAdressOIB>
    <izvorni_sadrzaj>
      <item>TIM MONTAŽA jednostavno društvo s ograničenom odgovornošću za usluge, OIB 02929063946, Ivana Stožira 1, 10000 Zagreb zastupanog po punomoćniku Nikolina Bujanović</item>
    </izvorni_sadrzaj>
    <derivirana_varijabla naziv="DomainObject.Predmet.ProtuStrankaListFormatedWithAdressOIB_1">
      <item>TIM MONTAŽA jednostavno društvo s ograničenom odgovornošću za usluge, OIB 02929063946, Ivana Stožira 1, 10000 Zagreb zastupanog po punomoćniku Nikolina Bujanović</item>
    </derivirana_varijabla>
  </DomainObject.Predmet.ProtuStrankaListFormatedWithAdressOIB>
  <DomainObject.Predmet.ProtuStrankaListNazivFormated>
    <izvorni_sadrzaj>
      <item>TIM MONTAŽA jednostavno društvo s ograničenom odgovornošću za usluge</item>
    </izvorni_sadrzaj>
    <derivirana_varijabla naziv="DomainObject.Predmet.ProtuStrankaListNazivFormated_1">
      <item>TIM MONTAŽA jednostavno društvo s ograničenom odgovornošću za usluge</item>
    </derivirana_varijabla>
  </DomainObject.Predmet.ProtuStrankaListNazivFormated>
  <DomainObject.Predmet.ProtuStrankaListNazivFormatedOIB>
    <izvorni_sadrzaj>
      <item>TIM MONTAŽA jednostavno društvo s ograničenom odgovornošću za usluge, OIB 02929063946</item>
    </izvorni_sadrzaj>
    <derivirana_varijabla naziv="DomainObject.Predmet.ProtuStrankaListNazivFormatedOIB_1">
      <item>TIM MONTAŽA jednostavno društvo s ograničenom odgovornošću za usluge, OIB 02929063946</item>
    </derivirana_varijabla>
  </DomainObject.Predmet.ProtuStrankaListNazivFormatedOIB>
  <DomainObject.Predmet.OstaliListFormated>
    <izvorni_sadrzaj>
      <item>Nikolina Bujanović punomoćnica sudionika u postupku TIM MONTAŽA jednostavno društvo s ograničenom odgovornošću za usluge</item>
    </izvorni_sadrzaj>
    <derivirana_varijabla naziv="DomainObject.Predmet.OstaliListFormated_1">
      <item>Nikolina Bujanović punomoćnica sudionika u postupku TIM MONTAŽA jednostavno društvo s ograničenom odgovornošću za usluge</item>
    </derivirana_varijabla>
  </DomainObject.Predmet.OstaliListFormated>
  <DomainObject.Predmet.OstaliListFormatedOIB>
    <izvorni_sadrzaj>
      <item>Nikolina Bujanović, OIB 18348764720 punomoćnica sudionika u postupku TIM MONTAŽA jednostavno društvo s ograničenom odgovornošću za usluge</item>
    </izvorni_sadrzaj>
    <derivirana_varijabla naziv="DomainObject.Predmet.OstaliListFormatedOIB_1">
      <item>Nikolina Bujanović, OIB 18348764720 punomoćnica sudionika u postupku TIM MONTAŽA jednostavno društvo s ograničenom odgovornošću za usluge</item>
    </derivirana_varijabla>
  </DomainObject.Predmet.OstaliListFormatedOIB>
  <DomainObject.Predmet.OstaliListFormatedWithAdress>
    <izvorni_sadrzaj>
      <item>Nikolina Bujanović, Ulica Ivana Stožira 1, 10000 Zagreb punomoćnica sudionika u postupku TIM MONTAŽA jednostavno društvo s ograničenom odgovornošću za usluge</item>
    </izvorni_sadrzaj>
    <derivirana_varijabla naziv="DomainObject.Predmet.OstaliListFormatedWithAdress_1">
      <item>Nikolina Bujanović, Ulica Ivana Stožira 1, 10000 Zagreb punomoćnica sudionika u postupku TIM MONTAŽA jednostavno društvo s ograničenom odgovornošću za usluge</item>
    </derivirana_varijabla>
  </DomainObject.Predmet.OstaliListFormatedWithAdress>
  <DomainObject.Predmet.OstaliListFormatedWithAdressOIB>
    <izvorni_sadrzaj>
      <item>Nikolina Bujanović, OIB 18348764720, Ulica Ivana Stožira 1, 10000 Zagreb punomoćnica sudionika u postupku TIM MONTAŽA jednostavno društvo s ograničenom odgovornošću za usluge</item>
    </izvorni_sadrzaj>
    <derivirana_varijabla naziv="DomainObject.Predmet.OstaliListFormatedWithAdressOIB_1">
      <item>Nikolina Bujanović, OIB 18348764720, Ulica Ivana Stožira 1, 10000 Zagreb punomoćnica sudionika u postupku TIM MONTAŽA jednostavno društvo s ograničenom odgovornošću za usluge</item>
    </derivirana_varijabla>
  </DomainObject.Predmet.OstaliListFormatedWithAdressOIB>
  <DomainObject.Predmet.OstaliListNazivFormated>
    <izvorni_sadrzaj>
      <item>Nikolina Bujanović</item>
    </izvorni_sadrzaj>
    <derivirana_varijabla naziv="DomainObject.Predmet.OstaliListNazivFormated_1">
      <item>Nikolina Bujanović</item>
    </derivirana_varijabla>
  </DomainObject.Predmet.OstaliListNazivFormated>
  <DomainObject.Predmet.OstaliListNazivFormatedOIB>
    <izvorni_sadrzaj>
      <item>Nikolina Bujanović, OIB 18348764720</item>
    </izvorni_sadrzaj>
    <derivirana_varijabla naziv="DomainObject.Predmet.OstaliListNazivFormatedOIB_1">
      <item>Nikolina Bujanović, OIB 18348764720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kolovoza 2019.</izvorni_sadrzaj>
    <derivirana_varijabla naziv="DomainObject.Datum_1">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MONTAŽA jednostavno društvo s ograničenom odgovornošću za usluge</izvorni_sadrzaj>
    <derivirana_varijabla naziv="DomainObject.Predmet.ProtustrankaIDrugi_1">TIM MONTAŽA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TIM MONTAŽA jednostavno društvo s ograničenom odgovornošću za usluge, OIB 02929063946, Ivana Stožira 1, 10000 Zagreb</izvorni_sadrzaj>
    <derivirana_varijabla naziv="DomainObject.Predmet.ProtustrankaIDrugiAdressOIB_1">TIM MONTAŽA jednostavno društvo s ograničenom odgovornošću za usluge, OIB 02929063946, Ivana Stožira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MONTAŽA jednostavno društvo s ograničenom odgovornošću za usluge</item>
      <item>Nikolina Bujanović</item>
    </izvorni_sadrzaj>
    <derivirana_varijabla naziv="DomainObject.Predmet.SudioniciListNaziv_1">
      <item>FINA Regionalni centar Zagreb</item>
      <item>TIM MONTAŽA jednostavno društvo s ograničenom odgovornošću za usluge</item>
      <item>Nikolina Bujanović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TIM MONTAŽA jednostavno društvo s ograničenom odgovornošću za usluge, OIB 02929063946, Ivana Stožira 1,10000 Zagreb</item>
      <item>Nikolina Bujanović, OIB 18348764720, Ulica Ivana Stožira 1,10000 Zagreb</item>
    </izvorni_sadrzaj>
    <derivirana_varijabla naziv="DomainObject.Predmet.SudioniciListAdressOIB_1">
      <item>FINA Regionalni centar Zagreb, OIB 85821130368, Trg svibanjskih žrtava 1995. br. 1,10000 Zagreb</item>
      <item>TIM MONTAŽA jednostavno društvo s ograničenom odgovornošću za usluge, OIB 02929063946, Ivana Stožira 1,10000 Zagreb</item>
      <item>Nikolina Bujanović, OIB 18348764720, Ulica Ivana Stožira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02929063946</item>
      <item>, OIB 18348764720</item>
    </izvorni_sadrzaj>
    <derivirana_varijabla naziv="DomainObject.Predmet.SudioniciListNazivOIB_1">
      <item>, OIB 85821130368</item>
      <item>, OIB 02929063946</item>
      <item>, OIB 18348764720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2018.</izvorni_sadrzaj>
    <derivirana_varijabla naziv="DomainObject.Predmet.DatumZadnjeOdrzaneSudskeRadnje_1">31. siječnja 2018.</derivirana_varijabla>
  </DomainObject.Predmet.DatumZadnjeOdrzaneSudskeRadnje>
  <DomainObject.PredzadnjaOdlukaIzPredmeta.DatumDonosenjaOdluke>
    <izvorni_sadrzaj>31. siječnja 2018.</izvorni_sadrzaj>
    <derivirana_varijabla naziv="DomainObject.PredzadnjaOdlukaIzPredmeta.DatumDonosenjaOdluke_1">31. siječnja 2018.</derivirana_varijabla>
  </DomainObject.PredzadnjaOdlukaIzPredmeta.DatumDonosenjaOdluke>
  <DomainObject.PredzadnjaOdlukaIzPredmeta.Oznaka>
    <izvorni_sadrzaj>St-243/2017-12</izvorni_sadrzaj>
    <derivirana_varijabla naziv="DomainObject.PredzadnjaOdlukaIzPredmeta.Oznaka_1">St-243/2017-12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651</properties:Words>
  <properties:Characters>3393</properties:Characters>
  <properties:Lines>110</properties:Lines>
  <properties:Paragraphs>43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2019-08-08T11:52:00Z</dcterms:created>
  <dc:creator>Korisnik</dc:creator>
  <cp:lastModifiedBy>Draženka Prpić</cp:lastModifiedBy>
  <cp:lastPrinted>2019-08-08T11:54:00Z</cp:lastPrinted>
  <dcterms:modified xmlns:xsi="http://www.w3.org/2001/XMLSchema-instance" xsi:type="dcterms:W3CDTF">2019-08-08T11:54:00Z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(otvoren i zaključen stečaj -TIM MONTAŽA-St-243-17.docx)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