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59a3" w14:paraId="3bc59a3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ED66D0">
        <w:t>2</w:t>
      </w:r>
      <w:r w:rsidR="001B667B">
        <w:t>3</w:t>
      </w:r>
      <w:r w:rsidR="00ED66D0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DE58AB">
        <w:t>GAVIOTA d.o.o., Miljkovica IV 9, Vir, OIB: 12268732692</w:t>
      </w:r>
      <w:r>
        <w:t xml:space="preserve">, </w:t>
      </w:r>
      <w:r w:rsidR="000F2789">
        <w:t>16</w:t>
      </w:r>
      <w:r w:rsidR="00563FAD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DE58AB">
        <w:t>GAVIOTA d.o.o., Miljkovica IV 9, Vir, OIB: 12268732692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DE58AB">
        <w:t>27</w:t>
      </w:r>
      <w:r w:rsidR="00ED66D0">
        <w:t>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1B667B">
        <w:t>3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1B667B" w:rsidR="001B667B">
      <w:pPr>
        <w:ind w:firstLine="708"/>
        <w:jc w:val="both"/>
      </w:pPr>
      <w:r>
        <w:t xml:space="preserve">U propisanom roku vjerovnik </w:t>
      </w:r>
      <w:r w:rsidR="001B667B">
        <w:t xml:space="preserve">Republika Hrvatska, Ministarstvo financija, Područni ured Dalmacija, zastupan po Županijskom državnom odvjetništvu u Zadru je 5. svibnja 2017. dostavila ovom sudu prijedlog za otvaranje stečajnoga postupka nad dužnikom navodeći da prema istom ima dospjelu novčanu tražbinu u iznosu od </w:t>
      </w:r>
      <w:r w:rsidR="00DE58AB">
        <w:t>8.389,44</w:t>
      </w:r>
      <w:r w:rsidR="001B667B">
        <w:t xml:space="preserve"> kn koja se temelji na stanju računa dužnika na dan 28. travnja 2017. iz informacijskog sustava Porezne uprave i obračuna kamata.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5125C0" w:rsidP="00811D39" w:rsidR="005125C0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563FAD">
        <w:t xml:space="preserve"> </w:t>
      </w:r>
      <w:r w:rsidR="000F2789">
        <w:t>16</w:t>
      </w:r>
      <w:r w:rsidR="00563FAD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E93FA2" w:rsidP="00E93FA2" w:rsidR="00E93FA2">
      <w:r>
        <w:t>Za točnost otpravka – ovlaštena službenica                                                 Sudac</w:t>
      </w:r>
    </w:p>
    <w:p w:rsidRDefault="00E93FA2" w:rsidP="00E93FA2" w:rsidR="00E93FA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3FA2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DE58AB">
          <w:t>132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DE58AB">
      <w:t>132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789"/>
    <w:rsid w:val="000F2CDA"/>
    <w:rsid w:val="001B667B"/>
    <w:rsid w:val="002B12FB"/>
    <w:rsid w:val="003500F1"/>
    <w:rsid w:val="00407499"/>
    <w:rsid w:val="00440C98"/>
    <w:rsid w:val="005125C0"/>
    <w:rsid w:val="00563FAD"/>
    <w:rsid w:val="006C3686"/>
    <w:rsid w:val="00811D39"/>
    <w:rsid w:val="0087715B"/>
    <w:rsid w:val="00A502C8"/>
    <w:rsid w:val="00B357BB"/>
    <w:rsid w:val="00BB1274"/>
    <w:rsid w:val="00BE4536"/>
    <w:rsid w:val="00DE58AB"/>
    <w:rsid w:val="00E34916"/>
    <w:rsid w:val="00E93FA2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7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7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78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00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GAVIOTA d.o.o. za nautički turizam, ugostiteljstvo i turistička agencija</izvorni_sadrzaj>
    <derivirana_varijabla naziv="DomainObject.Predmet.ProtustrankaFormated_1">  GAVIOTA d.o.o. za nautički turizam, ugostiteljstvo i turistička agencija</derivirana_varijabla>
  </DomainObject.Predmet.ProtustrankaFormated>
  <DomainObject.Predmet.ProtustrankaFormatedOIB>
    <izvorni_sadrzaj>  GAVIOTA d.o.o. za nautički turizam, ugostiteljstvo i turistička agencija, OIB 12268732692</izvorni_sadrzaj>
    <derivirana_varijabla naziv="DomainObject.Predmet.ProtustrankaFormatedOIB_1">  GAVIOTA d.o.o. za nautički turizam, ugostiteljstvo i turistička agencija, OIB 12268732692</derivirana_varijabla>
  </DomainObject.Predmet.ProtustrankaFormatedOIB>
  <DomainObject.Predmet.ProtustrankaFormatedWithAdress>
    <izvorni_sadrzaj> GAVIOTA d.o.o. za nautički turizam, ugostiteljstvo i turistička agencija, Miljkovica IV 19, 23234 Vir</izvorni_sadrzaj>
    <derivirana_varijabla naziv="DomainObject.Predmet.ProtustrankaFormatedWithAdress_1"> GAVIOTA d.o.o. za nautički turizam, ugostiteljstvo i turistička agencija, Miljkovica IV 19, 23234 Vir</derivirana_varijabla>
  </DomainObject.Predmet.ProtustrankaFormatedWithAdress>
  <DomainObject.Predmet.ProtustrankaFormatedWithAdressOIB>
    <izvorni_sadrzaj> GAVIOTA d.o.o. za nautički turizam, ugostiteljstvo i turistička agencija, OIB 12268732692, Miljkovica IV 19, 23234 Vir</izvorni_sadrzaj>
    <derivirana_varijabla naziv="DomainObject.Predmet.ProtustrankaFormatedWithAdressOIB_1"> GAVIOTA d.o.o. za nautički turizam, ugostiteljstvo i turistička agencija, OIB 12268732692, Miljkovica IV 19, 23234 Vir</derivirana_varijabla>
  </DomainObject.Predmet.ProtustrankaFormatedWithAdressOIB>
  <DomainObject.Predmet.ProtustrankaWithAdress>
    <izvorni_sadrzaj>GAVIOTA d.o.o. za nautički turizam, ugostiteljstvo i turistička agencija Miljkovica IV 19, 23234 Vir</izvorni_sadrzaj>
    <derivirana_varijabla naziv="DomainObject.Predmet.ProtustrankaWithAdress_1">GAVIOTA d.o.o. za nautički turizam, ugostiteljstvo i turistička agencija Miljkovica IV 19, 23234 Vir</derivirana_varijabla>
  </DomainObject.Predmet.ProtustrankaWithAdress>
  <DomainObject.Predmet.ProtustrankaWithAdressOIB>
    <izvorni_sadrzaj>GAVIOTA d.o.o. za nautički turizam, ugostiteljstvo i turistička agencija, OIB 12268732692, Miljkovica IV 19, 23234 Vir</izvorni_sadrzaj>
    <derivirana_varijabla naziv="DomainObject.Predmet.ProtustrankaWithAdressOIB_1">GAVIOTA d.o.o. za nautički turizam, ugostiteljstvo i turistička agencija, OIB 12268732692, Miljkovica IV 19, 23234 Vir</derivirana_varijabla>
  </DomainObject.Predmet.ProtustrankaWithAdressOIB>
  <DomainObject.Predmet.ProtustrankaNazivFormated>
    <izvorni_sadrzaj>GAVIOTA d.o.o. za nautički turizam, ugostiteljstvo i turistička agencija</izvorni_sadrzaj>
    <derivirana_varijabla naziv="DomainObject.Predmet.ProtustrankaNazivFormated_1">GAVIOTA d.o.o. za nautički turizam, ugostiteljstvo i turistička agencija</derivirana_varijabla>
  </DomainObject.Predmet.ProtustrankaNazivFormated>
  <DomainObject.Predmet.ProtustrankaNazivFormatedOIB>
    <izvorni_sadrzaj>GAVIOTA d.o.o. za nautički turizam, ugostiteljstvo i turistička agencija, OIB 12268732692</izvorni_sadrzaj>
    <derivirana_varijabla naziv="DomainObject.Predmet.ProtustrankaNazivFormatedOIB_1">GAVIOTA d.o.o. za nautički turizam, ugostiteljstvo i turistička agencija, OIB 12268732692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GAVIOTA d.o.o. za nautički turizam, ugostiteljstvo i turistička agencija</item>
    </izvorni_sadrzaj>
    <derivirana_varijabla naziv="DomainObject.Predmet.ProtuStrankaListFormated_1">
      <item>GAVIOTA d.o.o. za nautički turizam, ugostiteljstvo i turistička agencija</item>
    </derivirana_varijabla>
  </DomainObject.Predmet.ProtuStrankaListFormated>
  <DomainObject.Predmet.ProtuStrankaListFormatedOIB>
    <izvorni_sadrzaj>
      <item>GAVIOTA d.o.o. za nautički turizam, ugostiteljstvo i turistička agencija, OIB 12268732692</item>
    </izvorni_sadrzaj>
    <derivirana_varijabla naziv="DomainObject.Predmet.ProtuStrankaListFormatedOIB_1">
      <item>GAVIOTA d.o.o. za nautički turizam, ugostiteljstvo i turistička agencija, OIB 12268732692</item>
    </derivirana_varijabla>
  </DomainObject.Predmet.ProtuStrankaListFormatedOIB>
  <DomainObject.Predmet.ProtuStrankaListFormatedWithAdress>
    <izvorni_sadrzaj>
      <item>GAVIOTA d.o.o. za nautički turizam, ugostiteljstvo i turistička agencija, Miljkovica IV 19, 23234 Vir</item>
    </izvorni_sadrzaj>
    <derivirana_varijabla naziv="DomainObject.Predmet.ProtuStrankaListFormatedWithAdress_1">
      <item>GAVIOTA d.o.o. za nautički turizam, ugostiteljstvo i turistička agencija, Miljkovica IV 19, 23234 Vir</item>
    </derivirana_varijabla>
  </DomainObject.Predmet.ProtuStrankaListFormatedWithAdress>
  <DomainObject.Predmet.ProtuStrankaListFormatedWithAdressOIB>
    <izvorni_sadrzaj>
      <item>GAVIOTA d.o.o. za nautički turizam, ugostiteljstvo i turistička agencija, OIB 12268732692, Miljkovica IV 19, 23234 Vir</item>
    </izvorni_sadrzaj>
    <derivirana_varijabla naziv="DomainObject.Predmet.ProtuStrankaListFormatedWithAdressOIB_1">
      <item>GAVIOTA d.o.o. za nautički turizam, ugostiteljstvo i turistička agencija, OIB 12268732692, Miljkovica IV 19, 23234 Vir</item>
    </derivirana_varijabla>
  </DomainObject.Predmet.ProtuStrankaListFormatedWithAdressOIB>
  <DomainObject.Predmet.ProtuStrankaListNazivFormated>
    <izvorni_sadrzaj>
      <item>GAVIOTA d.o.o. za nautički turizam, ugostiteljstvo i turistička agencija</item>
    </izvorni_sadrzaj>
    <derivirana_varijabla naziv="DomainObject.Predmet.ProtuStrankaListNazivFormated_1">
      <item>GAVIOTA d.o.o. za nautički turizam, ugostiteljstvo i turistička agencija</item>
    </derivirana_varijabla>
  </DomainObject.Predmet.ProtuStrankaListNazivFormated>
  <DomainObject.Predmet.ProtuStrankaListNazivFormatedOIB>
    <izvorni_sadrzaj>
      <item>GAVIOTA d.o.o. za nautički turizam, ugostiteljstvo i turistička agencija, OIB 12268732692</item>
    </izvorni_sadrzaj>
    <derivirana_varijabla naziv="DomainObject.Predmet.ProtuStrankaListNazivFormatedOIB_1">
      <item>GAVIOTA d.o.o. za nautički turizam, ugostiteljstvo i turistička agencija, OIB 12268732692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GAVIOTA d.o.o. za nautički turizam, ugostiteljstvo i turistička agencija</izvorni_sadrzaj>
    <derivirana_varijabla naziv="DomainObject.Predmet.ProtustrankaIDrugi_1">GAVIOTA d.o.o. za nautički turizam, ugostiteljstvo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GAVIOTA d.o.o. za nautički turizam, ugostiteljstvo i turistička agencija, OIB 12268732692, Miljkovica IV 19, 23234 Vir</izvorni_sadrzaj>
    <derivirana_varijabla naziv="DomainObject.Predmet.ProtustrankaIDrugiAdressOIB_1">GAVIOTA d.o.o. za nautički turizam, ugostiteljstvo i turistička agencija, OIB 12268732692, Miljkovica IV 19,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GAVIOTA d.o.o. za nautički turizam, ugostiteljstvo i turistička agencija</item>
    </izvorni_sadrzaj>
    <derivirana_varijabla naziv="DomainObject.Predmet.SudioniciListNaziv_1">
      <item>FINA</item>
      <item>GAVIOTA d.o.o. za nautički turizam, ugostiteljstvo i turistička agencija</item>
    </derivirana_varijabla>
  </DomainObject.Predmet.SudioniciListNaziv>
  <DomainObject.Predmet.SudioniciListAdressOIB>
    <izvorni_sadrzaj>
      <item>FINA, OIB 85821130368</item>
      <item>GAVIOTA d.o.o. za nautički turizam, ugostiteljstvo i turistička agencija, OIB 12268732692, Miljkovica IV 19,23234 Vir</item>
    </izvorni_sadrzaj>
    <derivirana_varijabla naziv="DomainObject.Predmet.SudioniciListAdressOIB_1">
      <item>FINA, OIB 85821130368</item>
      <item>GAVIOTA d.o.o. za nautički turizam, ugostiteljstvo i turistička agencija, OIB 12268732692, Miljkovica IV 19,23234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12268732692</item>
    </izvorni_sadrzaj>
    <derivirana_varijabla naziv="DomainObject.Predmet.SudioniciListNazivOIB_1">
      <item>, OIB 85821130368</item>
      <item>, OIB 12268732692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2674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2017-11-13T07:26:00Z</dcterms:created>
  <dc:creator>Anamarija Kovačić Milković</dc:creator>
  <cp:lastModifiedBy>Martina Kalmeta</cp:lastModifiedBy>
  <cp:lastPrinted>2017-11-15T10:48:00Z</cp:lastPrinted>
  <dcterms:modified xmlns:xsi="http://www.w3.org/2001/XMLSchema-instance" xsi:type="dcterms:W3CDTF">2017-11-16T12:57:00Z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