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6335" w14:paraId="27c633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5651A">
        <w:t>3</w:t>
      </w:r>
      <w:r w:rsidR="00317D16">
        <w:t>8</w:t>
      </w:r>
      <w:r w:rsidR="00202778">
        <w:t>9</w:t>
      </w:r>
      <w:r w:rsidRPr="00151FF0">
        <w:t>/1</w:t>
      </w:r>
      <w:r w:rsidR="004222C6">
        <w:t>5</w:t>
      </w:r>
      <w:r w:rsidRPr="00151FF0">
        <w:t>-</w:t>
      </w:r>
      <w:r w:rsidR="00CE2B91">
        <w:t>4</w:t>
      </w:r>
      <w:r w:rsidR="00FA1D1D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1905F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C66986" w:rsidR="00A14C1A">
      <w:pPr>
        <w:ind w:hanging="720" w:left="360"/>
        <w:rPr>
          <w:sz w:val="22"/>
          <w:szCs w:val="22"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66986" w:rsidP="00C66986" w:rsidR="00C66986" w:rsidRPr="00C66986">
      <w:pPr>
        <w:ind w:hanging="720" w:left="360"/>
        <w:rPr>
          <w:b/>
        </w:rPr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B879C9" w:rsidR="00B879C9">
      <w:pPr>
        <w:jc w:val="center"/>
      </w:pPr>
    </w:p>
    <w:p w:rsidRDefault="00C66986" w:rsidR="00C66986">
      <w:pPr>
        <w:jc w:val="center"/>
      </w:pPr>
    </w:p>
    <w:p w:rsidRDefault="00202778" w:rsidP="00202778" w:rsidR="00F14D32">
      <w:pPr>
        <w:ind w:firstLine="708"/>
        <w:jc w:val="both"/>
      </w:pPr>
      <w:r w:rsidRPr="00202778">
        <w:t xml:space="preserve">Trgovački sud u Osijeku, po sucu mr. sc. Tihomiru Kovačeviću, kao stečajnom sucu, </w:t>
      </w:r>
      <w:r w:rsidR="00C20B4A">
        <w:t>u stečajnom postupku nad</w:t>
      </w:r>
      <w:r w:rsidRPr="00202778">
        <w:t xml:space="preserve"> dužnik</w:t>
      </w:r>
      <w:r w:rsidR="00C20B4A">
        <w:t>om</w:t>
      </w:r>
      <w:r w:rsidRPr="00202778">
        <w:t xml:space="preserve"> </w:t>
      </w:r>
      <w:r w:rsidR="007B27A5" w:rsidRPr="00DA46C9">
        <w:t>ZAJEDNIC</w:t>
      </w:r>
      <w:r w:rsidR="007B27A5">
        <w:t>A</w:t>
      </w:r>
      <w:r w:rsidR="007B27A5" w:rsidRPr="00DA46C9">
        <w:t xml:space="preserve"> ŠPORTSKIH RIBOLOVNIH DRUŠTAVA OSIJEK</w:t>
      </w:r>
      <w:r w:rsidR="00CE2B91">
        <w:t xml:space="preserve"> u stečaju</w:t>
      </w:r>
      <w:r w:rsidR="007B27A5" w:rsidRPr="00DA46C9">
        <w:t xml:space="preserve">, Osijek, </w:t>
      </w:r>
      <w:proofErr w:type="spellStart"/>
      <w:r w:rsidR="007B27A5" w:rsidRPr="00DA46C9">
        <w:t>Donjodravska</w:t>
      </w:r>
      <w:proofErr w:type="spellEnd"/>
      <w:r w:rsidR="007B27A5" w:rsidRPr="00DA46C9">
        <w:t xml:space="preserve"> obala 8, OIB 29325054571</w:t>
      </w:r>
      <w:r w:rsidRPr="00202778">
        <w:t xml:space="preserve">, dana </w:t>
      </w:r>
      <w:r w:rsidR="00CE2B91">
        <w:t>2</w:t>
      </w:r>
      <w:r w:rsidR="00EE0565">
        <w:t>8</w:t>
      </w:r>
      <w:r w:rsidRPr="00202778">
        <w:t xml:space="preserve">. </w:t>
      </w:r>
      <w:r w:rsidR="00EE0565">
        <w:t>listopad</w:t>
      </w:r>
      <w:r w:rsidRPr="00202778">
        <w:t>a 201</w:t>
      </w:r>
      <w:r w:rsidR="00CE2B91">
        <w:t>6</w:t>
      </w:r>
      <w:r w:rsidRPr="00202778">
        <w:t>.</w:t>
      </w:r>
    </w:p>
    <w:p w:rsidRDefault="00B879C9" w:rsidR="00B879C9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B879C9" w:rsidP="00151FF0" w:rsidR="00B879C9"/>
    <w:p w:rsidRDefault="00EE0565" w:rsidP="00EE0565" w:rsidR="00A126F0">
      <w:pPr>
        <w:pStyle w:val="Tijeloteksta"/>
        <w:numPr>
          <w:ilvl w:val="0"/>
          <w:numId w:val="3"/>
        </w:numPr>
      </w:pPr>
      <w:r>
        <w:t>Zakazuje se ročište za raspravljanje i glasovanje o stečajnom planu kojega je 27. listopada 2016. sudu podnio stečajni upravitelj Perica Medaković.</w:t>
      </w:r>
    </w:p>
    <w:p w:rsidRDefault="00134D5C" w:rsidP="00134D5C" w:rsidR="00134D5C">
      <w:pPr>
        <w:pStyle w:val="Tijeloteksta"/>
        <w:ind w:left="1425"/>
      </w:pPr>
    </w:p>
    <w:p w:rsidRDefault="00EE0565" w:rsidP="00134D5C" w:rsidR="00134D5C">
      <w:pPr>
        <w:pStyle w:val="Tijeloteksta"/>
        <w:numPr>
          <w:ilvl w:val="0"/>
          <w:numId w:val="3"/>
        </w:numPr>
      </w:pPr>
      <w:r>
        <w:t>Pozivaju se stečajni vjerovnici na ročište za raspravljanje i glasovanje o stečajnom planu koji će se održati dana</w:t>
      </w:r>
    </w:p>
    <w:p w:rsidRDefault="00134D5C" w:rsidP="00134D5C" w:rsidR="00134D5C">
      <w:pPr>
        <w:pStyle w:val="Tijeloteksta"/>
        <w:ind w:left="1425"/>
      </w:pPr>
    </w:p>
    <w:p w:rsidRDefault="00134D5C" w:rsidP="00134D5C" w:rsidR="00134D5C">
      <w:pPr>
        <w:ind w:firstLine="720" w:left="2160"/>
      </w:pPr>
      <w:r>
        <w:t>23. studenog 2016. u 11,00 sati</w:t>
      </w:r>
    </w:p>
    <w:p w:rsidRDefault="00134D5C" w:rsidP="00134D5C" w:rsidR="00134D5C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134D5C" w:rsidP="00134D5C" w:rsidR="00134D5C" w:rsidRP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134D5C" w:rsidP="00134D5C" w:rsidR="00134D5C">
      <w:pPr>
        <w:pStyle w:val="Tijeloteksta"/>
        <w:ind w:left="1425"/>
      </w:pPr>
    </w:p>
    <w:p w:rsidRDefault="00134D5C" w:rsidP="00EE0565" w:rsidR="00EE0565">
      <w:pPr>
        <w:pStyle w:val="Tijeloteksta"/>
        <w:numPr>
          <w:ilvl w:val="0"/>
          <w:numId w:val="3"/>
        </w:numPr>
      </w:pPr>
      <w:r>
        <w:t>Obavještavaju se sudionici da u pisarnici suda mogu obaviti uvid u stečajni plan.</w:t>
      </w:r>
    </w:p>
    <w:p w:rsidRDefault="00B879C9" w:rsidR="00B879C9">
      <w:pPr>
        <w:pStyle w:val="Tijeloteksta"/>
      </w:pPr>
    </w:p>
    <w:p w:rsidRDefault="00F14D32" w:rsidP="00C66986" w:rsidR="00C96DCA">
      <w:pPr>
        <w:pStyle w:val="Tijeloteksta"/>
        <w:jc w:val="center"/>
      </w:pPr>
      <w:r w:rsidRPr="00C773E3">
        <w:t>Obrazloženje</w:t>
      </w:r>
    </w:p>
    <w:p w:rsidRDefault="00B879C9" w:rsidR="00B879C9">
      <w:pPr>
        <w:pStyle w:val="Tijeloteksta"/>
      </w:pPr>
    </w:p>
    <w:p w:rsidRDefault="00F14D32" w:rsidP="00CE2B91" w:rsidR="00F14D32">
      <w:pPr>
        <w:pStyle w:val="Tijeloteksta"/>
      </w:pPr>
      <w:r>
        <w:tab/>
      </w:r>
      <w:r w:rsidR="00CE2B91">
        <w:t xml:space="preserve">Stečajni upravitelj je </w:t>
      </w:r>
      <w:r w:rsidR="003E753F">
        <w:t>dana 2</w:t>
      </w:r>
      <w:r w:rsidR="00567500">
        <w:t>7</w:t>
      </w:r>
      <w:r w:rsidR="003E753F">
        <w:t>.</w:t>
      </w:r>
      <w:r w:rsidR="00567500">
        <w:t>10</w:t>
      </w:r>
      <w:r w:rsidR="003E753F">
        <w:t>.2016.</w:t>
      </w:r>
      <w:r w:rsidR="00567500">
        <w:t xml:space="preserve"> podnio sudu Stečajni plan stečajnog </w:t>
      </w:r>
      <w:r w:rsidR="00567500" w:rsidRPr="00202778">
        <w:t>dužnik</w:t>
      </w:r>
      <w:r w:rsidR="00567500">
        <w:t>a</w:t>
      </w:r>
      <w:r w:rsidR="00567500" w:rsidRPr="00202778">
        <w:t xml:space="preserve"> </w:t>
      </w:r>
      <w:r w:rsidR="00567500" w:rsidRPr="00DA46C9">
        <w:t>ZAJEDNIC</w:t>
      </w:r>
      <w:r w:rsidR="00567500">
        <w:t>A</w:t>
      </w:r>
      <w:r w:rsidR="00567500" w:rsidRPr="00DA46C9">
        <w:t xml:space="preserve"> ŠPORTSKIH RIBOLOVNIH DRUŠTAVA OSIJEK</w:t>
      </w:r>
      <w:r w:rsidR="00567500">
        <w:t xml:space="preserve"> u stečaju</w:t>
      </w:r>
      <w:r w:rsidR="00567500" w:rsidRPr="00DA46C9">
        <w:t xml:space="preserve">, Osijek, </w:t>
      </w:r>
      <w:proofErr w:type="spellStart"/>
      <w:r w:rsidR="00567500" w:rsidRPr="00DA46C9">
        <w:t>Donjodravska</w:t>
      </w:r>
      <w:proofErr w:type="spellEnd"/>
      <w:r w:rsidR="00567500" w:rsidRPr="00DA46C9">
        <w:t xml:space="preserve"> obala 8, OIB 29325054571</w:t>
      </w:r>
      <w:r w:rsidR="00567500">
        <w:t xml:space="preserve"> od 24.10.2016.</w:t>
      </w:r>
    </w:p>
    <w:p w:rsidRDefault="003E753F" w:rsidP="00CE2B91" w:rsidR="003E753F">
      <w:pPr>
        <w:pStyle w:val="Tijeloteksta"/>
      </w:pPr>
    </w:p>
    <w:p w:rsidRDefault="003E753F" w:rsidR="00F14D32">
      <w:pPr>
        <w:pStyle w:val="Tijeloteksta"/>
      </w:pPr>
      <w:r>
        <w:tab/>
        <w:t xml:space="preserve">Budući je </w:t>
      </w:r>
      <w:r w:rsidR="00567500">
        <w:t>stečajni upravitelj poštovao prop</w:t>
      </w:r>
      <w:r>
        <w:t>is</w:t>
      </w:r>
      <w:r w:rsidR="00567500">
        <w:t xml:space="preserve">e o pravu na podnošenje i sadržaj stečajnog plana, sud je odlučio kao u izreci temeljem odredbe čl. 320. i 321.  </w:t>
      </w:r>
      <w:r w:rsidR="00C66986" w:rsidRPr="004768CC">
        <w:rPr>
          <w:rFonts w:cstheme="majorBidi" w:hAnsiTheme="majorBidi" w:asciiTheme="majorBidi"/>
        </w:rPr>
        <w:t>Stečajnog zakona (NN 71/15)</w:t>
      </w:r>
      <w:r>
        <w:t>.</w:t>
      </w:r>
    </w:p>
    <w:p w:rsidRDefault="00F14D32" w:rsidP="00C66986" w:rsidR="00F14D32" w:rsidRPr="008D4802">
      <w:pPr>
        <w:pStyle w:val="Tijeloteksta"/>
        <w:jc w:val="center"/>
      </w:pPr>
      <w:r w:rsidRPr="008D4802">
        <w:t xml:space="preserve">U Osijeku </w:t>
      </w:r>
      <w:r w:rsidR="003E753F">
        <w:t>2</w:t>
      </w:r>
      <w:r w:rsidR="00323548">
        <w:t>8</w:t>
      </w:r>
      <w:r w:rsidRPr="008D4802">
        <w:t xml:space="preserve">. </w:t>
      </w:r>
      <w:r w:rsidR="00C66986">
        <w:t>listopad</w:t>
      </w:r>
      <w:r w:rsidR="00A126F0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3E753F">
        <w:t>6</w:t>
      </w:r>
      <w:r w:rsidRPr="008D4802">
        <w:t xml:space="preserve">. </w:t>
      </w: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F14D32" w:rsidR="00F14D32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B879C9" w:rsidR="00A126F0">
      <w:pPr>
        <w:pStyle w:val="Tijeloteksta"/>
        <w:numPr>
          <w:ilvl w:val="0"/>
          <w:numId w:val="2"/>
        </w:numPr>
      </w:pPr>
      <w:r>
        <w:t>stečajn</w:t>
      </w:r>
      <w:r w:rsidR="000B6885">
        <w:t>i</w:t>
      </w:r>
      <w:r>
        <w:t xml:space="preserve"> upravitelj</w:t>
      </w:r>
      <w:r w:rsidR="00B879C9">
        <w:t xml:space="preserve"> Perica Medaković</w:t>
      </w:r>
    </w:p>
    <w:p w:rsidRDefault="00F72AE5" w:rsidP="00F72AE5" w:rsidR="00F72AE5" w:rsidRPr="00F72AE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F72AE5">
        <w:rPr>
          <w:rFonts w:cstheme="majorBidi" w:hAnsiTheme="majorBidi" w:asciiTheme="majorBidi"/>
        </w:rPr>
        <w:t xml:space="preserve">mrežna stranica e-Oglasna ploča sudova </w:t>
      </w:r>
      <w:r>
        <w:rPr>
          <w:rFonts w:cstheme="majorBidi" w:hAnsiTheme="majorBidi" w:asciiTheme="majorBidi"/>
        </w:rPr>
        <w:t>uz stečajni plan s lista 128-135</w:t>
      </w:r>
    </w:p>
    <w:sectPr w:rsidR="00F72AE5" w:rsidRPr="00F72AE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3A9" w:rsidR="00DF13A9">
      <w:r>
        <w:separator/>
      </w:r>
    </w:p>
  </w:endnote>
  <w:endnote w:id="0" w:type="continuationSeparator">
    <w:p w:rsidRDefault="00DF13A9" w:rsidR="00DF1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3A9" w:rsidR="00DF13A9">
      <w:r>
        <w:separator/>
      </w:r>
    </w:p>
  </w:footnote>
  <w:footnote w:id="0" w:type="continuationSeparator">
    <w:p w:rsidRDefault="00DF13A9" w:rsidR="00DF1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2A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95651A" w:rsidRPr="0095651A">
      <w:t>14 St-389/15-19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CB2BEA"/>
    <w:multiLevelType w:val="hybridMultilevel"/>
    <w:tmpl w:val="D0DC2784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24407"/>
    <w:rsid w:val="00031CCE"/>
    <w:rsid w:val="000462E0"/>
    <w:rsid w:val="0004674A"/>
    <w:rsid w:val="000A5733"/>
    <w:rsid w:val="000B6885"/>
    <w:rsid w:val="000E01EA"/>
    <w:rsid w:val="000E417E"/>
    <w:rsid w:val="000E7A1B"/>
    <w:rsid w:val="000F7AD4"/>
    <w:rsid w:val="00104772"/>
    <w:rsid w:val="00134D5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5F6"/>
    <w:rsid w:val="00190A55"/>
    <w:rsid w:val="00193062"/>
    <w:rsid w:val="001A56FE"/>
    <w:rsid w:val="001B0326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3548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753F"/>
    <w:rsid w:val="0040049C"/>
    <w:rsid w:val="0041012D"/>
    <w:rsid w:val="00417DFD"/>
    <w:rsid w:val="004222C6"/>
    <w:rsid w:val="0044388A"/>
    <w:rsid w:val="00445CA2"/>
    <w:rsid w:val="00452631"/>
    <w:rsid w:val="00474651"/>
    <w:rsid w:val="004761A5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67500"/>
    <w:rsid w:val="005A1517"/>
    <w:rsid w:val="005C15A4"/>
    <w:rsid w:val="005C72BB"/>
    <w:rsid w:val="005D2747"/>
    <w:rsid w:val="005F0872"/>
    <w:rsid w:val="005F4DFA"/>
    <w:rsid w:val="00665B88"/>
    <w:rsid w:val="006677ED"/>
    <w:rsid w:val="00673D54"/>
    <w:rsid w:val="00675C32"/>
    <w:rsid w:val="006764F3"/>
    <w:rsid w:val="00684FAB"/>
    <w:rsid w:val="00684FD6"/>
    <w:rsid w:val="006C48A6"/>
    <w:rsid w:val="006D66FA"/>
    <w:rsid w:val="00712931"/>
    <w:rsid w:val="007140D0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82CEE"/>
    <w:rsid w:val="007B0F43"/>
    <w:rsid w:val="007B27A5"/>
    <w:rsid w:val="007B6DF7"/>
    <w:rsid w:val="007C7170"/>
    <w:rsid w:val="007E652C"/>
    <w:rsid w:val="007E7BDB"/>
    <w:rsid w:val="00813169"/>
    <w:rsid w:val="00816670"/>
    <w:rsid w:val="008270E5"/>
    <w:rsid w:val="00830343"/>
    <w:rsid w:val="00840E1C"/>
    <w:rsid w:val="008671C8"/>
    <w:rsid w:val="00875522"/>
    <w:rsid w:val="008756C6"/>
    <w:rsid w:val="00875768"/>
    <w:rsid w:val="00876DC3"/>
    <w:rsid w:val="00880934"/>
    <w:rsid w:val="008A0FDC"/>
    <w:rsid w:val="008A55E4"/>
    <w:rsid w:val="008B2B42"/>
    <w:rsid w:val="008B4753"/>
    <w:rsid w:val="008B670B"/>
    <w:rsid w:val="008C164B"/>
    <w:rsid w:val="008D4802"/>
    <w:rsid w:val="008F446A"/>
    <w:rsid w:val="008F4A0F"/>
    <w:rsid w:val="00912CA9"/>
    <w:rsid w:val="00931E58"/>
    <w:rsid w:val="00932A65"/>
    <w:rsid w:val="00946437"/>
    <w:rsid w:val="009538FE"/>
    <w:rsid w:val="0095651A"/>
    <w:rsid w:val="00957FC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15DFD"/>
    <w:rsid w:val="00A34E0A"/>
    <w:rsid w:val="00A57D3E"/>
    <w:rsid w:val="00A74469"/>
    <w:rsid w:val="00A90CA5"/>
    <w:rsid w:val="00A91489"/>
    <w:rsid w:val="00A924F5"/>
    <w:rsid w:val="00AB7DBC"/>
    <w:rsid w:val="00AE693D"/>
    <w:rsid w:val="00AF6D89"/>
    <w:rsid w:val="00B01AEB"/>
    <w:rsid w:val="00B03B3C"/>
    <w:rsid w:val="00B06771"/>
    <w:rsid w:val="00B41D7F"/>
    <w:rsid w:val="00B45BC9"/>
    <w:rsid w:val="00B83C12"/>
    <w:rsid w:val="00B879C9"/>
    <w:rsid w:val="00BA301E"/>
    <w:rsid w:val="00BC5EF2"/>
    <w:rsid w:val="00BC69B4"/>
    <w:rsid w:val="00BD2D5E"/>
    <w:rsid w:val="00BD402C"/>
    <w:rsid w:val="00BE4AEB"/>
    <w:rsid w:val="00C17E69"/>
    <w:rsid w:val="00C20B4A"/>
    <w:rsid w:val="00C25670"/>
    <w:rsid w:val="00C66986"/>
    <w:rsid w:val="00C773E3"/>
    <w:rsid w:val="00C81FF4"/>
    <w:rsid w:val="00C84F09"/>
    <w:rsid w:val="00C96DCA"/>
    <w:rsid w:val="00CA2B29"/>
    <w:rsid w:val="00CA6649"/>
    <w:rsid w:val="00CB5635"/>
    <w:rsid w:val="00CC15DD"/>
    <w:rsid w:val="00CD1611"/>
    <w:rsid w:val="00CE2B91"/>
    <w:rsid w:val="00CE58E7"/>
    <w:rsid w:val="00CF024C"/>
    <w:rsid w:val="00CF5189"/>
    <w:rsid w:val="00D168D6"/>
    <w:rsid w:val="00D16A63"/>
    <w:rsid w:val="00D253B3"/>
    <w:rsid w:val="00D27143"/>
    <w:rsid w:val="00D5639E"/>
    <w:rsid w:val="00D57D64"/>
    <w:rsid w:val="00D62AE6"/>
    <w:rsid w:val="00D70C6E"/>
    <w:rsid w:val="00D84FFA"/>
    <w:rsid w:val="00DA0B76"/>
    <w:rsid w:val="00DC4E39"/>
    <w:rsid w:val="00DE1877"/>
    <w:rsid w:val="00DE53C6"/>
    <w:rsid w:val="00DF13A9"/>
    <w:rsid w:val="00DF5C40"/>
    <w:rsid w:val="00E01FA4"/>
    <w:rsid w:val="00E26734"/>
    <w:rsid w:val="00E31038"/>
    <w:rsid w:val="00E43D31"/>
    <w:rsid w:val="00E53416"/>
    <w:rsid w:val="00E575A0"/>
    <w:rsid w:val="00E57B52"/>
    <w:rsid w:val="00E90780"/>
    <w:rsid w:val="00EA2144"/>
    <w:rsid w:val="00EE0565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2AE5"/>
    <w:rsid w:val="00F85DFD"/>
    <w:rsid w:val="00F92D15"/>
    <w:rsid w:val="00F94F9A"/>
    <w:rsid w:val="00FA1D1D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BC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BC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BC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BC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BC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BC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BC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BC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ŠPORTSKIH RIBOLOVNIH DRUŠTAVA OSIJEK</izvorni_sadrzaj>
    <derivirana_varijabla naziv="DomainObject.Predmet.ProtustrankaFormated_1">  ZAJEDNICA ŠPORTSKIH RIBOLOVNIH DRUŠTAVA OSIJEK</derivirana_varijabla>
  </DomainObject.Predmet.ProtustrankaFormated>
  <DomainObject.Predmet.ProtustrankaFormatedOIB>
    <izvorni_sadrzaj>  ZAJEDNICA ŠPORTSKIH RIBOLOVNIH DRUŠTAVA OSIJEK, OIB 29325054571</izvorni_sadrzaj>
    <derivirana_varijabla naziv="DomainObject.Predmet.ProtustrankaFormatedOIB_1">  ZAJEDNICA ŠPORTSKIH RIBOLOVNIH DRUŠTAVA OSIJEK, OIB 29325054571</derivirana_varijabla>
  </DomainObject.Predmet.ProtustrankaFormatedOIB>
  <DomainObject.Predmet.ProtustrankaFormatedWithAdress>
    <izvorni_sadrzaj> ZAJEDNICA ŠPORTSKIH RIBOLOVNIH DRUŠTAVA OSIJEK, Donjodravska obala 8, 31000 Osijek</izvorni_sadrzaj>
    <derivirana_varijabla naziv="DomainObject.Predmet.ProtustrankaFormatedWithAdress_1"> ZAJEDNICA ŠPORTSKIH RIBOLOVNIH DRUŠTAVA OSIJEK, Donjodravska obala 8, 31000 Osijek</derivirana_varijabla>
  </DomainObject.Predmet.ProtustrankaFormatedWithAdress>
  <DomainObject.Predmet.ProtustrankaFormatedWithAdressOIB>
    <izvorni_sadrzaj> ZAJEDNICA ŠPORTSKIH RIBOLOVNIH DRUŠTAVA OSIJEK, OIB 29325054571, Donjodravska obala 8, 31000 Osijek</izvorni_sadrzaj>
    <derivirana_varijabla naziv="DomainObject.Predmet.ProtustrankaFormatedWithAdressOIB_1"> ZAJEDNICA ŠPORTSKIH RIBOLOVNIH DRUŠTAVA OSIJEK, OIB 29325054571, Donjodravska obala 8, 31000 Osijek</derivirana_varijabla>
  </DomainObject.Predmet.ProtustrankaFormatedWithAdressOIB>
  <DomainObject.Predmet.ProtustrankaWithAdress>
    <izvorni_sadrzaj>ZAJEDNICA ŠPORTSKIH RIBOLOVNIH DRUŠTAVA OSIJEK Donjodravska obala 8, 31000 Osijek</izvorni_sadrzaj>
    <derivirana_varijabla naziv="DomainObject.Predmet.ProtustrankaWithAdress_1">ZAJEDNICA ŠPORTSKIH RIBOLOVNIH DRUŠTAVA OSIJEK Donjodravska obala 8, 31000 Osijek</derivirana_varijabla>
  </DomainObject.Predmet.ProtustrankaWithAdress>
  <DomainObject.Predmet.ProtustrankaWithAdressOIB>
    <izvorni_sadrzaj>ZAJEDNICA ŠPORTSKIH RIBOLOVNIH DRUŠTAVA OSIJEK, OIB 29325054571, Donjodravska obala 8, 31000 Osijek</izvorni_sadrzaj>
    <derivirana_varijabla naziv="DomainObject.Predmet.ProtustrankaWithAdressOIB_1">ZAJEDNICA ŠPORTSKIH RIBOLOVNIH DRUŠTAVA OSIJEK, OIB 29325054571, Donjodravska obala 8, 31000 Osijek</derivirana_varijabla>
  </DomainObject.Predmet.ProtustrankaWithAdressOIB>
  <DomainObject.Predmet.ProtustrankaNazivFormated>
    <izvorni_sadrzaj>ZAJEDNICA ŠPORTSKIH RIBOLOVNIH DRUŠTAVA OSIJEK</izvorni_sadrzaj>
    <derivirana_varijabla naziv="DomainObject.Predmet.ProtustrankaNazivFormated_1">ZAJEDNICA ŠPORTSKIH RIBOLOVNIH DRUŠTAVA OSIJEK</derivirana_varijabla>
  </DomainObject.Predmet.ProtustrankaNazivFormated>
  <DomainObject.Predmet.ProtustrankaNazivFormatedOIB>
    <izvorni_sadrzaj>ZAJEDNICA ŠPORTSKIH RIBOLOVNIH DRUŠTAVA OSIJEK, OIB 29325054571</izvorni_sadrzaj>
    <derivirana_varijabla naziv="DomainObject.Predmet.ProtustrankaNazivFormatedOIB_1">ZAJEDNICA ŠPORTSKIH RIBOLOVNIH DRUŠTAVA OSIJEK, OIB 29325054571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Dimnjašević</izvorni_sadrzaj>
    <derivirana_varijabla naziv="DomainObject.Predmet.StrankaFormated_1">  Josip Dimnjašević</derivirana_varijabla>
  </DomainObject.Predmet.StrankaFormated>
  <DomainObject.Predmet.StrankaFormatedOIB>
    <izvorni_sadrzaj>  Josip Dimnjašević, OIB 38140852101</izvorni_sadrzaj>
    <derivirana_varijabla naziv="DomainObject.Predmet.StrankaFormatedOIB_1">  Josip Dimnjašević, OIB 38140852101</derivirana_varijabla>
  </DomainObject.Predmet.StrankaFormatedOIB>
  <DomainObject.Predmet.StrankaFormatedWithAdress>
    <izvorni_sadrzaj> Josip Dimnjašević, Trpanjska 8, 31000 Osijek</izvorni_sadrzaj>
    <derivirana_varijabla naziv="DomainObject.Predmet.StrankaFormatedWithAdress_1"> Josip Dimnjašević, Trpanjska 8, 31000 Osijek</derivirana_varijabla>
  </DomainObject.Predmet.StrankaFormatedWithAdress>
  <DomainObject.Predmet.StrankaFormatedWithAdressOIB>
    <izvorni_sadrzaj> Josip Dimnjašević, OIB 38140852101, Trpanjska 8, 31000 Osijek</izvorni_sadrzaj>
    <derivirana_varijabla naziv="DomainObject.Predmet.StrankaFormatedWithAdressOIB_1"> Josip Dimnjašević, OIB 38140852101, Trpanjska 8, 31000 Osijek</derivirana_varijabla>
  </DomainObject.Predmet.StrankaFormatedWithAdressOIB>
  <DomainObject.Predmet.StrankaWithAdress>
    <izvorni_sadrzaj>Josip Dimnjašević Trpanjska 8,31000 Osijek</izvorni_sadrzaj>
    <derivirana_varijabla naziv="DomainObject.Predmet.StrankaWithAdress_1">Josip Dimnjašević Trpanjska 8,31000 Osijek</derivirana_varijabla>
  </DomainObject.Predmet.StrankaWithAdress>
  <DomainObject.Predmet.StrankaWithAdressOIB>
    <izvorni_sadrzaj>Josip Dimnjašević, OIB 38140852101, Trpanjska 8,31000 Osijek</izvorni_sadrzaj>
    <derivirana_varijabla naziv="DomainObject.Predmet.StrankaWithAdressOIB_1">Josip Dimnjašević, OIB 38140852101, Trpanjska 8,31000 Osijek</derivirana_varijabla>
  </DomainObject.Predmet.StrankaWithAdressOIB>
  <DomainObject.Predmet.StrankaNazivFormated>
    <izvorni_sadrzaj>Josip Dimnjašević</izvorni_sadrzaj>
    <derivirana_varijabla naziv="DomainObject.Predmet.StrankaNazivFormated_1">Josip Dimnjašević</derivirana_varijabla>
  </DomainObject.Predmet.StrankaNazivFormated>
  <DomainObject.Predmet.StrankaNazivFormatedOIB>
    <izvorni_sadrzaj>Josip Dimnjašević, OIB 38140852101</izvorni_sadrzaj>
    <derivirana_varijabla naziv="DomainObject.Predmet.StrankaNazivFormatedOIB_1">Josip Dimnjašević, OIB 38140852101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Josip Dimnjašević</item>
    </izvorni_sadrzaj>
    <derivirana_varijabla naziv="DomainObject.Predmet.StrankaListFormated_1">
      <item>Josip Dimnjašević</item>
    </derivirana_varijabla>
  </DomainObject.Predmet.StrankaListFormated>
  <DomainObject.Predmet.StrankaListFormatedOIB>
    <izvorni_sadrzaj>
      <item>Josip Dimnjašević, OIB 38140852101</item>
    </izvorni_sadrzaj>
    <derivirana_varijabla naziv="DomainObject.Predmet.StrankaListFormatedOIB_1">
      <item>Josip Dimnjašević, OIB 38140852101</item>
    </derivirana_varijabla>
  </DomainObject.Predmet.StrankaListFormatedOIB>
  <DomainObject.Predmet.StrankaListFormatedWithAdress>
    <izvorni_sadrzaj>
      <item>Josip Dimnjašević, Trpanjska 8, 31000 Osijek</item>
    </izvorni_sadrzaj>
    <derivirana_varijabla naziv="DomainObject.Predmet.StrankaListFormatedWithAdress_1">
      <item>Josip Dimnjašević, Trpanjska 8, 31000 Osijek</item>
    </derivirana_varijabla>
  </DomainObject.Predmet.StrankaListFormatedWithAdress>
  <DomainObject.Predmet.StrankaListFormatedWithAdressOIB>
    <izvorni_sadrzaj>
      <item>Josip Dimnjašević, OIB 38140852101, Trpanjska 8, 31000 Osijek</item>
    </izvorni_sadrzaj>
    <derivirana_varijabla naziv="DomainObject.Predmet.StrankaListFormatedWithAdressOIB_1">
      <item>Josip Dimnjašević, OIB 38140852101, Trpanjska 8, 31000 Osijek</item>
    </derivirana_varijabla>
  </DomainObject.Predmet.StrankaListFormatedWithAdressOIB>
  <DomainObject.Predmet.StrankaListNazivFormated>
    <izvorni_sadrzaj>
      <item>Josip Dimnjašević</item>
    </izvorni_sadrzaj>
    <derivirana_varijabla naziv="DomainObject.Predmet.StrankaListNazivFormated_1">
      <item>Josip Dimnjašević</item>
    </derivirana_varijabla>
  </DomainObject.Predmet.StrankaListNazivFormated>
  <DomainObject.Predmet.StrankaListNazivFormatedOIB>
    <izvorni_sadrzaj>
      <item>Josip Dimnjašević, OIB 38140852101</item>
    </izvorni_sadrzaj>
    <derivirana_varijabla naziv="DomainObject.Predmet.StrankaListNazivFormatedOIB_1">
      <item>Josip Dimnjašević, OIB 38140852101</item>
    </derivirana_varijabla>
  </DomainObject.Predmet.StrankaListNazivFormatedOIB>
  <DomainObject.Predmet.ProtuStrankaListFormated>
    <izvorni_sadrzaj>
      <item>ZAJEDNICA ŠPORTSKIH RIBOLOVNIH DRUŠTAVA OSIJEK</item>
    </izvorni_sadrzaj>
    <derivirana_varijabla naziv="DomainObject.Predmet.ProtuStrankaListFormated_1">
      <item>ZAJEDNICA ŠPORTSKIH RIBOLOVNIH DRUŠTAVA OSIJEK</item>
    </derivirana_varijabla>
  </DomainObject.Predmet.ProtuStrankaListFormated>
  <DomainObject.Predmet.ProtuStrankaListFormatedOIB>
    <izvorni_sadrzaj>
      <item>ZAJEDNICA ŠPORTSKIH RIBOLOVNIH DRUŠTAVA OSIJEK, OIB 29325054571</item>
    </izvorni_sadrzaj>
    <derivirana_varijabla naziv="DomainObject.Predmet.ProtuStrankaListFormatedOIB_1">
      <item>ZAJEDNICA ŠPORTSKIH RIBOLOVNIH DRUŠTAVA OSIJEK, OIB 29325054571</item>
    </derivirana_varijabla>
  </DomainObject.Predmet.ProtuStrankaListFormatedOIB>
  <DomainObject.Predmet.ProtuStrankaListFormatedWithAdress>
    <izvorni_sadrzaj>
      <item>ZAJEDNICA ŠPORTSKIH RIBOLOVNIH DRUŠTAVA OSIJEK, Donjodravska obala 8, 31000 Osijek</item>
    </izvorni_sadrzaj>
    <derivirana_varijabla naziv="DomainObject.Predmet.ProtuStrankaListFormatedWithAdress_1">
      <item>ZAJEDNICA ŠPORTSKIH RIBOLOVNIH DRUŠTAVA OSIJEK, Donjodravska obala 8, 31000 Osijek</item>
    </derivirana_varijabla>
  </DomainObject.Predmet.ProtuStrankaListFormatedWithAdress>
  <DomainObject.Predmet.ProtuStrankaListFormatedWithAdressOIB>
    <izvorni_sadrzaj>
      <item>ZAJEDNICA ŠPORTSKIH RIBOLOVNIH DRUŠTAVA OSIJEK, OIB 29325054571, Donjodravska obala 8, 31000 Osijek</item>
    </izvorni_sadrzaj>
    <derivirana_varijabla naziv="DomainObject.Predmet.ProtuStrankaListFormatedWithAdressOIB_1">
      <item>ZAJEDNICA ŠPORTSKIH RIBOLOVNIH DRUŠTAVA OSIJEK, OIB 29325054571, Donjodravska obala 8, 31000 Osijek</item>
    </derivirana_varijabla>
  </DomainObject.Predmet.ProtuStrankaListFormatedWithAdressOIB>
  <DomainObject.Predmet.ProtuStrankaListNazivFormated>
    <izvorni_sadrzaj>
      <item>ZAJEDNICA ŠPORTSKIH RIBOLOVNIH DRUŠTAVA OSIJEK</item>
    </izvorni_sadrzaj>
    <derivirana_varijabla naziv="DomainObject.Predmet.ProtuStrankaListNazivFormated_1">
      <item>ZAJEDNICA ŠPORTSKIH RIBOLOVNIH DRUŠTAVA OSIJEK</item>
    </derivirana_varijabla>
  </DomainObject.Predmet.ProtuStrankaListNazivFormated>
  <DomainObject.Predmet.ProtuStrankaListNazivFormatedOIB>
    <izvorni_sadrzaj>
      <item>ZAJEDNICA ŠPORTSKIH RIBOLOVNIH DRUŠTAVA OSIJEK, OIB 29325054571</item>
    </izvorni_sadrzaj>
    <derivirana_varijabla naziv="DomainObject.Predmet.ProtuStrankaListNazivFormatedOIB_1">
      <item>ZAJEDNICA ŠPORTSKIH RIBOLOVNIH DRUŠTAVA OSIJEK, OIB 29325054571</item>
    </derivirana_varijabla>
  </DomainObject.Predmet.ProtuStrankaListNazivFormatedOIB>
  <DomainObject.Predmet.OstaliListFormated>
    <izvorni_sadrzaj>
      <item>ŽDO GUO OSIJEK</item>
      <item>FINA OSIJEK</item>
      <item>Perica Medaković</item>
    </izvorni_sadrzaj>
    <derivirana_varijabla naziv="DomainObject.Predmet.OstaliListFormated_1">
      <item>ŽDO GUO OSIJEK</item>
      <item>FINA OSIJEK</item>
      <item>Perica Medaković</item>
    </derivirana_varijabla>
  </DomainObject.Predmet.OstaliListFormated>
  <DomainObject.Predmet.OstaliListFormatedOIB>
    <izvorni_sadrzaj>
      <item>ŽDO GUO OSIJEK</item>
      <item>FINA OSIJEK</item>
      <item>Perica Medaković, OIB 37577204378</item>
    </izvorni_sadrzaj>
    <derivirana_varijabla naziv="DomainObject.Predmet.OstaliListFormatedOIB_1">
      <item>ŽDO GUO OSIJEK</item>
      <item>FINA OSIJEK</item>
      <item>Perica Medaković, OIB 37577204378</item>
    </derivirana_varijabla>
  </DomainObject.Predmet.OstaliListFormatedOIB>
  <DomainObject.Predmet.OstaliListFormatedWithAdress>
    <izvorni_sadrzaj>
      <item>ŽDO GUO OSIJEK</item>
      <item>FINA OSIJEK</item>
      <item>Perica Medaković, Ivana Mažuranića 2d, 43500 Daruvar</item>
    </izvorni_sadrzaj>
    <derivirana_varijabla naziv="DomainObject.Predmet.OstaliListFormatedWithAdress_1">
      <item>ŽDO GUO OSIJEK</item>
      <item>FINA OSIJEK</item>
      <item>Perica Medaković, Ivana Mažuranića 2d, 43500 Daruvar</item>
    </derivirana_varijabla>
  </DomainObject.Predmet.OstaliListFormatedWithAdress>
  <DomainObject.Predmet.OstaliListFormatedWithAdressOIB>
    <izvorni_sadrzaj>
      <item>ŽDO GUO OSIJEK</item>
      <item>FINA OSIJEK</item>
      <item>Perica Medaković, OIB 37577204378, Ivana Mažuranića 2d, 43500 Daruvar</item>
    </izvorni_sadrzaj>
    <derivirana_varijabla naziv="DomainObject.Predmet.OstaliListFormatedWithAdressOIB_1">
      <item>ŽDO GUO OSIJEK</item>
      <item>FINA OSIJEK</item>
      <item>Perica Medaković, OIB 37577204378, Ivana Mažuranića 2d, 43500 Daruvar</item>
    </derivirana_varijabla>
  </DomainObject.Predmet.OstaliListFormatedWithAdressOIB>
  <DomainObject.Predmet.OstaliListNazivFormated>
    <izvorni_sadrzaj>
      <item>ŽDO GUO OSIJEK</item>
      <item>FINA OSIJEK</item>
      <item>Perica Medaković</item>
    </izvorni_sadrzaj>
    <derivirana_varijabla naziv="DomainObject.Predmet.OstaliListNazivFormated_1">
      <item>ŽDO GUO OSIJEK</item>
      <item>FINA OSIJEK</item>
      <item>Perica Medaković</item>
    </derivirana_varijabla>
  </DomainObject.Predmet.OstaliListNazivFormated>
  <DomainObject.Predmet.OstaliListNazivFormatedOIB>
    <izvorni_sadrzaj>
      <item>ŽDO GUO OSIJEK</item>
      <item>FINA OSIJEK</item>
      <item>Perica Medaković, OIB 37577204378</item>
    </izvorni_sadrzaj>
    <derivirana_varijabla naziv="DomainObject.Predmet.OstaliListNazivFormatedOIB_1">
      <item>ŽDO GUO OSIJEK</item>
      <item>FINA OSIJEK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Dimnjašević</izvorni_sadrzaj>
    <derivirana_varijabla naziv="DomainObject.Predmet.StrankaIDrugi_1">Josip Dimnjašević</derivirana_varijabla>
  </DomainObject.Predmet.StrankaIDrugi>
  <DomainObject.Predmet.ProtustrankaIDrugi>
    <izvorni_sadrzaj>ZAJEDNICA ŠPORTSKIH RIBOLOVNIH DRUŠTAVA OSIJEK</izvorni_sadrzaj>
    <derivirana_varijabla naziv="DomainObject.Predmet.ProtustrankaIDrugi_1">ZAJEDNICA ŠPORTSKIH RIBOLOVNIH DRUŠTAVA OSIJEK</derivirana_varijabla>
  </DomainObject.Predmet.ProtustrankaIDrugi>
  <DomainObject.Predmet.StrankaIDrugiAdressOIB>
    <izvorni_sadrzaj>Josip Dimnjašević, OIB 38140852101, Trpanjska 8, 31000 Osijek</izvorni_sadrzaj>
    <derivirana_varijabla naziv="DomainObject.Predmet.StrankaIDrugiAdressOIB_1">Josip Dimnjašević, OIB 38140852101, Trpanjska 8, 31000 Osijek</derivirana_varijabla>
  </DomainObject.Predmet.StrankaIDrugiAdressOIB>
  <DomainObject.Predmet.ProtustrankaIDrugiAdressOIB>
    <izvorni_sadrzaj>ZAJEDNICA ŠPORTSKIH RIBOLOVNIH DRUŠTAVA OSIJEK, OIB 29325054571, Donjodravska obala 8, 31000 Osijek</izvorni_sadrzaj>
    <derivirana_varijabla naziv="DomainObject.Predmet.ProtustrankaIDrugiAdressOIB_1">ZAJEDNICA ŠPORTSKIH RIBOLOVNIH DRUŠTAVA OSIJEK, OIB 29325054571, Donjodravska obala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Dimnjašević</item>
      <item>ZAJEDNICA ŠPORTSKIH RIBOLOVNIH DRUŠTAVA OSIJEK</item>
      <item>ŽDO GUO OSIJEK</item>
      <item>FINA OSIJEK</item>
      <item>Perica Medaković</item>
    </izvorni_sadrzaj>
    <derivirana_varijabla naziv="DomainObject.Predmet.SudioniciListNaziv_1">
      <item>Josip Dimnjašević</item>
      <item>ZAJEDNICA ŠPORTSKIH RIBOLOVNIH DRUŠTAVA OSIJEK</item>
      <item>ŽDO GUO OSIJEK</item>
      <item>FINA OSIJEK</item>
      <item>Perica Medaković</item>
    </derivirana_varijabla>
  </DomainObject.Predmet.SudioniciListNaziv>
  <DomainObject.Predmet.SudioniciListAdressOIB>
    <izvorni_sadrzaj>
      <item>Josip Dimnjašević, OIB 38140852101, Trpanjska 8,31000 Osijek</item>
      <item>ZAJEDNICA ŠPORTSKIH RIBOLOVNIH DRUŠTAVA OSIJEK, OIB 29325054571, Donjodravska obala 8,31000 Osijek</item>
      <item>ŽDO GUO OSIJEK</item>
      <item>FINA OSIJEK</item>
      <item>Perica Medaković, OIB 37577204378, Ivana Mažuranića 2d,43500 Daruvar</item>
    </izvorni_sadrzaj>
    <derivirana_varijabla naziv="DomainObject.Predmet.SudioniciListAdressOIB_1">
      <item>Josip Dimnjašević, OIB 38140852101, Trpanjska 8,31000 Osijek</item>
      <item>ZAJEDNICA ŠPORTSKIH RIBOLOVNIH DRUŠTAVA OSIJEK, OIB 29325054571, Donjodravska obala 8,31000 Osijek</item>
      <item>ŽDO GUO OSIJEK</item>
      <item>FINA OSIJEK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38140852101</item>
      <item>, OIB 29325054571</item>
      <item>, OIB null</item>
      <item>, OIB null</item>
      <item>, OIB 37577204378</item>
    </izvorni_sadrzaj>
    <derivirana_varijabla naziv="DomainObject.Predmet.SudioniciListNazivOIB_1">
      <item>, OIB 38140852101</item>
      <item>, OIB 29325054571</item>
      <item>, OIB null</item>
      <item>, OIB null</item>
      <item>, OIB 37577204378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227</properties:Words>
  <properties:Characters>1216</properties:Characters>
  <properties:Lines>45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2016-10-28T11:24:00Z</dcterms:created>
  <dc:creator>banka</dc:creator>
  <cp:lastModifiedBy>Elizabeta Đeke</cp:lastModifiedBy>
  <cp:lastPrinted>2016-10-28T11:35:00Z</cp:lastPrinted>
  <dcterms:modified xmlns:xsi="http://www.w3.org/2001/XMLSchema-instance" xsi:type="dcterms:W3CDTF">2016-10-28T11:40:00Z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