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12dc" w14:paraId="88b12dc" w:rsidRDefault="00E408C0" w:rsidP="00E408C0" w:rsidR="00E408C0">
      <w:pPr>
        <w:pStyle w:val="Zaglavlje"/>
        <w15:collapsed w:val="false"/>
      </w:pPr>
      <w:bookmarkStart w:name="_GoBack" w:id="0"/>
      <w:bookmarkEnd w:id="0"/>
    </w:p>
    <w:p w:rsidRDefault="00E408C0" w:rsidP="00E408C0" w:rsidR="00E408C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408C0" w:rsidP="00E408C0" w:rsidR="00E408C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408C0" w:rsidP="00E408C0" w:rsidR="00E408C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408C0" w:rsidP="00E408C0" w:rsidR="00E408C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408C0" w:rsidP="00E408C0" w:rsidR="00E408C0">
      <w:pPr>
        <w:pStyle w:val="Zaglavlje"/>
        <w:jc w:val="left"/>
      </w:pPr>
    </w:p>
    <w:p w:rsidRDefault="00E408C0" w:rsidP="00E408C0" w:rsidR="00E408C0">
      <w:pPr>
        <w:pStyle w:val="Zaglavlje"/>
        <w:jc w:val="center"/>
      </w:pPr>
      <w:r>
        <w:t>Z A K LJ U Č A K</w:t>
      </w:r>
    </w:p>
    <w:p w:rsidRDefault="00E408C0" w:rsidP="00E408C0" w:rsidR="00E408C0">
      <w:pPr>
        <w:spacing w:lineRule="auto" w:line="240" w:after="0"/>
      </w:pPr>
    </w:p>
    <w:p w:rsidRDefault="00E408C0" w:rsidP="00E408C0" w:rsidR="00E408C0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AUTOPRIJEVOZI I ISKOPI j.d.o.o., OIB: 50196573715 sa sjedištem u Novi Glog 10, Novi Glog, dana 22. rujna 2016.               </w:t>
      </w:r>
    </w:p>
    <w:p w:rsidRDefault="00E408C0" w:rsidP="00E408C0" w:rsidR="00E408C0">
      <w:pPr>
        <w:spacing w:lineRule="auto" w:line="240" w:after="0"/>
      </w:pPr>
    </w:p>
    <w:p w:rsidRDefault="00E408C0" w:rsidP="00E408C0" w:rsidR="00E408C0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E408C0" w:rsidP="00E408C0" w:rsidR="00E408C0">
      <w:pPr>
        <w:spacing w:lineRule="auto" w:line="240" w:after="0"/>
        <w:jc w:val="center"/>
      </w:pPr>
    </w:p>
    <w:p w:rsidRDefault="00E408C0" w:rsidP="00E408C0" w:rsidR="00E408C0">
      <w:pPr>
        <w:spacing w:lineRule="auto" w:line="240" w:after="0"/>
        <w:jc w:val="center"/>
      </w:pPr>
    </w:p>
    <w:p w:rsidRDefault="00E408C0" w:rsidP="00E408C0" w:rsidR="00E408C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AUTOPRIJEVOZI I ISKOPI j.d.o.o., OIB: 50196573715 sa sjedištem u Novi Glog 10, Novi Glog, Tihomiru </w:t>
      </w:r>
      <w:proofErr w:type="spellStart"/>
      <w:r>
        <w:t>Vuksanoviću</w:t>
      </w:r>
      <w:proofErr w:type="spellEnd"/>
      <w:r>
        <w:t xml:space="preserve">, OIB: 54886249040, Brezine, Brezine 46,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E408C0" w:rsidP="00E408C0" w:rsidR="00E408C0">
      <w:pPr>
        <w:spacing w:lineRule="auto" w:line="240" w:after="0"/>
        <w:jc w:val="both"/>
      </w:pPr>
    </w:p>
    <w:p w:rsidRDefault="00E408C0" w:rsidP="00E408C0" w:rsidR="00E408C0">
      <w:pPr>
        <w:spacing w:lineRule="auto" w:line="240" w:after="0"/>
        <w:jc w:val="both"/>
      </w:pPr>
      <w:r>
        <w:t>1. nekretnina i pokretnina dužnika</w:t>
      </w:r>
    </w:p>
    <w:p w:rsidRDefault="00E408C0" w:rsidP="00E408C0" w:rsidR="00E408C0">
      <w:pPr>
        <w:spacing w:lineRule="auto" w:line="240" w:after="0"/>
        <w:jc w:val="both"/>
      </w:pPr>
      <w:r>
        <w:t>2. imovinskih prava dužnika na tuđim stvarima</w:t>
      </w:r>
    </w:p>
    <w:p w:rsidRDefault="00E408C0" w:rsidP="00E408C0" w:rsidR="00E408C0">
      <w:pPr>
        <w:spacing w:lineRule="auto" w:line="240" w:after="0"/>
        <w:jc w:val="both"/>
      </w:pPr>
      <w:r>
        <w:t>3. novčanih i nenovčanih tražbina dužnika</w:t>
      </w:r>
    </w:p>
    <w:p w:rsidRDefault="00E408C0" w:rsidP="00E408C0" w:rsidR="00E408C0">
      <w:pPr>
        <w:spacing w:lineRule="auto" w:line="240" w:after="0"/>
        <w:jc w:val="both"/>
      </w:pPr>
      <w:r>
        <w:t>4. drugih prava koja čine imovinu dužnika</w:t>
      </w:r>
    </w:p>
    <w:p w:rsidRDefault="00E408C0" w:rsidP="00E408C0" w:rsidR="00E408C0">
      <w:pPr>
        <w:spacing w:lineRule="auto" w:line="240" w:after="0"/>
        <w:jc w:val="both"/>
      </w:pPr>
      <w:r>
        <w:t>5. novčanih sredstava na računima</w:t>
      </w:r>
    </w:p>
    <w:p w:rsidRDefault="00E408C0" w:rsidP="00E408C0" w:rsidR="00E408C0">
      <w:pPr>
        <w:spacing w:lineRule="auto" w:line="240" w:after="0"/>
        <w:jc w:val="both"/>
      </w:pPr>
      <w:r>
        <w:t>6. druge imovine dužnika</w:t>
      </w:r>
    </w:p>
    <w:p w:rsidRDefault="00E408C0" w:rsidP="00E408C0" w:rsidR="00E408C0">
      <w:pPr>
        <w:spacing w:lineRule="auto" w:line="240" w:after="0"/>
        <w:jc w:val="both"/>
      </w:pPr>
      <w:r>
        <w:t>7. obveza dužnika unesenih u njegove poslovne knjige</w:t>
      </w:r>
    </w:p>
    <w:p w:rsidRDefault="00E408C0" w:rsidP="00E408C0" w:rsidR="00E408C0">
      <w:pPr>
        <w:spacing w:lineRule="auto" w:line="240" w:after="0"/>
        <w:jc w:val="both"/>
      </w:pPr>
      <w:r>
        <w:t>8. drugih novčanih i nenovčanih obveza dužnika</w:t>
      </w:r>
    </w:p>
    <w:p w:rsidRDefault="00E408C0" w:rsidP="00E408C0" w:rsidR="00E408C0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E408C0" w:rsidP="00E408C0" w:rsidR="00E408C0">
      <w:pPr>
        <w:spacing w:lineRule="auto" w:line="240" w:after="0"/>
        <w:jc w:val="both"/>
      </w:pPr>
      <w:r>
        <w:t>10. izlučnih prava</w:t>
      </w:r>
    </w:p>
    <w:p w:rsidRDefault="00E408C0" w:rsidP="00E408C0" w:rsidR="00E408C0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E408C0" w:rsidP="00E408C0" w:rsidR="00E408C0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E408C0" w:rsidP="00E408C0" w:rsidR="00E408C0">
      <w:pPr>
        <w:spacing w:lineRule="auto" w:line="240" w:after="0"/>
        <w:jc w:val="both"/>
      </w:pPr>
    </w:p>
    <w:p w:rsidRDefault="00E408C0" w:rsidP="00E408C0" w:rsidR="00E408C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E408C0" w:rsidP="00E408C0" w:rsidR="00E408C0">
      <w:pPr>
        <w:spacing w:lineRule="auto" w:line="240" w:after="0"/>
        <w:jc w:val="both"/>
      </w:pPr>
    </w:p>
    <w:p w:rsidRDefault="00E408C0" w:rsidP="00E408C0" w:rsidR="00E408C0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E408C0" w:rsidP="00E408C0" w:rsidR="00E408C0">
      <w:pPr>
        <w:pStyle w:val="Odlomakpopisa"/>
        <w:spacing w:lineRule="auto" w:line="240" w:after="0"/>
      </w:pPr>
    </w:p>
    <w:p w:rsidRDefault="00E408C0" w:rsidP="00E408C0" w:rsidR="00E408C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408C0" w:rsidP="00E408C0" w:rsidR="00E408C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408C0" w:rsidP="00E408C0" w:rsidR="00E408C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E408C0" w:rsidP="00E408C0" w:rsidR="00E408C0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08. rujna 2016. u Očevidniku redoslijeda osnova za plaćanje ima evidentirane neizvršene osnove za plaćanje u ukupnom iznosu od 33.023,87 kn te da dužnik ima 1 zaposlenog.</w:t>
      </w:r>
    </w:p>
    <w:p w:rsidRDefault="00E408C0" w:rsidP="00E408C0" w:rsidR="00E408C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408C0" w:rsidP="00E408C0" w:rsidR="00E408C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408C0" w:rsidP="00E408C0" w:rsidR="00E408C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408C0" w:rsidP="00E408C0" w:rsidR="00E408C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22. rujna 2016.</w:t>
      </w:r>
    </w:p>
    <w:p w:rsidRDefault="00E408C0" w:rsidP="00E408C0" w:rsidR="00E408C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408C0" w:rsidP="00E408C0" w:rsidR="00E408C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408C0" w:rsidP="00E408C0" w:rsidR="00E408C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408C0" w:rsidR="00E408C0">
        <w:trPr>
          <w:trHeight w:val="2009"/>
        </w:trPr>
        <w:tc>
          <w:tcPr>
            <w:tcW w:type="dxa" w:w="4928"/>
          </w:tcPr>
          <w:p w:rsidRDefault="00E408C0" w:rsidR="00E408C0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E408C0" w:rsidR="00E408C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E408C0" w:rsidR="00E408C0">
            <w:pPr>
              <w:jc w:val="center"/>
              <w:rPr>
                <w:lang w:eastAsia="hr-HR"/>
              </w:rPr>
            </w:pPr>
          </w:p>
          <w:p w:rsidRDefault="00E408C0" w:rsidR="00E408C0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E408C0" w:rsidR="00E408C0">
            <w:pPr>
              <w:jc w:val="center"/>
              <w:rPr>
                <w:lang w:eastAsia="hr-HR"/>
              </w:rPr>
            </w:pPr>
          </w:p>
          <w:p w:rsidRDefault="00E408C0" w:rsidR="00E408C0">
            <w:pPr>
              <w:rPr>
                <w:lang w:eastAsia="hr-HR"/>
              </w:rPr>
            </w:pPr>
          </w:p>
          <w:p w:rsidRDefault="00E408C0" w:rsidR="00E408C0">
            <w:pPr>
              <w:jc w:val="center"/>
              <w:rPr>
                <w:lang w:eastAsia="hr-HR"/>
              </w:rPr>
            </w:pPr>
          </w:p>
        </w:tc>
      </w:tr>
    </w:tbl>
    <w:p w:rsidRDefault="00E408C0" w:rsidP="00E408C0" w:rsidR="00E408C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408C0" w:rsidP="00E408C0" w:rsidR="00E408C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408C0" w:rsidP="00E408C0" w:rsidR="00E408C0">
      <w:pPr>
        <w:spacing w:lineRule="auto" w:line="240" w:after="0"/>
        <w:jc w:val="both"/>
      </w:pPr>
      <w:r>
        <w:t>UPUTA O PRAVNOM LIJEKU :</w:t>
      </w:r>
    </w:p>
    <w:p w:rsidRDefault="00E408C0" w:rsidP="00E408C0" w:rsidR="00E408C0">
      <w:pPr>
        <w:spacing w:lineRule="auto" w:line="240" w:after="0"/>
        <w:jc w:val="both"/>
      </w:pPr>
      <w:r>
        <w:t>Protiv ovoga zaključka žalba nije dopuštena (čl. 19. st. 7. SZ-a).</w:t>
      </w:r>
    </w:p>
    <w:p w:rsidRDefault="00E408C0" w:rsidP="00E408C0" w:rsidR="00E408C0">
      <w:pPr>
        <w:spacing w:lineRule="auto" w:line="240" w:after="0"/>
        <w:jc w:val="both"/>
      </w:pPr>
    </w:p>
    <w:p w:rsidRDefault="00E408C0" w:rsidP="00E408C0" w:rsidR="00E408C0">
      <w:pPr>
        <w:spacing w:lineRule="auto" w:line="240" w:after="0"/>
        <w:jc w:val="both"/>
      </w:pPr>
      <w:r>
        <w:t>DNA:</w:t>
      </w:r>
    </w:p>
    <w:p w:rsidRDefault="00E408C0" w:rsidP="00E408C0" w:rsidR="00E408C0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Tihomir </w:t>
      </w:r>
      <w:proofErr w:type="spellStart"/>
      <w:r>
        <w:t>Vuksanović</w:t>
      </w:r>
      <w:proofErr w:type="spellEnd"/>
      <w:r>
        <w:t>, Brezine, Brezine 46</w:t>
      </w:r>
    </w:p>
    <w:p w:rsidRDefault="00E408C0" w:rsidP="00E408C0" w:rsidR="00E408C0">
      <w:pPr>
        <w:spacing w:lineRule="auto" w:line="240" w:after="0"/>
        <w:jc w:val="both"/>
      </w:pPr>
      <w:r>
        <w:t>2. e-Oglasna ploča suda</w:t>
      </w:r>
    </w:p>
    <w:p w:rsidRDefault="00E408C0" w:rsidP="00E408C0" w:rsidR="00E408C0">
      <w:pPr>
        <w:spacing w:lineRule="auto" w:line="240" w:after="0"/>
        <w:jc w:val="both"/>
      </w:pPr>
    </w:p>
    <w:p w:rsidRDefault="00E408C0" w:rsidP="00E408C0" w:rsidR="00E408C0"/>
    <w:p w:rsidRDefault="00DA0242" w:rsidP="00E408C0" w:rsidR="00DA0242" w:rsidRPr="00E408C0"/>
    <w:sectPr w:rsidSect="0032366B" w:rsidR="00DA0242" w:rsidRPr="00E408C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8C0" w:rsidR="008333A9">
    <w:pPr>
      <w:pStyle w:val="Zaglavlje"/>
    </w:pPr>
    <w:r>
      <w:rPr>
        <w:rStyle w:val="PozadinaSvijetloCrvena"/>
        <w:shd w:fill="auto" w:color="auto" w:val="clear"/>
      </w:rPr>
      <w:t>Poslovni broj: 4 St-1013/16-</w:t>
    </w:r>
    <w:r w:rsidR="000A64C3">
      <w:rPr>
        <w:rStyle w:val="PozadinaSvijetloCrvena"/>
        <w:shd w:fill="auto" w:color="auto" w:val="clea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4C3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2B7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C0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408C0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408C0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25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St-1013/2016-3</izvorni_sadrzaj>
    <derivirana_varijabla naziv="DomainObject.Oznaka_1">St-1013/2016-3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AUTOPRIJEVOZI I ISKOPI jednostavno društvo s ograničenom odgovornošću za prijevoz, trgovinu i usluge zastupanog po punomoćniku Tihomir Vuksanović</izvorni_sadrzaj>
    <derivirana_varijabla naziv="DomainObject.Predmet.ProtustrankaFormated_1">  AUTOPRIJEVOZI I ISKOPI jednostavno društvo s ograničenom odgovornošću za prijevoz, trgovinu i usluge zastupanog po punomoćniku Tihomir Vuksanović</derivirana_varijabla>
  </DomainObject.Predmet.ProtustrankaFormated>
  <DomainObject.Predmet.ProtustrankaFormatedOIB>
    <izvorni_sadrzaj>  AUTOPRIJEVOZI I ISKOPI jednostavno društvo s ograničenom odgovornošću za prijevoz, trgovinu i usluge, OIB 50196573715 zastupanog po punomoćniku Tihomir Vuksanović</izvorni_sadrzaj>
    <derivirana_varijabla naziv="DomainObject.Predmet.ProtustrankaFormatedOIB_1">  AUTOPRIJEVOZI I ISKOPI jednostavno društvo s ograničenom odgovornošću za prijevoz, trgovinu i usluge, OIB 50196573715 zastupanog po punomoćniku Tihomir Vuksanović</derivirana_varijabla>
  </DomainObject.Predmet.ProtustrankaFormatedOIB>
  <DomainObject.Predmet.ProtustrankaFormatedWithAdress>
    <izvorni_sadrzaj> AUTOPRIJEVOZI I ISKOPI jednostavno društvo s ograničenom odgovornošću za prijevoz, trgovinu i usluge, Novi Glog 10, 48214 Novi Glog zastupanog po punomoćniku Tihomir Vuksanović</izvorni_sadrzaj>
    <derivirana_varijabla naziv="DomainObject.Predmet.ProtustrankaFormatedWithAdress_1"> AUTOPRIJEVOZI I ISKOPI jednostavno društvo s ograničenom odgovornošću za prijevoz, trgovinu i usluge, Novi Glog 10, 48214 Novi Glog zastupanog po punomoćniku Tihomir Vuksanović</derivirana_varijabla>
  </DomainObject.Predmet.ProtustrankaFormatedWithAdress>
  <DomainObject.Predmet.ProtustrankaFormatedWithAdressOIB>
    <izvorni_sadrzaj> AUTOPRIJEVOZI I ISKOPI jednostavno društvo s ograničenom odgovornošću za prijevoz, trgovinu i usluge, OIB 50196573715, Novi Glog 10, 48214 Novi Glog zastupanog po punomoćniku Tihomir Vuksanović</izvorni_sadrzaj>
    <derivirana_varijabla naziv="DomainObject.Predmet.ProtustrankaFormatedWithAdressOIB_1"> AUTOPRIJEVOZI I ISKOPI jednostavno društvo s ograničenom odgovornošću za prijevoz, trgovinu i usluge, OIB 50196573715, Novi Glog 10, 48214 Novi Glog zastupanog po punomoćniku Tihomir Vuksanović</derivirana_varijabla>
  </DomainObject.Predmet.ProtustrankaFormatedWithAdressOIB>
  <DomainObject.Predmet.ProtustrankaWithAdress>
    <izvorni_sadrzaj>AUTOPRIJEVOZI I ISKOPI jednostavno društvo s ograničenom odgovornošću za prijevoz, trgovinu i usluge Novi Glog 10, 48214 Novi Glog</izvorni_sadrzaj>
    <derivirana_varijabla naziv="DomainObject.Predmet.ProtustrankaWithAdress_1">AUTOPRIJEVOZI I ISKOPI jednostavno društvo s ograničenom odgovornošću za prijevoz, trgovinu i usluge Novi Glog 10, 48214 Novi Glog</derivirana_varijabla>
  </DomainObject.Predmet.ProtustrankaWithAdress>
  <DomainObject.Predmet.ProtustrankaWithAdressOIB>
    <izvorni_sadrzaj>AUTOPRIJEVOZI I ISKOPI jednostavno društvo s ograničenom odgovornošću za prijevoz, trgovinu i usluge, OIB 50196573715, Novi Glog 10, 48214 Novi Glog</izvorni_sadrzaj>
    <derivirana_varijabla naziv="DomainObject.Predmet.ProtustrankaWithAdressOIB_1">AUTOPRIJEVOZI I ISKOPI jednostavno društvo s ograničenom odgovornošću za prijevoz, trgovinu i usluge, OIB 50196573715, Novi Glog 10, 48214 Novi Glog</derivirana_varijabla>
  </DomainObject.Predmet.ProtustrankaWithAdressOIB>
  <DomainObject.Predmet.ProtustrankaNazivFormated>
    <izvorni_sadrzaj>AUTOPRIJEVOZI I ISKOPI jednostavno društvo s ograničenom odgovornošću za prijevoz, trgovinu i usluge</izvorni_sadrzaj>
    <derivirana_varijabla naziv="DomainObject.Predmet.ProtustrankaNazivFormated_1">AUTOPRIJEVOZI I ISKOPI jednostavno društvo s ograničenom odgovornošću za prijevoz, trgovinu i usluge</derivirana_varijabla>
  </DomainObject.Predmet.ProtustrankaNazivFormated>
  <DomainObject.Predmet.ProtustrankaNazivFormatedOIB>
    <izvorni_sadrzaj>AUTOPRIJEVOZI I ISKOPI jednostavno društvo s ograničenom odgovornošću za prijevoz, trgovinu i usluge, OIB 50196573715</izvorni_sadrzaj>
    <derivirana_varijabla naziv="DomainObject.Predmet.ProtustrankaNazivFormatedOIB_1">AUTOPRIJEVOZI I ISKOPI jednostavno društvo s ograničenom odgovornošću za prijevoz, trgovinu i usluge, OIB 50196573715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33023.87</izvorni_sadrzaj>
    <derivirana_varijabla naziv="DomainObject.Predmet.TrenutnaVrijednost_1">33023.87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AUTOPRIJEVOZI I ISKOPI jednostavno društvo s ograničenom odgovornošću za prijevoz, trgovinu i usluge zastupanog po punomoćniku Tihomir Vuksanović</item>
    </izvorni_sadrzaj>
    <derivirana_varijabla naziv="DomainObject.Predmet.ProtuStrankaListFormated_1">
      <item>AUTOPRIJEVOZI I ISKOPI jednostavno društvo s ograničenom odgovornošću za prijevoz, trgovinu i usluge zastupanog po punomoćniku Tihomir Vuksanović</item>
    </derivirana_varijabla>
  </DomainObject.Predmet.ProtuStrankaListFormated>
  <DomainObject.Predmet.ProtuStrankaListFormatedOIB>
    <izvorni_sadrzaj>
      <item>AUTOPRIJEVOZI I ISKOPI jednostavno društvo s ograničenom odgovornošću za prijevoz, trgovinu i usluge, OIB 50196573715 zastupanog po punomoćniku Tihomir Vuksanović</item>
    </izvorni_sadrzaj>
    <derivirana_varijabla naziv="DomainObject.Predmet.ProtuStrankaListFormatedOIB_1">
      <item>AUTOPRIJEVOZI I ISKOPI jednostavno društvo s ograničenom odgovornošću za prijevoz, trgovinu i usluge, OIB 50196573715 zastupanog po punomoćniku Tihomir Vuksanović</item>
    </derivirana_varijabla>
  </DomainObject.Predmet.ProtuStrankaListFormatedOIB>
  <DomainObject.Predmet.ProtuStrankaListFormatedWithAdress>
    <izvorni_sadrzaj>
      <item>AUTOPRIJEVOZI I ISKOPI jednostavno društvo s ograničenom odgovornošću za prijevoz, trgovinu i usluge, Novi Glog 10, 48214 Novi Glog zastupanog po punomoćniku Tihomir Vuksanović</item>
    </izvorni_sadrzaj>
    <derivirana_varijabla naziv="DomainObject.Predmet.ProtuStrankaListFormatedWithAdress_1">
      <item>AUTOPRIJEVOZI I ISKOPI jednostavno društvo s ograničenom odgovornošću za prijevoz, trgovinu i usluge, Novi Glog 10, 48214 Novi Glog zastupanog po punomoćniku Tihomir Vuksanović</item>
    </derivirana_varijabla>
  </DomainObject.Predmet.ProtuStrankaListFormatedWithAdress>
  <DomainObject.Predmet.ProtuStrankaListFormatedWithAdressOIB>
    <izvorni_sadrzaj>
      <item>AUTOPRIJEVOZI I ISKOPI jednostavno društvo s ograničenom odgovornošću za prijevoz, trgovinu i usluge, OIB 50196573715, Novi Glog 10, 48214 Novi Glog zastupanog po punomoćniku Tihomir Vuksanović</item>
    </izvorni_sadrzaj>
    <derivirana_varijabla naziv="DomainObject.Predmet.ProtuStrankaListFormatedWithAdressOIB_1">
      <item>AUTOPRIJEVOZI I ISKOPI jednostavno društvo s ograničenom odgovornošću za prijevoz, trgovinu i usluge, OIB 50196573715, Novi Glog 10, 48214 Novi Glog zastupanog po punomoćniku Tihomir Vuksanović</item>
    </derivirana_varijabla>
  </DomainObject.Predmet.ProtuStrankaListFormatedWithAdressOIB>
  <DomainObject.Predmet.ProtuStrankaListNazivFormated>
    <izvorni_sadrzaj>
      <item>AUTOPRIJEVOZI I ISKOPI jednostavno društvo s ograničenom odgovornošću za prijevoz, trgovinu i usluge</item>
    </izvorni_sadrzaj>
    <derivirana_varijabla naziv="DomainObject.Predmet.ProtuStrankaListNazivFormated_1">
      <item>AUTOPRIJEVOZI I ISKOPI jednostavno društvo s ograničenom odgovornošću za prijevoz, trgovinu i usluge</item>
    </derivirana_varijabla>
  </DomainObject.Predmet.ProtuStrankaListNazivFormated>
  <DomainObject.Predmet.ProtuStrankaListNazivFormatedOIB>
    <izvorni_sadrzaj>
      <item>AUTOPRIJEVOZI I ISKOPI jednostavno društvo s ograničenom odgovornošću za prijevoz, trgovinu i usluge, OIB 50196573715</item>
    </izvorni_sadrzaj>
    <derivirana_varijabla naziv="DomainObject.Predmet.ProtuStrankaListNazivFormatedOIB_1">
      <item>AUTOPRIJEVOZI I ISKOPI jednostavno društvo s ograničenom odgovornošću za prijevoz, trgovinu i usluge, OIB 50196573715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Erste &amp; Steieremarkische bank d.d.</item>
      <item>Tihomir Vuksanović punomoćnik sudionika u postupku AUTOPRIJEVOZI I ISKOPI jednostavno društvo s ograničenom odgovornošću za prijevoz, trgovinu i usluge</item>
    </izvorni_sadrzaj>
    <derivirana_varijabla naziv="DomainObject.Predmet.OstaliListFormated_1">
      <item>Sudski registar</item>
      <item>e-oglasna ploča</item>
      <item>Županijsko državno odvjetništvo u Varaždinu</item>
      <item>Erste &amp; Steieremarkische bank d.d.</item>
      <item>Tihomir Vuksanović punomoćnik sudionika u postupku AUTOPRIJEVOZI I ISKOPI jednostavno društvo s ograničenom odgovornošću za prijevoz, trgovinu i usluge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Erste &amp; Steieremarkische bank d.d.</item>
      <item>Tihomir Vuksanović, OIB 54886249040 punomoćnik sudionika u postupku AUTOPRIJEVOZI I ISKOPI jednostavno društvo s ograničenom odgovornošću za prijevoz, trgovinu i usluge</item>
    </izvorni_sadrzaj>
    <derivirana_varijabla naziv="DomainObject.Predmet.OstaliListFormatedOIB_1">
      <item>Sudski registar</item>
      <item>e-oglasna ploča</item>
      <item>Županijsko državno odvjetništvo u Varaždinu</item>
      <item>Erste &amp; Steieremarkische bank d.d.</item>
      <item>Tihomir Vuksanović, OIB 54886249040 punomoćnik sudionika u postupku AUTOPRIJEVOZI I ISKOPI jednostavno društvo s ograničenom odgovornošću za prijevoz, trgovinu i usluge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Erste &amp; Steieremarkische bank d.d., Jadranski trg 3/A, 51000 Rijeka</item>
      <item>Tihomir Vuksanović, Novi Glog 10, 48214 Cirkvena punomoćnik sudionika u postupku AUTOPRIJEVOZI I ISKOPI jednostavno društvo s ograničenom odgovornošću za prijevoz, trgovinu i usluge</item>
    </izvorni_sadrzaj>
    <derivirana_varijabla naziv="DomainObject.Predmet.OstaliListFormatedWithAdress_1">
      <item>Sudski registar</item>
      <item>e-oglasna ploča</item>
      <item>Županijsko državno odvjetništvo u Varaždinu</item>
      <item>Erste &amp; Steieremarkische bank d.d., Jadranski trg 3/A, 51000 Rijeka</item>
      <item>Tihomir Vuksanović, Novi Glog 10, 48214 Cirkvena punomoćnik sudionika u postupku AUTOPRIJEVOZI I ISKOPI jednostavno društvo s ograničenom odgovornošću za prijevoz, trgovinu i usluge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Erste &amp; Steieremarkische bank d.d., Jadranski trg 3/A, 51000 Rijeka</item>
      <item>Tihomir Vuksanović, OIB 54886249040, Novi Glog 10, 48214 Cirkvena punomoćnik sudionika u postupku AUTOPRIJEVOZI I ISKOPI jednostavno društvo s ograničenom odgovornošću za prijevoz, trgovinu i usluge</item>
    </izvorni_sadrzaj>
    <derivirana_varijabla naziv="DomainObject.Predmet.OstaliListFormatedWithAdressOIB_1">
      <item>Sudski registar</item>
      <item>e-oglasna ploča</item>
      <item>Županijsko državno odvjetništvo u Varaždinu</item>
      <item>Erste &amp; Steieremarkische bank d.d., Jadranski trg 3/A, 51000 Rijeka</item>
      <item>Tihomir Vuksanović, OIB 54886249040, Novi Glog 10, 48214 Cirkvena punomoćnik sudionika u postupku AUTOPRIJEVOZI I ISKOPI jednostavno društvo s ograničenom odgovornošću za prijevoz, trgovinu i usluge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Erste &amp; Steieremarkische bank d.d.</item>
      <item>Tihomir Vuksanović</item>
    </izvorni_sadrzaj>
    <derivirana_varijabla naziv="DomainObject.Predmet.OstaliListNazivFormated_1">
      <item>Sudski registar</item>
      <item>e-oglasna ploča</item>
      <item>Županijsko državno odvjetništvo u Varaždinu</item>
      <item>Erste &amp; Steieremarkische bank d.d.</item>
      <item>Tihomir Vuksanović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Erste &amp; Steieremarkische bank d.d.</item>
      <item>Tihomir Vuksanović, OIB 54886249040</item>
    </izvorni_sadrzaj>
    <derivirana_varijabla naziv="DomainObject.Predmet.OstaliListNazivFormatedOIB_1">
      <item>Sudski registar</item>
      <item>e-oglasna ploča</item>
      <item>Županijsko državno odvjetništvo u Varaždinu</item>
      <item>Erste &amp; Steieremarkische bank d.d.</item>
      <item>Tihomir Vuksanović, OIB 54886249040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St-1013/2016-3</izvorni_sadrzaj>
    <derivirana_varijabla naziv="DomainObject.PoslovniBrojDokumenta_1">St-1013/2016-3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AUTOPRIJEVOZI I ISKOPI jednostavno društvo s ograničenom odgovornošću za prijevoz, trgovinu i usluge</izvorni_sadrzaj>
    <derivirana_varijabla naziv="DomainObject.Predmet.ProtustrankaIDrugi_1">AUTOPRIJEVOZI I ISKOPI jednostavno društvo s ograničenom odgovornošću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AUTOPRIJEVOZI I ISKOPI jednostavno društvo s ograničenom odgovornošću za prijevoz, trgovinu i usluge, OIB 50196573715, Novi Glog 10, 48214 Novi Glog</izvorni_sadrzaj>
    <derivirana_varijabla naziv="DomainObject.Predmet.ProtustrankaIDrugiAdressOIB_1">AUTOPRIJEVOZI I ISKOPI jednostavno društvo s ograničenom odgovornošću za prijevoz, trgovinu i usluge, OIB 50196573715, Novi Glog 10, 48214 Novi Glog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AUTOPRIJEVOZI I ISKOPI jednostavno društvo s ograničenom odgovornošću za prijevoz, trgovinu i usluge</item>
      <item>Sudski registar</item>
      <item>e-oglasna ploča</item>
      <item>Županijsko državno odvjetništvo u Varaždinu</item>
      <item>Erste &amp; Steieremarkische bank d.d.</item>
      <item>Tihomir Vuksanović</item>
    </izvorni_sadrzaj>
    <derivirana_varijabla naziv="DomainObject.Predmet.SudioniciListNaziv_1">
      <item>Financijska agencija</item>
      <item>AUTOPRIJEVOZI I ISKOPI jednostavno društvo s ograničenom odgovornošću za prijevoz, trgovinu i usluge</item>
      <item>Sudski registar</item>
      <item>e-oglasna ploča</item>
      <item>Županijsko državno odvjetništvo u Varaždinu</item>
      <item>Erste &amp; Steieremarkische bank d.d.</item>
      <item>Tihomir Vuksanović</item>
    </derivirana_varijabla>
  </DomainObject.Predmet.SudioniciListNaziv>
  <DomainObject.Predmet.SudioniciListAdressOIB>
    <izvorni_sadrzaj>
      <item>Financijska agencija, OIB 85821130368, Ulica grada Vukovara 70,10000 Zagreb</item>
      <item>AUTOPRIJEVOZI I ISKOPI jednostavno društvo s ograničenom odgovornošću za prijevoz, trgovinu i usluge, OIB 50196573715, Novi Glog 10,48214 Novi Glog</item>
      <item>Sudski registar</item>
      <item>e-oglasna ploča</item>
      <item>Županijsko državno odvjetništvo u Varaždinu</item>
      <item>Erste &amp; Steieremarkische bank d.d., Jadranski trg 3/A,51000 Rijeka</item>
      <item>Tihomir Vuksanović, OIB 54886249040, Novi Glog 10,48214 Cirkvena</item>
    </izvorni_sadrzaj>
    <derivirana_varijabla naziv="DomainObject.Predmet.SudioniciListAdressOIB_1">
      <item>Financijska agencija, OIB 85821130368, Ulica grada Vukovara 70,10000 Zagreb</item>
      <item>AUTOPRIJEVOZI I ISKOPI jednostavno društvo s ograničenom odgovornošću za prijevoz, trgovinu i usluge, OIB 50196573715, Novi Glog 10,48214 Novi Glog</item>
      <item>Sudski registar</item>
      <item>e-oglasna ploča</item>
      <item>Županijsko državno odvjetništvo u Varaždinu</item>
      <item>Erste &amp; Steieremarkische bank d.d., Jadranski trg 3/A,51000 Rijeka</item>
      <item>Tihomir Vuksanović, OIB 54886249040, Novi Glog 10,48214 Cirkvena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F7EBF-979A-4649-9859-382125148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2193</properties:Characters>
  <properties:Lines>76</properties:Lines>
  <properties:Paragraphs>32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2016-09-23T07:37:00Z</cp:lastPrinted>
  <dcterms:modified xmlns:xsi="http://www.w3.org/2001/XMLSchema-instance" xsi:type="dcterms:W3CDTF">2016-09-23T07:37:00Z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St-1013/2016-3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