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c935" w14:paraId="2d9c93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B0BCB">
        <w:t>2262/2016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0B0BCB" w:rsidRPr="000B0BCB">
        <w:t>DUM-PEK d.o.o., Mošćenica, Ante Starčevića 35, OIB: 19959226707</w:t>
      </w:r>
      <w:r w:rsidR="009C1482">
        <w:t>,</w:t>
      </w:r>
      <w:r w:rsidR="003E16C8">
        <w:t xml:space="preserve"> </w:t>
      </w:r>
      <w:r w:rsidR="000B0BCB">
        <w:t>11. siječnja 2019.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0B0BCB" w:rsidRPr="000B0BCB">
        <w:t>DUM-PEK d.o.o., Mošćenica, Ante Starčevića 35, OIB: 19959226707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0B0BCB">
        <w:t>11. siječnja 2019</w:t>
      </w:r>
      <w:r w:rsidR="00410421">
        <w:t>.</w:t>
      </w:r>
      <w:r w:rsidRPr="00AF1EFD">
        <w:t xml:space="preserve"> u </w:t>
      </w:r>
      <w:r w:rsidR="000B0BCB">
        <w:t>10,</w:t>
      </w:r>
      <w:r w:rsidR="008D3271">
        <w:t>15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B0BCB">
        <w:t>Tomislav Orehovec, Zagreb, Smičiklasova 18, OIB: 02009648274.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0B0BCB" w:rsidRPr="000B0BCB">
        <w:t>DUM-PEK d.o.o., Mošćenica, Ante Starčevića 35, OIB: 19959226707</w:t>
      </w:r>
      <w:r w:rsidR="00C62D5C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0B0BCB">
        <w:rPr>
          <w:rFonts w:eastAsia="Calibri"/>
          <w:lang w:eastAsia="en-US"/>
        </w:rPr>
        <w:t>11. siječnja 2019</w:t>
      </w:r>
      <w:r w:rsidR="00B276A8">
        <w:rPr>
          <w:rFonts w:eastAsia="Calibri"/>
          <w:lang w:eastAsia="en-US"/>
        </w:rPr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0B0BCB" w:rsidRPr="000B0BCB">
        <w:t>DUM-PEK d.o.o., Mošćenica, Ante Starčevića 35, OIB: 19959226707</w:t>
      </w:r>
      <w:r w:rsidR="00C62D5C">
        <w:t>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0B0BCB" w:rsidRPr="000B0BCB">
        <w:t>DUM-PEK d.o.o., Mošćenica, Ante Starčevića 35, OIB: 19959226707</w:t>
      </w:r>
      <w:r w:rsidR="00C62D5C">
        <w:t>,</w:t>
      </w:r>
      <w:r w:rsidR="00631A90">
        <w:t xml:space="preserve"> dana </w:t>
      </w:r>
      <w:r w:rsidR="000B0BCB">
        <w:t>9. ožujka 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0B0BCB">
        <w:t>2262/16</w:t>
      </w:r>
      <w:r>
        <w:t xml:space="preserve"> od </w:t>
      </w:r>
      <w:r w:rsidR="008D3271">
        <w:t>24. ožujka 2017</w:t>
      </w:r>
      <w:r>
        <w:t>.</w:t>
      </w:r>
      <w:r w:rsidR="00F2607C">
        <w:t xml:space="preserve"> pokrenut je prethodni postupak</w:t>
      </w:r>
      <w:r w:rsidR="008D3271">
        <w:t xml:space="preserve">, te je rješenjem od 8. ožujka 2018. imenovan privremeni stečajni </w:t>
      </w:r>
      <w:r w:rsidR="008D3271">
        <w:lastRenderedPageBreak/>
        <w:t>upravitelj Tomislav Orehovec radi utvrđenja stanja imovine dužnika i da li  je imovina dužnika dovoljna za namirenje troškova stečajnog postupka.</w:t>
      </w:r>
    </w:p>
    <w:p w:rsidRDefault="008D3271" w:rsidP="00282E1E" w:rsidR="008D3271">
      <w:pPr>
        <w:ind w:firstLine="708"/>
        <w:jc w:val="both"/>
      </w:pPr>
    </w:p>
    <w:p w:rsidRDefault="008D3271" w:rsidP="00282E1E" w:rsidR="008D3271">
      <w:pPr>
        <w:ind w:firstLine="708"/>
        <w:jc w:val="both"/>
      </w:pPr>
      <w:r>
        <w:t>Iz izvješća privremenog stečajnog upravitelja proizlazi da dužnik ima u vlasništvu vozilo staro preko 22 godine, odjavljeno 2015. godine, pa je predložio da sud pozove vjerovnike na uplatu predujma za namirenje troškova prethodnog i eventualno otvorenog stečajnog postupka u iznosu od 24.100,00 kn</w:t>
      </w:r>
      <w:r w:rsidR="002F5817">
        <w:t xml:space="preserve">. Nadalje, je navedeno kako je dužnik imao dva računa koja su zatvorene zbog dugotrajne blokade računa, a da je imao prije zatvaranja računa evidentirane nepodmirene obveze kod banaka u razdoblju duljem od 60 dana </w:t>
      </w:r>
      <w:r>
        <w:t>(list 28 do 34 spisa).</w:t>
      </w:r>
    </w:p>
    <w:p w:rsidRDefault="008D3271" w:rsidP="00282E1E" w:rsidR="008D3271">
      <w:pPr>
        <w:ind w:firstLine="708"/>
        <w:jc w:val="both"/>
      </w:pPr>
    </w:p>
    <w:p w:rsidRDefault="008D3271" w:rsidP="00282E1E" w:rsidR="008D3271">
      <w:pPr>
        <w:ind w:firstLine="708"/>
        <w:jc w:val="both"/>
      </w:pPr>
      <w:r>
        <w:t xml:space="preserve">Iz uvjerenja Državne geodetske uprave od 29. ožujka 2018. proizlazi da dužnik nije  upisan u katastarskom operatu (list 36 do 38 spisa). </w:t>
      </w:r>
    </w:p>
    <w:p w:rsidRDefault="008D3271" w:rsidP="00282E1E" w:rsidR="008D3271">
      <w:pPr>
        <w:ind w:firstLine="708"/>
        <w:jc w:val="both"/>
      </w:pPr>
    </w:p>
    <w:p w:rsidRDefault="008D3271" w:rsidP="00282E1E" w:rsidR="00346FC3">
      <w:pPr>
        <w:ind w:firstLine="708"/>
        <w:jc w:val="both"/>
      </w:pPr>
      <w:r>
        <w:t xml:space="preserve">Iz uvjerenja Centra za vozila Hrvatske od 26. ožujka 2018. proizlazi da je dužnik vlasnik vozila marke VOLKSWAGEN proizvedenog 1996. godine, a odjavljenog 2015. godine (list 39 spisa). </w:t>
      </w:r>
    </w:p>
    <w:p w:rsidRDefault="008D3271" w:rsidP="00282E1E" w:rsidR="008D3271">
      <w:pPr>
        <w:ind w:firstLine="708"/>
        <w:jc w:val="both"/>
      </w:pPr>
    </w:p>
    <w:p w:rsidRDefault="00346FC3" w:rsidP="00040BD4" w:rsidR="00201176">
      <w:pPr>
        <w:ind w:firstLine="708"/>
        <w:jc w:val="both"/>
      </w:pPr>
      <w:r>
        <w:t xml:space="preserve">Iz </w:t>
      </w:r>
      <w:r w:rsidR="00201176">
        <w:t xml:space="preserve">podneska FINA-e od </w:t>
      </w:r>
      <w:r w:rsidR="008D3271">
        <w:t>27. ožujka 2017</w:t>
      </w:r>
      <w:r w:rsidR="00201176">
        <w:t>.</w:t>
      </w:r>
      <w:r>
        <w:t xml:space="preserve"> proizlazi da dužnik na </w:t>
      </w:r>
      <w:r w:rsidR="008D3271">
        <w:t>1. rujna 2015. u očevidniku redoslijeda osnova za plaćanje ima n</w:t>
      </w:r>
      <w:r w:rsidR="00201176">
        <w:t xml:space="preserve">eizvršene osnove za plaćanje u neprekinutom razdoblju od </w:t>
      </w:r>
      <w:r w:rsidR="008D3271">
        <w:t>523</w:t>
      </w:r>
      <w:r w:rsidR="00201176">
        <w:t xml:space="preserve"> dana u ukupnom iznosu od </w:t>
      </w:r>
      <w:r w:rsidR="008D3271">
        <w:t>1.190.668,20</w:t>
      </w:r>
      <w:r w:rsidR="00201176">
        <w:t xml:space="preserve"> kn (list </w:t>
      </w:r>
      <w:r w:rsidR="008D3271">
        <w:t>10</w:t>
      </w:r>
      <w:r w:rsidR="00201176">
        <w:t xml:space="preserve"> spisa). </w:t>
      </w:r>
      <w:r w:rsidR="00AA588F">
        <w:t xml:space="preserve"> </w:t>
      </w:r>
    </w:p>
    <w:p w:rsidRDefault="00201176" w:rsidP="00040BD4" w:rsidR="00201176">
      <w:pPr>
        <w:ind w:firstLine="708"/>
        <w:jc w:val="both"/>
      </w:pPr>
    </w:p>
    <w:p w:rsidRDefault="002F5817" w:rsidP="002F5817" w:rsidR="00282E1E">
      <w:pPr>
        <w:ind w:firstLine="709"/>
        <w:jc w:val="both"/>
      </w:pPr>
      <w:r>
        <w:t xml:space="preserve">Iz </w:t>
      </w:r>
      <w:r w:rsidR="00282E1E" w:rsidRPr="00B26DB0">
        <w:t>naveden</w:t>
      </w:r>
      <w:r w:rsidR="00282E1E">
        <w:t>og proizlazi d</w:t>
      </w:r>
      <w:r w:rsidR="00282E1E" w:rsidRPr="00B26DB0">
        <w:t xml:space="preserve">a imovina dužnika </w:t>
      </w:r>
      <w:r w:rsidR="008D3271" w:rsidRPr="008D3271">
        <w:t>DUM-PEK d.o.o., Mošćenica, Ante Starčevića 35, OIB: 19959226707</w:t>
      </w:r>
      <w:r w:rsidR="00C62D5C">
        <w:t>,</w:t>
      </w:r>
      <w:r w:rsidR="00282E1E"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8D3271">
        <w:t>2262/16</w:t>
      </w:r>
      <w:r>
        <w:t xml:space="preserve"> od </w:t>
      </w:r>
      <w:r w:rsidR="002F5817">
        <w:t>25. rujna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2F5817">
        <w:t>19.100</w:t>
      </w:r>
      <w:r w:rsidR="003146EB">
        <w:t>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2F5817">
        <w:t>28. rujna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A588F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8D3271">
        <w:t>11. siječnja 2019.</w:t>
      </w:r>
    </w:p>
    <w:p w:rsidRDefault="00AA588F" w:rsidP="00E216A3" w:rsidR="00AA588F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lastRenderedPageBreak/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AA588F" w:rsidP="00410421" w:rsidR="00AA588F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293964" w:rsidRPr="00AF1EFD">
        <w:t>53</w:t>
      </w:r>
      <w:r w:rsidRPr="00AF1EFD">
        <w:t xml:space="preserve">. st.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D7E" w:rsidR="001B3D7E">
      <w:r>
        <w:separator/>
      </w:r>
    </w:p>
  </w:endnote>
  <w:endnote w:id="0" w:type="continuationSeparator">
    <w:p w:rsidRDefault="001B3D7E" w:rsidR="001B3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D7E" w:rsidR="001B3D7E">
      <w:r>
        <w:separator/>
      </w:r>
    </w:p>
  </w:footnote>
  <w:footnote w:id="0" w:type="continuationSeparator">
    <w:p w:rsidRDefault="001B3D7E" w:rsidR="001B3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36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B0BCB">
      <w:t>2262/2016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2F5817"/>
    <w:rsid w:val="00305723"/>
    <w:rsid w:val="003146EB"/>
    <w:rsid w:val="0032622E"/>
    <w:rsid w:val="003436E2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D3271"/>
    <w:rsid w:val="008E2F7A"/>
    <w:rsid w:val="008E42C6"/>
    <w:rsid w:val="00912B69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588F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216A3"/>
    <w:rsid w:val="00E57778"/>
    <w:rsid w:val="00E6510E"/>
    <w:rsid w:val="00E75AC8"/>
    <w:rsid w:val="00E778BB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St-2262/2016</izvorni_sadrzaj>
    <derivirana_varijabla naziv="DomainObject.Predmet.OznakaBroj_1">St-2262/2016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DUM-PEK d.o.o. za proizvodnju, trgovinu i usluge zastupanog po punomoćniku Darko Dumbović</izvorni_sadrzaj>
    <derivirana_varijabla naziv="DomainObject.Predmet.ProtustrankaFormated_1">  DUM-PEK d.o.o. za proizvodnju, trgovinu i usluge zastupanog po punomoćniku Darko Dumbović</derivirana_varijabla>
  </DomainObject.Predmet.ProtustrankaFormated>
  <DomainObject.Predmet.ProtustrankaFormatedOIB>
    <izvorni_sadrzaj>  DUM-PEK d.o.o. za proizvodnju, trgovinu i usluge, OIB 19959226707 zastupanog po punomoćniku Darko Dumbović</izvorni_sadrzaj>
    <derivirana_varijabla naziv="DomainObject.Predmet.ProtustrankaFormatedOIB_1">  DUM-PEK d.o.o. za proizvodnju, trgovinu i usluge, OIB 19959226707 zastupanog po punomoćniku Darko Dumbović</derivirana_varijabla>
  </DomainObject.Predmet.ProtustrankaFormatedOIB>
  <DomainObject.Predmet.ProtustrankaFormatedWithAdress>
    <izvorni_sadrzaj> DUM-PEK d.o.o. za proizvodnju, trgovinu i usluge, Ante Starčevića 35, 44253 Moščenica zastupanog po punomoćniku Darko Dumbović</izvorni_sadrzaj>
    <derivirana_varijabla naziv="DomainObject.Predmet.ProtustrankaFormatedWithAdress_1"> DUM-PEK d.o.o. za proizvodnju, trgovinu i usluge, Ante Starčevića 35, 44253 Moščenica zastupanog po punomoćniku Darko Dumbović</derivirana_varijabla>
  </DomainObject.Predmet.ProtustrankaFormatedWithAdress>
  <DomainObject.Predmet.ProtustrankaFormatedWithAdressOIB>
    <izvorni_sadrzaj> DUM-PEK d.o.o. za proizvodnju, trgovinu i usluge, OIB 19959226707, Ante Starčevića 35, 44253 Moščenica zastupanog po punomoćniku Darko Dumbović</izvorni_sadrzaj>
    <derivirana_varijabla naziv="DomainObject.Predmet.ProtustrankaFormatedWithAdressOIB_1"> DUM-PEK d.o.o. za proizvodnju, trgovinu i usluge, OIB 19959226707, Ante Starčevića 35, 44253 Moščenica zastupanog po punomoćniku Darko Dumbović</derivirana_varijabla>
  </DomainObject.Predmet.ProtustrankaFormatedWithAdressOIB>
  <DomainObject.Predmet.ProtustrankaWithAdress>
    <izvorni_sadrzaj>DUM-PEK d.o.o. za proizvodnju, trgovinu i usluge Ante Starčevića 35, 44253 Moščenica</izvorni_sadrzaj>
    <derivirana_varijabla naziv="DomainObject.Predmet.ProtustrankaWithAdress_1">DUM-PEK d.o.o. za proizvodnju, trgovinu i usluge Ante Starčevića 35, 44253 Moščenica</derivirana_varijabla>
  </DomainObject.Predmet.ProtustrankaWithAdress>
  <DomainObject.Predmet.ProtustrankaWithAdressOIB>
    <izvorni_sadrzaj>DUM-PEK d.o.o. za proizvodnju, trgovinu i usluge, OIB 19959226707, Ante Starčevića 35, 44253 Moščenica</izvorni_sadrzaj>
    <derivirana_varijabla naziv="DomainObject.Predmet.ProtustrankaWithAdressOIB_1">DUM-PEK d.o.o. za proizvodnju, trgovinu i usluge, OIB 19959226707, Ante Starčevića 35, 44253 Moščenica</derivirana_varijabla>
  </DomainObject.Predmet.ProtustrankaWithAdressOIB>
  <DomainObject.Predmet.ProtustrankaNazivFormated>
    <izvorni_sadrzaj>DUM-PEK d.o.o. za proizvodnju, trgovinu i usluge</izvorni_sadrzaj>
    <derivirana_varijabla naziv="DomainObject.Predmet.ProtustrankaNazivFormated_1">DUM-PEK d.o.o. za proizvodnju, trgovinu i usluge</derivirana_varijabla>
  </DomainObject.Predmet.ProtustrankaNazivFormated>
  <DomainObject.Predmet.ProtustrankaNazivFormatedOIB>
    <izvorni_sadrzaj>DUM-PEK d.o.o. za proizvodnju, trgovinu i usluge, OIB 19959226707</izvorni_sadrzaj>
    <derivirana_varijabla naziv="DomainObject.Predmet.ProtustrankaNazivFormatedOIB_1">DUM-PEK d.o.o. za proizvodnju, trgovinu i usluge, OIB 19959226707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DUM-PEK d.o.o. za proizvodnju, trgovinu i usluge zastupanog po punomoćniku Darko Dumbović</item>
    </izvorni_sadrzaj>
    <derivirana_varijabla naziv="DomainObject.Predmet.ProtuStrankaListFormated_1">
      <item>DUM-PEK d.o.o. za proizvodnju, trgovinu i usluge zastupanog po punomoćniku Darko Dumbović</item>
    </derivirana_varijabla>
  </DomainObject.Predmet.ProtuStrankaListFormated>
  <DomainObject.Predmet.ProtuStrankaListFormatedOIB>
    <izvorni_sadrzaj>
      <item>DUM-PEK d.o.o. za proizvodnju, trgovinu i usluge, OIB 19959226707 zastupanog po punomoćniku Darko Dumbović</item>
    </izvorni_sadrzaj>
    <derivirana_varijabla naziv="DomainObject.Predmet.ProtuStrankaListFormatedOIB_1">
      <item>DUM-PEK d.o.o. za proizvodnju, trgovinu i usluge, OIB 19959226707 zastupanog po punomoćniku Darko Dumbović</item>
    </derivirana_varijabla>
  </DomainObject.Predmet.ProtuStrankaListFormatedOIB>
  <DomainObject.Predmet.ProtuStrankaListFormatedWithAdress>
    <izvorni_sadrzaj>
      <item>DUM-PEK d.o.o. za proizvodnju, trgovinu i usluge, Ante Starčevića 35, 44253 Moščenica zastupanog po punomoćniku Darko Dumbović</item>
    </izvorni_sadrzaj>
    <derivirana_varijabla naziv="DomainObject.Predmet.ProtuStrankaListFormatedWithAdress_1">
      <item>DUM-PEK d.o.o. za proizvodnju, trgovinu i usluge, Ante Starčevića 35, 44253 Moščenica zastupanog po punomoćniku Darko Dumbović</item>
    </derivirana_varijabla>
  </DomainObject.Predmet.ProtuStrankaListFormatedWithAdress>
  <DomainObject.Predmet.ProtuStrankaListFormatedWithAdressOIB>
    <izvorni_sadrzaj>
      <item>DUM-PEK d.o.o. za proizvodnju, trgovinu i usluge, OIB 19959226707, Ante Starčevića 35, 44253 Moščenica zastupanog po punomoćniku Darko Dumbović</item>
    </izvorni_sadrzaj>
    <derivirana_varijabla naziv="DomainObject.Predmet.ProtuStrankaListFormatedWithAdressOIB_1">
      <item>DUM-PEK d.o.o. za proizvodnju, trgovinu i usluge, OIB 19959226707, Ante Starčevića 35, 44253 Moščenica zastupanog po punomoćniku Darko Dumbović</item>
    </derivirana_varijabla>
  </DomainObject.Predmet.ProtuStrankaListFormatedWithAdressOIB>
  <DomainObject.Predmet.ProtuStrankaListNazivFormated>
    <izvorni_sadrzaj>
      <item>DUM-PEK d.o.o. za proizvodnju, trgovinu i usluge</item>
    </izvorni_sadrzaj>
    <derivirana_varijabla naziv="DomainObject.Predmet.ProtuStrankaListNazivFormated_1">
      <item>DUM-PEK d.o.o. za proizvodnju, trgovinu i usluge</item>
    </derivirana_varijabla>
  </DomainObject.Predmet.ProtuStrankaListNazivFormated>
  <DomainObject.Predmet.ProtuStrankaListNazivFormatedOIB>
    <izvorni_sadrzaj>
      <item>DUM-PEK d.o.o. za proizvodnju, trgovinu i usluge, OIB 19959226707</item>
    </izvorni_sadrzaj>
    <derivirana_varijabla naziv="DomainObject.Predmet.ProtuStrankaListNazivFormatedOIB_1">
      <item>DUM-PEK d.o.o. za proizvodnju, trgovinu i usluge, OIB 19959226707</item>
    </derivirana_varijabla>
  </DomainObject.Predmet.ProtuStrankaListNazivFormatedOIB>
  <DomainObject.Predmet.OstaliListFormated>
    <izvorni_sadrzaj>
      <item>Darko Dumbović punomoćnik sudionika u postupku DUM-PEK d.o.o. za proizvodnju, trgovinu i usluge</item>
    </izvorni_sadrzaj>
    <derivirana_varijabla naziv="DomainObject.Predmet.OstaliListFormated_1">
      <item>Darko Dumbović punomoćnik sudionika u postupku DUM-PEK d.o.o. za proizvodnju, trgovinu i usluge</item>
    </derivirana_varijabla>
  </DomainObject.Predmet.OstaliListFormated>
  <DomainObject.Predmet.OstaliListFormatedOIB>
    <izvorni_sadrzaj>
      <item>Darko Dumbović, OIB 11103735106 punomoćnik sudionika u postupku DUM-PEK d.o.o. za proizvodnju, trgovinu i usluge</item>
    </izvorni_sadrzaj>
    <derivirana_varijabla naziv="DomainObject.Predmet.OstaliListFormatedOIB_1">
      <item>Darko Dumbović, OIB 11103735106 punomoćnik sudionika u postupku DUM-PEK d.o.o. za proizvodnju, trgovinu i usluge</item>
    </derivirana_varijabla>
  </DomainObject.Predmet.OstaliListFormatedOIB>
  <DomainObject.Predmet.OstaliListFormatedWithAdress>
    <izvorni_sadrzaj>
      <item>Darko Dumbović, Ante Starčevića 35, 44250 Moščenica punomoćnik sudionika u postupku DUM-PEK d.o.o. za proizvodnju, trgovinu i usluge</item>
    </izvorni_sadrzaj>
    <derivirana_varijabla naziv="DomainObject.Predmet.OstaliListFormatedWithAdress_1">
      <item>Darko Dumbović, Ante Starčevića 35, 44250 Moščenica punomoćnik sudionika u postupku DUM-PEK d.o.o. za proizvodnju, trgovinu i usluge</item>
    </derivirana_varijabla>
  </DomainObject.Predmet.OstaliListFormatedWithAdress>
  <DomainObject.Predmet.OstaliListFormatedWithAdressOIB>
    <izvorni_sadrzaj>
      <item>Darko Dumbović, OIB 11103735106, Ante Starčevića 35, 44250 Moščenica punomoćnik sudionika u postupku DUM-PEK d.o.o. za proizvodnju, trgovinu i usluge</item>
    </izvorni_sadrzaj>
    <derivirana_varijabla naziv="DomainObject.Predmet.OstaliListFormatedWithAdressOIB_1">
      <item>Darko Dumbović, OIB 11103735106, Ante Starčevića 35, 44250 Moščenica punomoćnik sudionika u postupku DUM-PEK d.o.o. za proizvodnju, trgovinu i usluge</item>
    </derivirana_varijabla>
  </DomainObject.Predmet.OstaliListFormatedWithAdressOIB>
  <DomainObject.Predmet.OstaliListNazivFormated>
    <izvorni_sadrzaj>
      <item>Darko Dumbović</item>
    </izvorni_sadrzaj>
    <derivirana_varijabla naziv="DomainObject.Predmet.OstaliListNazivFormated_1">
      <item>Darko Dumbović</item>
    </derivirana_varijabla>
  </DomainObject.Predmet.OstaliListNazivFormated>
  <DomainObject.Predmet.OstaliListNazivFormatedOIB>
    <izvorni_sadrzaj>
      <item>Darko Dumbović, OIB 11103735106</item>
    </izvorni_sadrzaj>
    <derivirana_varijabla naziv="DomainObject.Predmet.OstaliListNazivFormatedOIB_1">
      <item>Darko Dumbović, OIB 11103735106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DUM-PEK d.o.o. za proizvodnju, trgovinu i usluge</izvorni_sadrzaj>
    <derivirana_varijabla naziv="DomainObject.Predmet.ProtustrankaIDrugi_1">DUM-PEK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DUM-PEK d.o.o. za proizvodnju, trgovinu i usluge, OIB 19959226707, Ante Starčevića 35, 44253 Moščenica</izvorni_sadrzaj>
    <derivirana_varijabla naziv="DomainObject.Predmet.ProtustrankaIDrugiAdressOIB_1">DUM-PEK d.o.o. za proizvodnju, trgovinu i usluge, OIB 19959226707, Ante Starčevića 35,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DUM-PEK d.o.o. za proizvodnju, trgovinu i usluge</item>
      <item>Darko Dumbović</item>
    </izvorni_sadrzaj>
    <derivirana_varijabla naziv="DomainObject.Predmet.SudioniciListNaziv_1">
      <item>FINA Regionalni centar Zagreb</item>
      <item>DUM-PEK d.o.o. za proizvodnju, trgovinu i usluge</item>
      <item>Darko Dumbović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DUM-PEK d.o.o. za proizvodnju, trgovinu i usluge, OIB 19959226707, Ante Starčevića 35,44253 Moščenica</item>
      <item>Darko Dumbović, OIB 11103735106, Ante Starčevića 35,44250 Moščenica</item>
    </izvorni_sadrzaj>
    <derivirana_varijabla naziv="DomainObject.Predmet.SudioniciListAdressOIB_1">
      <item>FINA Regionalni centar Zagreb, OIB 85821130368, Trg svibanjskih žrtava 1995. 1,10000 Zagreb</item>
      <item>DUM-PEK d.o.o. za proizvodnju, trgovinu i usluge, OIB 19959226707, Ante Starčevića 35,44253 Moščenica</item>
      <item>Darko Dumbović, OIB 11103735106, Ante Starčevića 35,44250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19959226707</item>
      <item>, OIB 11103735106</item>
    </izvorni_sadrzaj>
    <derivirana_varijabla naziv="DomainObject.Predmet.SudioniciListNazivOIB_1">
      <item>, OIB 85821130368</item>
      <item>, OIB 19959226707</item>
      <item>, OIB 11103735106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2017.</izvorni_sadrzaj>
    <derivirana_varijabla naziv="DomainObject.Predmet.DatumZadnjeOdrzaneSudskeRadnje_1">2. svibnja 2017.</derivirana_varijabla>
  </DomainObject.Predmet.DatumZadnjeOdrzaneSudskeRadnje>
  <DomainObject.PredzadnjaOdlukaIzPredmeta.DatumDonosenjaOdluke>
    <izvorni_sadrzaj>8. ožujka 2018.</izvorni_sadrzaj>
    <derivirana_varijabla naziv="DomainObject.PredzadnjaOdlukaIzPredmeta.DatumDonosenjaOdluke_1">8. ožujka 2018.</derivirana_varijabla>
  </DomainObject.PredzadnjaOdlukaIzPredmeta.DatumDonosenjaOdluke>
  <DomainObject.PredzadnjaOdlukaIzPredmeta.Oznaka>
    <izvorni_sadrzaj>St-2262/2016-13</izvorni_sadrzaj>
    <derivirana_varijabla naziv="DomainObject.PredzadnjaOdlukaIzPredmeta.Oznaka_1">St-2262/2016-13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704</properties:Words>
  <properties:Characters>3743</properties:Characters>
  <properties:Lines>107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2019-01-11T09:00:00Z</dcterms:created>
  <dc:creator>Korisnik</dc:creator>
  <cp:lastModifiedBy>Draženka Prpić</cp:lastModifiedBy>
  <cp:lastPrinted>2019-01-11T09:13:00Z</cp:lastPrinted>
  <dcterms:modified xmlns:xsi="http://www.w3.org/2001/XMLSchema-instance" xsi:type="dcterms:W3CDTF">2019-01-11T09:13:00Z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-DUM PEK-St-2262-16.docx)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