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4c26" w14:paraId="34b4c26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1E549B">
        <w:rPr>
          <w:szCs w:val="24"/>
          <w:lang w:val="hr-HR"/>
        </w:rPr>
        <w:t>2</w:t>
      </w:r>
      <w:r w:rsidR="00481174">
        <w:rPr>
          <w:szCs w:val="24"/>
          <w:lang w:val="hr-HR"/>
        </w:rPr>
        <w:t>26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7A1F6A">
        <w:rPr>
          <w:szCs w:val="24"/>
          <w:lang w:val="hr-HR"/>
        </w:rPr>
        <w:t>IMING-EXPORT IMPORT</w:t>
      </w:r>
      <w:r w:rsidR="00602B0B">
        <w:rPr>
          <w:szCs w:val="24"/>
          <w:lang w:val="hr-HR"/>
        </w:rPr>
        <w:t xml:space="preserve"> </w:t>
      </w:r>
      <w:r w:rsidR="00E30A81">
        <w:rPr>
          <w:szCs w:val="24"/>
          <w:lang w:val="hr-HR"/>
        </w:rPr>
        <w:t xml:space="preserve">društvo s ograničenom odgovornošću za </w:t>
      </w:r>
      <w:r w:rsidR="007A1F6A">
        <w:rPr>
          <w:szCs w:val="24"/>
          <w:lang w:val="hr-HR"/>
        </w:rPr>
        <w:t xml:space="preserve">projektiranje, inženjering, instalacijske radove i trgovinu, Bjelovar, Ulica Franjevačka 15, </w:t>
      </w:r>
      <w:r w:rsidRPr="00FE7FBF">
        <w:rPr>
          <w:lang w:val="hr-HR"/>
        </w:rPr>
        <w:t>MBS: 0</w:t>
      </w:r>
      <w:r w:rsidR="007A1F6A">
        <w:rPr>
          <w:lang w:val="hr-HR"/>
        </w:rPr>
        <w:t>10017908</w:t>
      </w:r>
      <w:r w:rsidRPr="00FE7FBF">
        <w:rPr>
          <w:lang w:val="hr-HR"/>
        </w:rPr>
        <w:t xml:space="preserve">, OIB: </w:t>
      </w:r>
      <w:r w:rsidR="007A1F6A">
        <w:rPr>
          <w:lang w:val="hr-HR"/>
        </w:rPr>
        <w:t>52820456180</w:t>
      </w:r>
      <w:r w:rsidRPr="00FE7FBF">
        <w:rPr>
          <w:lang w:val="hr-HR"/>
        </w:rPr>
        <w:t xml:space="preserve">, </w:t>
      </w:r>
      <w:r w:rsidR="00610074">
        <w:rPr>
          <w:lang w:val="hr-HR"/>
        </w:rPr>
        <w:t>30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23713A">
        <w:rPr>
          <w:szCs w:val="24"/>
          <w:lang w:val="hr-HR"/>
        </w:rPr>
        <w:t xml:space="preserve"> IMING-EXPORT IMPORT društvo s ograničenom odgovornošću za projektiranje, inženjering, instalacijske radove i trgovinu, Bjelovar, Ulica Franjevačka 15, </w:t>
      </w:r>
      <w:r w:rsidR="0023713A" w:rsidRPr="00FE7FBF">
        <w:rPr>
          <w:lang w:val="hr-HR"/>
        </w:rPr>
        <w:t>MBS: 0</w:t>
      </w:r>
      <w:r w:rsidR="0023713A">
        <w:rPr>
          <w:lang w:val="hr-HR"/>
        </w:rPr>
        <w:t>10017908</w:t>
      </w:r>
      <w:r w:rsidR="0023713A" w:rsidRPr="00FE7FBF">
        <w:rPr>
          <w:lang w:val="hr-HR"/>
        </w:rPr>
        <w:t xml:space="preserve">, OIB: </w:t>
      </w:r>
      <w:r w:rsidR="0023713A">
        <w:rPr>
          <w:lang w:val="hr-HR"/>
        </w:rPr>
        <w:t>52820456180</w:t>
      </w:r>
      <w:r w:rsidR="00571DD3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177126">
        <w:rPr>
          <w:szCs w:val="24"/>
          <w:lang w:val="hr-HR"/>
        </w:rPr>
        <w:t>IVAN PRPIĆ, Sisak, Obala Ruđera Boškovića 4,</w:t>
      </w:r>
      <w:r w:rsidR="004C13F2">
        <w:rPr>
          <w:szCs w:val="24"/>
          <w:lang w:val="hr-HR"/>
        </w:rPr>
        <w:t xml:space="preserve"> </w:t>
      </w:r>
      <w:r w:rsidR="00125BA8">
        <w:rPr>
          <w:szCs w:val="24"/>
          <w:lang w:val="hr-HR"/>
        </w:rPr>
        <w:t xml:space="preserve">OIB: </w:t>
      </w:r>
      <w:r w:rsidR="00177126">
        <w:rPr>
          <w:szCs w:val="24"/>
          <w:lang w:val="hr-HR"/>
        </w:rPr>
        <w:t>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23713A">
        <w:rPr>
          <w:szCs w:val="24"/>
          <w:lang w:val="hr-HR"/>
        </w:rPr>
        <w:t xml:space="preserve"> IMING-EXPORT IMPORT društvo s ograničenom odgovornošću za projektiranje, inženjering, instalacijske radove i trgovinu, Bjelovar, Ulica Franjevačka 15, </w:t>
      </w:r>
      <w:r w:rsidR="0023713A" w:rsidRPr="00FE7FBF">
        <w:rPr>
          <w:lang w:val="hr-HR"/>
        </w:rPr>
        <w:t>MBS: 0</w:t>
      </w:r>
      <w:r w:rsidR="0023713A">
        <w:rPr>
          <w:lang w:val="hr-HR"/>
        </w:rPr>
        <w:t>10017908</w:t>
      </w:r>
      <w:r w:rsidR="0023713A" w:rsidRPr="00FE7FBF">
        <w:rPr>
          <w:lang w:val="hr-HR"/>
        </w:rPr>
        <w:t xml:space="preserve">, OIB: </w:t>
      </w:r>
      <w:r w:rsidR="0023713A">
        <w:rPr>
          <w:lang w:val="hr-HR"/>
        </w:rPr>
        <w:t>52820456180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5B26F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23713A">
        <w:rPr>
          <w:rFonts w:cs="Times New Roman" w:eastAsia="Times New Roman" w:hAnsi="Times New Roman" w:ascii="Times New Roman"/>
          <w:sz w:val="24"/>
          <w:szCs w:val="24"/>
          <w:lang w:eastAsia="hr-HR"/>
        </w:rPr>
        <w:t>10,00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23713A" w:rsidP="00CA6F86" w:rsidR="0023713A">
      <w:pPr>
        <w:jc w:val="center"/>
        <w:rPr>
          <w:szCs w:val="24"/>
          <w:lang w:val="hr-HR"/>
        </w:rPr>
      </w:pPr>
    </w:p>
    <w:p w:rsidRDefault="0023713A" w:rsidP="00CA6F86" w:rsidR="0023713A">
      <w:pPr>
        <w:jc w:val="center"/>
        <w:rPr>
          <w:szCs w:val="24"/>
          <w:lang w:val="hr-HR"/>
        </w:rPr>
      </w:pPr>
    </w:p>
    <w:p w:rsidRDefault="0023713A" w:rsidP="00CA6F86" w:rsidR="0023713A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177126">
        <w:rPr>
          <w:szCs w:val="24"/>
          <w:lang w:val="hr-HR"/>
        </w:rPr>
        <w:t>2</w:t>
      </w:r>
      <w:r w:rsidR="0023713A">
        <w:rPr>
          <w:szCs w:val="24"/>
          <w:lang w:val="hr-HR"/>
        </w:rPr>
        <w:t>26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71DD3">
        <w:rPr>
          <w:szCs w:val="24"/>
          <w:lang w:val="hr-HR"/>
        </w:rPr>
        <w:t>1</w:t>
      </w:r>
      <w:r w:rsidR="00505114">
        <w:rPr>
          <w:szCs w:val="24"/>
          <w:lang w:val="hr-HR"/>
        </w:rPr>
        <w:t>2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 </w:t>
      </w:r>
      <w:r w:rsidR="000A3975">
        <w:rPr>
          <w:szCs w:val="24"/>
          <w:lang w:val="hr-HR"/>
        </w:rPr>
        <w:t>30</w:t>
      </w:r>
      <w:r w:rsidR="00CA6F86" w:rsidRPr="00FE7FBF">
        <w:rPr>
          <w:szCs w:val="24"/>
          <w:lang w:val="hr-HR"/>
        </w:rPr>
        <w:t>. prosinca 2015.</w:t>
      </w: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09624A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</w:t>
      </w:r>
      <w:r w:rsidR="0023713A">
        <w:rPr>
          <w:szCs w:val="24"/>
          <w:lang w:val="hr-HR"/>
        </w:rPr>
        <w:t>im</w:t>
      </w:r>
      <w:r w:rsidRPr="00FE7FBF">
        <w:rPr>
          <w:szCs w:val="24"/>
          <w:lang w:val="hr-HR"/>
        </w:rPr>
        <w:t xml:space="preserve"> zastupni</w:t>
      </w:r>
      <w:r w:rsidR="0023713A">
        <w:rPr>
          <w:szCs w:val="24"/>
          <w:lang w:val="hr-HR"/>
        </w:rPr>
        <w:t>cima</w:t>
      </w:r>
      <w:r w:rsidRPr="00FE7FBF">
        <w:rPr>
          <w:szCs w:val="24"/>
          <w:lang w:val="hr-HR"/>
        </w:rPr>
        <w:t xml:space="preserve">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177126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 </w:t>
      </w:r>
      <w:r w:rsidR="000A3975">
        <w:rPr>
          <w:szCs w:val="24"/>
          <w:lang w:val="hr-HR"/>
        </w:rPr>
        <w:t>30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73A" w:rsidR="00CB273A">
      <w:r>
        <w:separator/>
      </w:r>
    </w:p>
  </w:endnote>
  <w:endnote w:id="0" w:type="continuationSeparator">
    <w:p w:rsidRDefault="00CB273A" w:rsidR="00CB2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73A" w:rsidR="00CB273A">
      <w:r>
        <w:separator/>
      </w:r>
    </w:p>
  </w:footnote>
  <w:footnote w:id="0" w:type="continuationSeparator">
    <w:p w:rsidRDefault="00CB273A" w:rsidR="00CB2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543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23713A">
      <w:t>226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768B"/>
    <w:rsid w:val="001D7388"/>
    <w:rsid w:val="001D7BED"/>
    <w:rsid w:val="001E549B"/>
    <w:rsid w:val="001F3C9B"/>
    <w:rsid w:val="00213DD9"/>
    <w:rsid w:val="002221FF"/>
    <w:rsid w:val="00223A6B"/>
    <w:rsid w:val="0023713A"/>
    <w:rsid w:val="00271286"/>
    <w:rsid w:val="002733CA"/>
    <w:rsid w:val="002D71C4"/>
    <w:rsid w:val="002E40D3"/>
    <w:rsid w:val="002F57A6"/>
    <w:rsid w:val="00301C2E"/>
    <w:rsid w:val="00306847"/>
    <w:rsid w:val="00310579"/>
    <w:rsid w:val="003303CB"/>
    <w:rsid w:val="00340357"/>
    <w:rsid w:val="00340A2E"/>
    <w:rsid w:val="0034365E"/>
    <w:rsid w:val="00357225"/>
    <w:rsid w:val="00360085"/>
    <w:rsid w:val="00362FCC"/>
    <w:rsid w:val="00367C12"/>
    <w:rsid w:val="003856E4"/>
    <w:rsid w:val="003A233F"/>
    <w:rsid w:val="003B6296"/>
    <w:rsid w:val="003D515F"/>
    <w:rsid w:val="00400DCA"/>
    <w:rsid w:val="00411530"/>
    <w:rsid w:val="004368C8"/>
    <w:rsid w:val="00481174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E7F6D"/>
    <w:rsid w:val="005F51FA"/>
    <w:rsid w:val="00602B0B"/>
    <w:rsid w:val="00606637"/>
    <w:rsid w:val="00610074"/>
    <w:rsid w:val="006425FF"/>
    <w:rsid w:val="00644231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441A3"/>
    <w:rsid w:val="0076259E"/>
    <w:rsid w:val="007A1F6A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5212"/>
    <w:rsid w:val="00894A7D"/>
    <w:rsid w:val="008E0172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86E27"/>
    <w:rsid w:val="00997840"/>
    <w:rsid w:val="009C431F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1543B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73A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55D53"/>
    <w:rsid w:val="00E672E5"/>
    <w:rsid w:val="00E83A47"/>
    <w:rsid w:val="00E870EC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5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4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43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4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4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5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4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43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4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4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St-226/2015-3</izvorni_sadrzaj>
    <derivirana_varijabla naziv="DomainObject.Oznaka_1">St-226/2015-3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St-226/2015</izvorni_sadrzaj>
    <derivirana_varijabla naziv="DomainObject.Predmet.OznakaBroj_1">St-226/2015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IMING-EXPORT IMPORT društvo s ograničenom odgovornošću za projektiranje, inženjering, instalacijske radove i trgovinu, Bjelovar</izvorni_sadrzaj>
    <derivirana_varijabla naziv="DomainObject.Predmet.ProtustrankaFormated_1">  IMING-EXPORT IMPORT društvo s ograničenom odgovornošću za projektiranje, inženjering, instalacijske radove i trgovinu, Bjelovar</derivirana_varijabla>
  </DomainObject.Predmet.ProtustrankaFormated>
  <DomainObject.Predmet.ProtustrankaFormatedOIB>
    <izvorni_sadrzaj>  IMING-EXPORT IMPORT društvo s ograničenom odgovornošću za projektiranje, inženjering, instalacijske radove i trgovinu, Bjelovar, OIB 52820456180</izvorni_sadrzaj>
    <derivirana_varijabla naziv="DomainObject.Predmet.ProtustrankaFormatedOIB_1">  IMING-EXPORT IMPORT društvo s ograničenom odgovornošću za projektiranje, inženjering, instalacijske radove i trgovinu, Bjelovar, OIB 52820456180</derivirana_varijabla>
  </DomainObject.Predmet.ProtustrankaFormatedOIB>
  <DomainObject.Predmet.ProtustrankaFormatedWithAdress>
    <izvorni_sadrzaj> IMING-EXPORT IMPORT društvo s ograničenom odgovornošću za projektiranje, inženjering, instalacijske radove i trgovinu, Bjelovar, Ulica Franjevačka 15, 43000 Bjelovar</izvorni_sadrzaj>
    <derivirana_varijabla naziv="DomainObject.Predmet.ProtustrankaFormatedWithAdress_1"> IMING-EXPORT IMPORT društvo s ograničenom odgovornošću za projektiranje, inženjering, instalacijske radove i trgovinu, Bjelovar, Ulica Franjevačka 15, 43000 Bjelovar</derivirana_varijabla>
  </DomainObject.Predmet.ProtustrankaFormatedWithAdress>
  <DomainObject.Predmet.ProtustrankaFormatedWithAdressOIB>
    <izvorni_sadrzaj> IMING-EXPORT IMPORT društvo s ograničenom odgovornošću za projektiranje, inženjering, instalacijske radove i trgovinu, Bjelovar, OIB 52820456180, Ulica Franjevačka 15, 43000 Bjelovar</izvorni_sadrzaj>
    <derivirana_varijabla naziv="DomainObject.Predmet.ProtustrankaFormatedWithAdressOIB_1"> IMING-EXPORT IMPORT društvo s ograničenom odgovornošću za projektiranje, inženjering, instalacijske radove i trgovinu, Bjelovar, OIB 52820456180, Ulica Franjevačka 15, 43000 Bjelovar</derivirana_varijabla>
  </DomainObject.Predmet.ProtustrankaFormatedWithAdressOIB>
  <DomainObject.Predmet.ProtustrankaWithAdress>
    <izvorni_sadrzaj>IMING-EXPORT IMPORT društvo s ograničenom odgovornošću za projektiranje, inženjering, instalacijske radove i trgovinu, Bjelovar Ulica Franjevačka 15, 43000 Bjelovar</izvorni_sadrzaj>
    <derivirana_varijabla naziv="DomainObject.Predmet.ProtustrankaWithAdress_1">IMING-EXPORT IMPORT društvo s ograničenom odgovornošću za projektiranje, inženjering, instalacijske radove i trgovinu, Bjelovar Ulica Franjevačka 15, 43000 Bjelovar</derivirana_varijabla>
  </DomainObject.Predmet.ProtustrankaWithAdress>
  <DomainObject.Predmet.ProtustrankaWithAdressOIB>
    <izvorni_sadrzaj>IMING-EXPORT IMPORT društvo s ograničenom odgovornošću za projektiranje, inženjering, instalacijske radove i trgovinu, Bjelovar, OIB 52820456180, Ulica Franjevačka 15, 43000 Bjelovar</izvorni_sadrzaj>
    <derivirana_varijabla naziv="DomainObject.Predmet.ProtustrankaWithAdressOIB_1">IMING-EXPORT IMPORT društvo s ograničenom odgovornošću za projektiranje, inženjering, instalacijske radove i trgovinu, Bjelovar, OIB 52820456180, Ulica Franjevačka 15, 43000 Bjelovar</derivirana_varijabla>
  </DomainObject.Predmet.ProtustrankaWithAdressOIB>
  <DomainObject.Predmet.ProtustrankaNazivFormated>
    <izvorni_sadrzaj>IMING-EXPORT IMPORT društvo s ograničenom odgovornošću za projektiranje, inženjering, instalacijske radove i trgovinu, Bjelovar</izvorni_sadrzaj>
    <derivirana_varijabla naziv="DomainObject.Predmet.ProtustrankaNazivFormated_1">IMING-EXPORT IMPORT društvo s ograničenom odgovornošću za projektiranje, inženjering, instalacijske radove i trgovinu, Bjelovar</derivirana_varijabla>
  </DomainObject.Predmet.ProtustrankaNazivFormated>
  <DomainObject.Predmet.ProtustrankaNazivFormatedOIB>
    <izvorni_sadrzaj>IMING-EXPORT IMPORT društvo s ograničenom odgovornošću za projektiranje, inženjering, instalacijske radove i trgovinu, Bjelovar, OIB 52820456180</izvorni_sadrzaj>
    <derivirana_varijabla naziv="DomainObject.Predmet.ProtustrankaNazivFormatedOIB_1">IMING-EXPORT IMPORT društvo s ograničenom odgovornošću za projektiranje, inženjering, instalacijske radove i trgovinu, Bjelovar, OIB 52820456180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IMING-EXPORT IMPORT društvo s ograničenom odgovornošću za projektiranje, inženjering, instalacijske radove i trgovinu, Bjelovar</item>
    </izvorni_sadrzaj>
    <derivirana_varijabla naziv="DomainObject.Predmet.ProtuStrankaListFormated_1">
      <item>IMING-EXPORT IMPORT društvo s ograničenom odgovornošću za projektiranje, inženjering, instalacijske radove i trgovinu, Bjelovar</item>
    </derivirana_varijabla>
  </DomainObject.Predmet.ProtuStrankaListFormated>
  <DomainObject.Predmet.ProtuStrankaListFormatedOIB>
    <izvorni_sadrzaj>
      <item>IMING-EXPORT IMPORT društvo s ograničenom odgovornošću za projektiranje, inženjering, instalacijske radove i trgovinu, Bjelovar, OIB 52820456180</item>
    </izvorni_sadrzaj>
    <derivirana_varijabla naziv="DomainObject.Predmet.ProtuStrankaListFormatedOIB_1">
      <item>IMING-EXPORT IMPORT društvo s ograničenom odgovornošću za projektiranje, inženjering, instalacijske radove i trgovinu, Bjelovar, OIB 52820456180</item>
    </derivirana_varijabla>
  </DomainObject.Predmet.ProtuStrankaListFormatedOIB>
  <DomainObject.Predmet.ProtuStrankaListFormatedWithAdress>
    <izvorni_sadrzaj>
      <item>IMING-EXPORT IMPORT društvo s ograničenom odgovornošću za projektiranje, inženjering, instalacijske radove i trgovinu, Bjelovar, Ulica Franjevačka 15, 43000 Bjelovar</item>
    </izvorni_sadrzaj>
    <derivirana_varijabla naziv="DomainObject.Predmet.ProtuStrankaListFormatedWithAdress_1">
      <item>IMING-EXPORT IMPORT društvo s ograničenom odgovornošću za projektiranje, inženjering, instalacijske radove i trgovinu, Bjelovar, Ulica Franjevačka 15, 43000 Bjelovar</item>
    </derivirana_varijabla>
  </DomainObject.Predmet.ProtuStrankaListFormatedWithAdress>
  <DomainObject.Predmet.ProtuStrankaListFormatedWithAdressOIB>
    <izvorni_sadrzaj>
      <item>IMING-EXPORT IMPORT društvo s ograničenom odgovornošću za projektiranje, inženjering, instalacijske radove i trgovinu, Bjelovar, OIB 52820456180, Ulica Franjevačka 15, 43000 Bjelovar</item>
    </izvorni_sadrzaj>
    <derivirana_varijabla naziv="DomainObject.Predmet.ProtuStrankaListFormatedWithAdressOIB_1">
      <item>IMING-EXPORT IMPORT društvo s ograničenom odgovornošću za projektiranje, inženjering, instalacijske radove i trgovinu, Bjelovar, OIB 52820456180, Ulica Franjevačka 15, 43000 Bjelovar</item>
    </derivirana_varijabla>
  </DomainObject.Predmet.ProtuStrankaListFormatedWithAdressOIB>
  <DomainObject.Predmet.ProtuStrankaListNazivFormated>
    <izvorni_sadrzaj>
      <item>IMING-EXPORT IMPORT društvo s ograničenom odgovornošću za projektiranje, inženjering, instalacijske radove i trgovinu, Bjelovar</item>
    </izvorni_sadrzaj>
    <derivirana_varijabla naziv="DomainObject.Predmet.ProtuStrankaListNazivFormated_1">
      <item>IMING-EXPORT IMPORT društvo s ograničenom odgovornošću za projektiranje, inženjering, instalacijske radove i trgovinu, Bjelovar</item>
    </derivirana_varijabla>
  </DomainObject.Predmet.ProtuStrankaListNazivFormated>
  <DomainObject.Predmet.ProtuStrankaListNazivFormatedOIB>
    <izvorni_sadrzaj>
      <item>IMING-EXPORT IMPORT društvo s ograničenom odgovornošću za projektiranje, inženjering, instalacijske radove i trgovinu, Bjelovar, OIB 52820456180</item>
    </izvorni_sadrzaj>
    <derivirana_varijabla naziv="DomainObject.Predmet.ProtuStrankaListNazivFormatedOIB_1">
      <item>IMING-EXPORT IMPORT društvo s ograničenom odgovornošću za projektiranje, inženjering, instalacijske radove i trgovinu, Bjelovar, OIB 52820456180</item>
    </derivirana_varijabla>
  </DomainObject.Predmet.ProtuStrankaListNazivFormatedOIB>
  <DomainObject.Predmet.OstaliListFormated>
    <izvorni_sadrzaj>
      <item>JASMINKO JEŽIĆ</item>
      <item>JURAJ ŽIVKOVIĆ</item>
    </izvorni_sadrzaj>
    <derivirana_varijabla naziv="DomainObject.Predmet.OstaliListFormated_1">
      <item>JASMINKO JEŽIĆ</item>
      <item>JURAJ ŽIVKOVIĆ</item>
    </derivirana_varijabla>
  </DomainObject.Predmet.OstaliListFormated>
  <DomainObject.Predmet.OstaliListFormatedOIB>
    <izvorni_sadrzaj>
      <item>JASMINKO JEŽIĆ, OIB 87691871361</item>
      <item>JURAJ ŽIVKOVIĆ, OIB 08533442671</item>
    </izvorni_sadrzaj>
    <derivirana_varijabla naziv="DomainObject.Predmet.OstaliListFormatedOIB_1">
      <item>JASMINKO JEŽIĆ, OIB 87691871361</item>
      <item>JURAJ ŽIVKOVIĆ, OIB 08533442671</item>
    </derivirana_varijabla>
  </DomainObject.Predmet.OstaliListFormatedOIB>
  <DomainObject.Predmet.OstaliListFormatedWithAdress>
    <izvorni_sadrzaj>
      <item>JASMINKO JEŽIĆ, Antuna Mihanovića 8/B, 43000 Bjelovar</item>
      <item>JURAJ ŽIVKOVIĆ, Andrije Mohorovičića 31, 43000 Bjelovar</item>
    </izvorni_sadrzaj>
    <derivirana_varijabla naziv="DomainObject.Predmet.OstaliListFormatedWithAdress_1">
      <item>JASMINKO JEŽIĆ, Antuna Mihanovića 8/B, 43000 Bjelovar</item>
      <item>JURAJ ŽIVKOVIĆ, Andrije Mohorovičića 31, 43000 Bjelovar</item>
    </derivirana_varijabla>
  </DomainObject.Predmet.OstaliListFormatedWithAdress>
  <DomainObject.Predmet.OstaliListFormatedWithAdressOIB>
    <izvorni_sadrzaj>
      <item>JASMINKO JEŽIĆ, OIB 87691871361, Antuna Mihanovića 8/B, 43000 Bjelovar</item>
      <item>JURAJ ŽIVKOVIĆ, OIB 08533442671, Andrije Mohorovičića 31, 43000 Bjelovar</item>
    </izvorni_sadrzaj>
    <derivirana_varijabla naziv="DomainObject.Predmet.OstaliListFormatedWithAdressOIB_1">
      <item>JASMINKO JEŽIĆ, OIB 87691871361, Antuna Mihanovića 8/B, 43000 Bjelovar</item>
      <item>JURAJ ŽIVKOVIĆ, OIB 08533442671, Andrije Mohorovičića 31, 43000 Bjelovar</item>
    </derivirana_varijabla>
  </DomainObject.Predmet.OstaliListFormatedWithAdressOIB>
  <DomainObject.Predmet.OstaliListNazivFormated>
    <izvorni_sadrzaj>
      <item>JASMINKO JEŽIĆ</item>
      <item>JURAJ ŽIVKOVIĆ</item>
    </izvorni_sadrzaj>
    <derivirana_varijabla naziv="DomainObject.Predmet.OstaliListNazivFormated_1">
      <item>JASMINKO JEŽIĆ</item>
      <item>JURAJ ŽIVKOVIĆ</item>
    </derivirana_varijabla>
  </DomainObject.Predmet.OstaliListNazivFormated>
  <DomainObject.Predmet.OstaliListNazivFormatedOIB>
    <izvorni_sadrzaj>
      <item>JASMINKO JEŽIĆ, OIB 87691871361</item>
      <item>JURAJ ŽIVKOVIĆ, OIB 08533442671</item>
    </izvorni_sadrzaj>
    <derivirana_varijabla naziv="DomainObject.Predmet.OstaliListNazivFormatedOIB_1">
      <item>JASMINKO JEŽIĆ, OIB 87691871361</item>
      <item>JURAJ ŽIVKOVIĆ, OIB 08533442671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St-226/2015-3</izvorni_sadrzaj>
    <derivirana_varijabla naziv="DomainObject.PoslovniBrojDokumenta_1">St-226/2015-3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IMING-EXPORT IMPORT društvo s ograničenom odgovornošću za projektiranje, inženjering, instalacijske radove i trgovinu, Bjelovar</izvorni_sadrzaj>
    <derivirana_varijabla naziv="DomainObject.Predmet.ProtustrankaIDrugi_1">IMING-EXPORT IMPORT društvo s ograničenom odgovornošću za projektiranje, inženjering, instalacijske radove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IMING-EXPORT IMPORT društvo s ograničenom odgovornošću za projektiranje, inženjering, instalacijske radove i trgovinu, Bjelovar, OIB 52820456180, Ulica Franjevačka 15, 43000 Bjelovar</izvorni_sadrzaj>
    <derivirana_varijabla naziv="DomainObject.Predmet.ProtustrankaIDrugiAdressOIB_1">IMING-EXPORT IMPORT društvo s ograničenom odgovornošću za projektiranje, inženjering, instalacijske radove i trgovinu, Bjelovar, OIB 52820456180, Ulica Franjevačka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IMING-EXPORT IMPORT društvo s ograničenom odgovornošću za projektiranje, inženjering, instalacijske radove i trgovinu, Bjelovar</item>
      <item>JASMINKO JEŽIĆ</item>
      <item>JURAJ ŽIVKOVIĆ</item>
    </izvorni_sadrzaj>
    <derivirana_varijabla naziv="DomainObject.Predmet.SudioniciListNaziv_1">
      <item>FINA, RC ZAGREB, Podružnica Bjelovar</item>
      <item>IMING-EXPORT IMPORT društvo s ograničenom odgovornošću za projektiranje, inženjering, instalacijske radove i trgovinu, Bjelovar</item>
      <item>JASMINKO JEŽIĆ</item>
      <item>JURAJ ŽIVKOVIĆ</item>
    </derivirana_varijabla>
  </DomainObject.Predmet.SudioniciListNaziv>
  <DomainObject.Predmet.SudioniciListAdressOIB>
    <izvorni_sadrzaj>
      <item>FINA, RC ZAGREB, Podružnica Bjelovar, OIB 85821130368, F. Supila 4,43000 Bjelovar</item>
      <item>IMING-EXPORT IMPORT društvo s ograničenom odgovornošću za projektiranje, inženjering, instalacijske radove i trgovinu, Bjelovar, OIB 52820456180, Ulica Franjevačka 15,43000 Bjelovar</item>
      <item>JASMINKO JEŽIĆ, OIB 87691871361, Antuna Mihanovića 8/B,43000 Bjelovar</item>
      <item>JURAJ ŽIVKOVIĆ, OIB 08533442671, Andrije Mohorovičića 31,43000 Bjelovar</item>
    </izvorni_sadrzaj>
    <derivirana_varijabla naziv="DomainObject.Predmet.SudioniciListAdressOIB_1">
      <item>FINA, RC ZAGREB, Podružnica Bjelovar, OIB 85821130368, F. Supila 4,43000 Bjelovar</item>
      <item>IMING-EXPORT IMPORT društvo s ograničenom odgovornošću za projektiranje, inženjering, instalacijske radove i trgovinu, Bjelovar, OIB 52820456180, Ulica Franjevačka 15,43000 Bjelovar</item>
      <item>JASMINKO JEŽIĆ, OIB 87691871361, Antuna Mihanovića 8/B,43000 Bjelovar</item>
      <item>JURAJ ŽIVKOVIĆ, OIB 08533442671, Andrije Mohorovičića 31,43000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52820456180</item>
      <item>, OIB 87691871361</item>
      <item>, OIB 08533442671</item>
    </izvorni_sadrzaj>
    <derivirana_varijabla naziv="DomainObject.Predmet.SudioniciListNazivOIB_1">
      <item>, OIB 85821130368</item>
      <item>, OIB 52820456180</item>
      <item>, OIB 87691871361</item>
      <item>, OIB 08533442671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F7CA7-255A-4A0D-8FA5-1DBE65D3D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730</properties:Words>
  <properties:Characters>4008</properties:Characters>
  <properties:Lines>114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2015-12-30T08:38:00Z</dcterms:created>
  <dc:creator>553y7k3</dc:creator>
  <cp:lastModifiedBy>Suzana Sabljić</cp:lastModifiedBy>
  <cp:lastPrinted>2015-12-30T08:28:00Z</cp:lastPrinted>
  <dcterms:modified xmlns:xsi="http://www.w3.org/2001/XMLSchema-instance" xsi:type="dcterms:W3CDTF">2015-12-30T08:43:00Z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