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bddac" w14:paraId="08bddac"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2738E0">
        <w:rPr>
          <w:rFonts w:hAnsi="Times New Roman" w:ascii="Times New Roman"/>
          <w:szCs w:val="24"/>
          <w:lang w:val="hr-HR"/>
        </w:rPr>
        <w:t>3329</w:t>
      </w:r>
      <w:r w:rsidR="00DE437A">
        <w:rPr>
          <w:rFonts w:hAnsi="Times New Roman" w:ascii="Times New Roman"/>
          <w:szCs w:val="24"/>
          <w:lang w:val="hr-HR"/>
        </w:rPr>
        <w:t>/16</w:t>
      </w:r>
      <w:r w:rsidR="00E9041F">
        <w:rPr>
          <w:rFonts w:hAnsi="Times New Roman" w:ascii="Times New Roman"/>
          <w:szCs w:val="24"/>
          <w:lang w:val="hr-HR"/>
        </w:rPr>
        <w:t>-15</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195F0A">
      <w:pPr>
        <w:jc w:val="both"/>
        <w:rPr>
          <w:rFonts w:hAnsi="Times New Roman" w:ascii="Times New Roman"/>
          <w:szCs w:val="24"/>
          <w:lang w:val="hr-HR"/>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dužnikom </w:t>
      </w:r>
      <w:r w:rsidR="00195F0A" w:rsidRPr="00195F0A">
        <w:rPr>
          <w:rFonts w:hAnsi="Times New Roman" w:ascii="Times New Roman"/>
          <w:lang w:val="pt-BR"/>
        </w:rPr>
        <w:t xml:space="preserve">PAN – PELL j.d.o.o., Zagreb, Lelijski odvojak 11, OIB: </w:t>
      </w:r>
      <w:r w:rsidR="00195F0A" w:rsidRPr="00195F0A">
        <w:rPr>
          <w:rFonts w:hAnsi="Times New Roman" w:ascii="Times New Roman"/>
        </w:rPr>
        <w:t>97916769985</w:t>
      </w:r>
      <w:r w:rsidR="00D4254F" w:rsidRPr="00195F0A">
        <w:rPr>
          <w:rFonts w:hAnsi="Times New Roman" w:ascii="Times New Roman"/>
          <w:lang w:val="hr-HR"/>
        </w:rPr>
        <w:t>,</w:t>
      </w:r>
      <w:r w:rsidR="00464CAD" w:rsidRPr="00195F0A">
        <w:rPr>
          <w:rFonts w:hAnsi="Times New Roman" w:ascii="Times New Roman"/>
          <w:szCs w:val="24"/>
          <w:lang w:val="hr-HR"/>
        </w:rPr>
        <w:t xml:space="preserve"> </w:t>
      </w:r>
      <w:r w:rsidR="00EF187B" w:rsidRPr="00195F0A">
        <w:rPr>
          <w:rFonts w:hAnsi="Times New Roman" w:ascii="Times New Roman"/>
          <w:szCs w:val="24"/>
          <w:lang w:val="hr-HR"/>
        </w:rPr>
        <w:t>30</w:t>
      </w:r>
      <w:r w:rsidR="00464CAD" w:rsidRPr="00195F0A">
        <w:rPr>
          <w:rFonts w:hAnsi="Times New Roman" w:ascii="Times New Roman"/>
          <w:szCs w:val="24"/>
          <w:lang w:val="hr-HR"/>
        </w:rPr>
        <w:t xml:space="preserve">. </w:t>
      </w:r>
      <w:r w:rsidR="00754878" w:rsidRPr="00195F0A">
        <w:rPr>
          <w:rFonts w:hAnsi="Times New Roman" w:ascii="Times New Roman"/>
          <w:szCs w:val="24"/>
          <w:lang w:val="hr-HR"/>
        </w:rPr>
        <w:t>svibnja</w:t>
      </w:r>
      <w:r w:rsidR="00464CAD" w:rsidRPr="00195F0A">
        <w:rPr>
          <w:rFonts w:hAnsi="Times New Roman" w:ascii="Times New Roman"/>
          <w:szCs w:val="24"/>
          <w:lang w:val="hr-HR"/>
        </w:rPr>
        <w:t xml:space="preserve"> 2017.,</w:t>
      </w:r>
    </w:p>
    <w:p w:rsidRDefault="004B6C33" w:rsidP="00997BA9" w:rsidR="004B6C33" w:rsidRPr="00195F0A">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0B2447" w:rsidRPr="00195F0A">
        <w:rPr>
          <w:rFonts w:hAnsi="Times New Roman" w:ascii="Times New Roman"/>
          <w:lang w:val="pt-BR"/>
        </w:rPr>
        <w:t xml:space="preserve">PAN – PELL j.d.o.o., Zagreb, Lelijski odvojak 11, OIB: </w:t>
      </w:r>
      <w:r w:rsidR="000B2447" w:rsidRPr="00195F0A">
        <w:rPr>
          <w:rFonts w:hAnsi="Times New Roman" w:ascii="Times New Roman"/>
        </w:rPr>
        <w:t>97916769985</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EF187B">
        <w:rPr>
          <w:rFonts w:hAnsi="Times New Roman" w:ascii="Times New Roman"/>
          <w:szCs w:val="24"/>
          <w:lang w:val="hr-HR"/>
        </w:rPr>
        <w:t>30</w:t>
      </w:r>
      <w:r w:rsidR="008C3BC6" w:rsidRPr="00732FFF">
        <w:rPr>
          <w:rFonts w:hAnsi="Times New Roman" w:ascii="Times New Roman"/>
          <w:szCs w:val="24"/>
          <w:lang w:val="hr-HR"/>
        </w:rPr>
        <w:t xml:space="preserve">. svibnja 2017. u </w:t>
      </w:r>
      <w:r w:rsidR="00EF187B">
        <w:rPr>
          <w:rFonts w:hAnsi="Times New Roman" w:ascii="Times New Roman"/>
          <w:szCs w:val="24"/>
          <w:lang w:val="hr-HR"/>
        </w:rPr>
        <w:t>15</w:t>
      </w:r>
      <w:r w:rsidR="008C3BC6" w:rsidRPr="00732FFF">
        <w:rPr>
          <w:rFonts w:hAnsi="Times New Roman" w:ascii="Times New Roman"/>
          <w:szCs w:val="24"/>
          <w:lang w:val="hr-HR"/>
        </w:rPr>
        <w:t>,00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613B57">
        <w:rPr>
          <w:rFonts w:hAnsi="Times New Roman" w:ascii="Times New Roman"/>
          <w:szCs w:val="24"/>
        </w:rPr>
        <w:t xml:space="preserve">Nikola Jakir, Zagreb, </w:t>
      </w:r>
      <w:r w:rsidR="0076755F">
        <w:rPr>
          <w:rFonts w:hAnsi="Times New Roman" w:ascii="Times New Roman"/>
          <w:szCs w:val="24"/>
        </w:rPr>
        <w:t xml:space="preserve">Vojina Bakića 10, OIB: </w:t>
      </w:r>
      <w:r w:rsidR="00F307C1">
        <w:rPr>
          <w:rFonts w:hAnsi="Times New Roman" w:ascii="Times New Roman"/>
          <w:szCs w:val="24"/>
        </w:rPr>
        <w:t>35440503043</w:t>
      </w:r>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A66A95" w:rsidRPr="00195F0A">
        <w:rPr>
          <w:rFonts w:hAnsi="Times New Roman" w:ascii="Times New Roman"/>
          <w:lang w:val="pt-BR"/>
        </w:rPr>
        <w:t xml:space="preserve">PAN – PELL j.d.o.o., Zagreb, Lelijski odvojak 11, OIB: </w:t>
      </w:r>
      <w:r w:rsidR="00A66A95" w:rsidRPr="00195F0A">
        <w:rPr>
          <w:rFonts w:hAnsi="Times New Roman" w:ascii="Times New Roman"/>
        </w:rPr>
        <w:t>97916769985</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C841FF" w:rsidR="00C841FF" w:rsidRPr="00731F38">
      <w:pPr>
        <w:ind w:firstLine="709"/>
        <w:jc w:val="both"/>
        <w:rPr>
          <w:rFonts w:hAnsi="Times New Roman" w:ascii="Times New Roman"/>
          <w:szCs w:val="24"/>
          <w:lang w:val="hr-HR"/>
        </w:rPr>
      </w:pPr>
      <w:r w:rsidRPr="00940579">
        <w:rPr>
          <w:rFonts w:hAnsi="Times New Roman" w:ascii="Times New Roman"/>
          <w:szCs w:val="24"/>
          <w:lang w:val="hr-HR"/>
        </w:rPr>
        <w:t xml:space="preserve">Financijska agencija podnijela je ovom sudu prijedlog za otvaranje stečajnog postupka nad </w:t>
      </w:r>
      <w:r w:rsidRPr="00DC675D">
        <w:rPr>
          <w:rFonts w:hAnsi="Times New Roman" w:ascii="Times New Roman"/>
          <w:szCs w:val="24"/>
          <w:lang w:val="hr-HR"/>
        </w:rPr>
        <w:t xml:space="preserve">dužnikom </w:t>
      </w:r>
      <w:r w:rsidR="00633D84" w:rsidRPr="00195F0A">
        <w:rPr>
          <w:rFonts w:hAnsi="Times New Roman" w:ascii="Times New Roman"/>
          <w:lang w:val="pt-BR"/>
        </w:rPr>
        <w:t xml:space="preserve">PAN – PELL j.d.o.o., Zagreb, Lelijski odvojak 11, OIB: </w:t>
      </w:r>
      <w:r w:rsidR="00633D84" w:rsidRPr="00195F0A">
        <w:rPr>
          <w:rFonts w:hAnsi="Times New Roman" w:ascii="Times New Roman"/>
        </w:rPr>
        <w:t>97916769985</w:t>
      </w:r>
      <w:r w:rsidR="00633D84" w:rsidRPr="00DC675D">
        <w:rPr>
          <w:rFonts w:hAnsi="Times New Roman" w:ascii="Times New Roman"/>
          <w:szCs w:val="24"/>
          <w:lang w:val="hr-HR"/>
        </w:rPr>
        <w:t xml:space="preserve"> </w:t>
      </w:r>
      <w:r w:rsidRPr="00DC675D">
        <w:rPr>
          <w:rFonts w:hAnsi="Times New Roman" w:ascii="Times New Roman"/>
          <w:szCs w:val="24"/>
          <w:lang w:val="hr-HR"/>
        </w:rPr>
        <w:t xml:space="preserve">(dalje: dužnik), na temelju odredbe čl. </w:t>
      </w:r>
      <w:r w:rsidR="008836AF">
        <w:rPr>
          <w:rFonts w:hAnsi="Times New Roman" w:ascii="Times New Roman"/>
          <w:szCs w:val="24"/>
          <w:lang w:val="hr-HR"/>
        </w:rPr>
        <w:t>110</w:t>
      </w:r>
      <w:r w:rsidR="00331292" w:rsidRPr="00DC675D">
        <w:rPr>
          <w:rFonts w:hAnsi="Times New Roman" w:ascii="Times New Roman"/>
          <w:szCs w:val="24"/>
          <w:lang w:val="hr-HR"/>
        </w:rPr>
        <w:t xml:space="preserve">. st. </w:t>
      </w:r>
      <w:r w:rsidR="008836AF">
        <w:rPr>
          <w:rFonts w:hAnsi="Times New Roman" w:ascii="Times New Roman"/>
          <w:szCs w:val="24"/>
          <w:lang w:val="hr-HR"/>
        </w:rPr>
        <w:t>1</w:t>
      </w:r>
      <w:r w:rsidRPr="00DC675D">
        <w:rPr>
          <w:rFonts w:hAnsi="Times New Roman" w:ascii="Times New Roman"/>
          <w:szCs w:val="24"/>
          <w:lang w:val="hr-HR"/>
        </w:rPr>
        <w:t xml:space="preserve">. Stečajnog zakona („Narodne novine“ broj 71/15, dalje: SZ). </w:t>
      </w:r>
      <w:r w:rsidR="00EB12F8" w:rsidRPr="00EB12F8">
        <w:rPr>
          <w:rFonts w:hAnsi="Times New Roman" w:ascii="Times New Roman"/>
          <w:lang w:val="hr-HR"/>
        </w:rPr>
        <w:t>U prijedlogu za otvaranje stečajnog postupka se u bitnome navodi kako je na dan 31. ožujka 2016. dužnik u očevidniku redoslijeda osnova za plaćanje imao evidentirane neizvršene osnove za plaćanje u neprekinutom razdoblju od 120 dana, u ukupnom iznosu od 20.725,00 kn, te je imao 1 zaposlenog.</w:t>
      </w:r>
    </w:p>
    <w:p w:rsidRDefault="003B0BD8" w:rsidP="00C841FF" w:rsidR="003B0BD8" w:rsidRPr="00731F38">
      <w:pPr>
        <w:ind w:firstLine="709"/>
        <w:jc w:val="both"/>
        <w:rPr>
          <w:rFonts w:hAnsi="Times New Roman" w:ascii="Times New Roman"/>
          <w:szCs w:val="24"/>
          <w:lang w:val="hr-HR"/>
        </w:rPr>
      </w:pPr>
    </w:p>
    <w:p w:rsidRDefault="001D329F" w:rsidP="001D329F" w:rsidR="001D329F">
      <w:pPr>
        <w:pStyle w:val="Tijeloteksta"/>
        <w:ind w:firstLine="708"/>
      </w:pPr>
      <w:r>
        <w:lastRenderedPageBreak/>
        <w:t xml:space="preserve">Rješenjem ovoga suda od 13. ožujka 2017. pokrenut je prethodni postupak nad dužnikom u skladu s odredbom čl. 115. st. 1. SZ-a, dok je 11. travnja 2017. održano ročište radi očitovanja o prijedlogu za otvaranje stečajnoga postupka, na koje nije pristupila uredno pozvana osoba ovlaštena za zastupanje dužnika Nikola Palić. </w:t>
      </w:r>
    </w:p>
    <w:p w:rsidRDefault="000D18BE" w:rsidP="00C841FF" w:rsidR="000D18BE">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AE61DF" w:rsidP="00AE61DF" w:rsidR="00AE61DF">
      <w:pPr>
        <w:ind w:firstLine="709"/>
        <w:jc w:val="both"/>
        <w:rPr>
          <w:rFonts w:hAnsi="Times New Roman" w:ascii="Times New Roman"/>
          <w:lang w:val="hr-HR"/>
        </w:rPr>
      </w:pPr>
      <w:r w:rsidRPr="00AE61DF">
        <w:rPr>
          <w:rFonts w:hAnsi="Times New Roman" w:ascii="Times New Roman"/>
          <w:lang w:val="hr-HR"/>
        </w:rPr>
        <w:t>Iz Potvrde o neizvršenim osnovama za plaćanje (list 5. spisa) proizlazi da u očevidniku o redoslijedu plaćanja dužnik ima evidentirane neizvršene osnove za plaćanje u neprekinutom razdoblju od 439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1B45A2" w:rsidP="00AE61DF" w:rsidR="001B45A2" w:rsidRPr="00AE61DF">
      <w:pPr>
        <w:ind w:firstLine="709"/>
        <w:jc w:val="both"/>
        <w:rPr>
          <w:rFonts w:hAnsi="Times New Roman" w:ascii="Times New Roman"/>
          <w:lang w:val="hr-HR"/>
        </w:rPr>
      </w:pPr>
    </w:p>
    <w:p w:rsidRDefault="00AE61DF" w:rsidP="00AE61DF" w:rsidR="000D18BE">
      <w:pPr>
        <w:ind w:firstLine="708"/>
        <w:jc w:val="both"/>
        <w:rPr>
          <w:rFonts w:hAnsi="Times New Roman" w:ascii="Times New Roman"/>
          <w:lang w:val="hr-HR"/>
        </w:rPr>
      </w:pPr>
      <w:r w:rsidRPr="00AE61DF">
        <w:rPr>
          <w:rFonts w:hAnsi="Times New Roman" w:ascii="Times New Roman"/>
          <w:lang w:val="hr-HR"/>
        </w:rPr>
        <w:t>Uvidom u dopis Ministarstva financija, Porezne uprave od 27. ožujka 2017. (list 15. spisa), koji je osoba ovlaštena za zastupanje dužnika Nikola Palić uredno primio uz zaključak ovoga suda od 28. ožujka 2017., utvrđeno je kako iz informacijskog sustava Porezne uprave i evidencije Porezne uprave bitne za oporezivanje proizlazi da dužnik ne posjeduje pokretnu odnosno nepokretnu imovinu. Osim toga, u podnesku od 7. travnja 2017. (list 18. spisa) osoba ovlaštena za za zastupanje dužnika Nikola Palić je potvrdio činjenice iz navedenog dopisa Porezne uprave te je izjavio kako dužnik ne posjeduje pokretnu odnosno nepokretnu imovinu.</w:t>
      </w:r>
      <w:r>
        <w:t xml:space="preserve"> </w:t>
      </w:r>
      <w:r w:rsidR="000D18BE" w:rsidRPr="008506FF">
        <w:rPr>
          <w:rFonts w:hAnsi="Times New Roman" w:ascii="Times New Roman"/>
          <w:szCs w:val="24"/>
          <w:lang w:val="hr-HR"/>
        </w:rPr>
        <w:t>Zbog toga su</w:t>
      </w:r>
      <w:r w:rsidR="0020659A" w:rsidRPr="008506FF">
        <w:rPr>
          <w:rFonts w:hAnsi="Times New Roman" w:ascii="Times New Roman"/>
          <w:szCs w:val="24"/>
          <w:lang w:val="hr-HR"/>
        </w:rPr>
        <w:t xml:space="preserve">, u skladu s odredbom čl. 132. st. 1. SZ-a, </w:t>
      </w:r>
      <w:r w:rsidR="00735268" w:rsidRPr="008506FF">
        <w:rPr>
          <w:rFonts w:hAnsi="Times New Roman" w:ascii="Times New Roman"/>
          <w:szCs w:val="24"/>
          <w:lang w:val="hr-HR"/>
        </w:rPr>
        <w:t xml:space="preserve">(pravomoćnim) </w:t>
      </w:r>
      <w:r w:rsidR="000D18BE" w:rsidRPr="008506FF">
        <w:rPr>
          <w:rFonts w:hAnsi="Times New Roman" w:ascii="Times New Roman"/>
          <w:szCs w:val="24"/>
          <w:lang w:val="hr-HR"/>
        </w:rPr>
        <w:t xml:space="preserve">rješenjem ovoga suda od </w:t>
      </w:r>
      <w:r w:rsidR="001B45A2">
        <w:rPr>
          <w:rFonts w:hAnsi="Times New Roman" w:ascii="Times New Roman"/>
          <w:lang w:val="hr-HR"/>
        </w:rPr>
        <w:t>12</w:t>
      </w:r>
      <w:r w:rsidR="000D18BE" w:rsidRPr="008506FF">
        <w:rPr>
          <w:rFonts w:hAnsi="Times New Roman" w:ascii="Times New Roman"/>
          <w:lang w:val="hr-HR"/>
        </w:rPr>
        <w:t xml:space="preserve">. </w:t>
      </w:r>
      <w:r w:rsidR="001B104F" w:rsidRPr="008506FF">
        <w:rPr>
          <w:rFonts w:hAnsi="Times New Roman" w:ascii="Times New Roman"/>
          <w:lang w:val="hr-HR"/>
        </w:rPr>
        <w:t>travnja</w:t>
      </w:r>
      <w:r w:rsidR="000D18BE" w:rsidRPr="008506FF">
        <w:rPr>
          <w:rFonts w:hAnsi="Times New Roman" w:ascii="Times New Roman"/>
          <w:lang w:val="hr-HR"/>
        </w:rPr>
        <w:t xml:space="preserve"> 2017. pozvane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predujmiti iznos od 20.000,00 kn 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55EEF">
        <w:rPr>
          <w:rFonts w:hAnsi="Times New Roman" w:ascii="Times New Roman"/>
          <w:lang w:val="hr-HR"/>
        </w:rPr>
        <w:t xml:space="preserve"> </w:t>
      </w:r>
      <w:r w:rsidR="0020659A">
        <w:rPr>
          <w:rFonts w:hAnsi="Times New Roman" w:ascii="Times New Roman"/>
          <w:lang w:val="hr-HR"/>
        </w:rPr>
        <w:t xml:space="preserve">e-oglasna ploča ovoga suda </w:t>
      </w:r>
      <w:r w:rsidR="00233F5E">
        <w:rPr>
          <w:rFonts w:hAnsi="Times New Roman" w:ascii="Times New Roman"/>
          <w:lang w:val="hr-HR"/>
        </w:rPr>
        <w:t>12</w:t>
      </w:r>
      <w:r w:rsidR="0020659A">
        <w:rPr>
          <w:rFonts w:hAnsi="Times New Roman" w:ascii="Times New Roman"/>
          <w:lang w:val="hr-HR"/>
        </w:rPr>
        <w:t>. travnja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E63A7D">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EF187B">
        <w:rPr>
          <w:rFonts w:hAnsi="Times New Roman" w:ascii="Times New Roman"/>
          <w:szCs w:val="24"/>
          <w:lang w:val="hr-HR"/>
        </w:rPr>
        <w:t>30</w:t>
      </w:r>
      <w:r w:rsidR="007D775A" w:rsidRPr="00B576D2">
        <w:rPr>
          <w:rFonts w:hAnsi="Times New Roman" w:ascii="Times New Roman"/>
          <w:szCs w:val="24"/>
          <w:lang w:val="hr-HR"/>
        </w:rPr>
        <w:t xml:space="preserve">. </w:t>
      </w:r>
      <w:r w:rsidR="00CD704E">
        <w:rPr>
          <w:rFonts w:hAnsi="Times New Roman" w:ascii="Times New Roman"/>
          <w:szCs w:val="24"/>
          <w:lang w:val="hr-HR"/>
        </w:rPr>
        <w:t>svibnja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E9041F">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E9041F" w:rsidP="00E9041F" w:rsidR="00E9041F">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E9041F" w:rsidP="00E9041F"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E9041F" w:rsidRPr="00E9041F">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2738E0">
          <w:rPr>
            <w:rFonts w:hAnsi="Times New Roman" w:ascii="Times New Roman"/>
          </w:rPr>
          <w:t>3329</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364E"/>
    <w:rsid w:val="00053F52"/>
    <w:rsid w:val="00074E79"/>
    <w:rsid w:val="00080F44"/>
    <w:rsid w:val="00082CF7"/>
    <w:rsid w:val="00095C65"/>
    <w:rsid w:val="000A23B5"/>
    <w:rsid w:val="000A3A6E"/>
    <w:rsid w:val="000A4F52"/>
    <w:rsid w:val="000A5EFF"/>
    <w:rsid w:val="000B1ABC"/>
    <w:rsid w:val="000B2447"/>
    <w:rsid w:val="000B609B"/>
    <w:rsid w:val="000B60E6"/>
    <w:rsid w:val="000B70BA"/>
    <w:rsid w:val="000B784F"/>
    <w:rsid w:val="000C47B3"/>
    <w:rsid w:val="000D11F2"/>
    <w:rsid w:val="000D18BE"/>
    <w:rsid w:val="000D21F5"/>
    <w:rsid w:val="000D7F28"/>
    <w:rsid w:val="000E236D"/>
    <w:rsid w:val="000E29DE"/>
    <w:rsid w:val="000E5A17"/>
    <w:rsid w:val="000F5459"/>
    <w:rsid w:val="00101756"/>
    <w:rsid w:val="001062F3"/>
    <w:rsid w:val="00112B50"/>
    <w:rsid w:val="00122ECB"/>
    <w:rsid w:val="00135BF3"/>
    <w:rsid w:val="00137338"/>
    <w:rsid w:val="00147562"/>
    <w:rsid w:val="00151FC8"/>
    <w:rsid w:val="0015560F"/>
    <w:rsid w:val="00182088"/>
    <w:rsid w:val="001849EC"/>
    <w:rsid w:val="001930AB"/>
    <w:rsid w:val="00195F0A"/>
    <w:rsid w:val="00197A15"/>
    <w:rsid w:val="001A0ADD"/>
    <w:rsid w:val="001B104F"/>
    <w:rsid w:val="001B341F"/>
    <w:rsid w:val="001B3811"/>
    <w:rsid w:val="001B45A2"/>
    <w:rsid w:val="001D13FF"/>
    <w:rsid w:val="001D329F"/>
    <w:rsid w:val="001D40DE"/>
    <w:rsid w:val="001E14AE"/>
    <w:rsid w:val="001E6252"/>
    <w:rsid w:val="001E6FA6"/>
    <w:rsid w:val="001E7DFE"/>
    <w:rsid w:val="001F0873"/>
    <w:rsid w:val="001F7BED"/>
    <w:rsid w:val="0020659A"/>
    <w:rsid w:val="002108B7"/>
    <w:rsid w:val="00217F5D"/>
    <w:rsid w:val="00233F5E"/>
    <w:rsid w:val="00236AF3"/>
    <w:rsid w:val="002552B7"/>
    <w:rsid w:val="00257C05"/>
    <w:rsid w:val="002651CB"/>
    <w:rsid w:val="002712ED"/>
    <w:rsid w:val="00271D51"/>
    <w:rsid w:val="002738E0"/>
    <w:rsid w:val="00280A5F"/>
    <w:rsid w:val="00295EEF"/>
    <w:rsid w:val="00297F0C"/>
    <w:rsid w:val="002A2C23"/>
    <w:rsid w:val="002A530D"/>
    <w:rsid w:val="002B3892"/>
    <w:rsid w:val="002B7D29"/>
    <w:rsid w:val="002D3C0F"/>
    <w:rsid w:val="002E1310"/>
    <w:rsid w:val="002F2EAA"/>
    <w:rsid w:val="00314802"/>
    <w:rsid w:val="00325193"/>
    <w:rsid w:val="00325C1E"/>
    <w:rsid w:val="0032654D"/>
    <w:rsid w:val="00331292"/>
    <w:rsid w:val="003340DB"/>
    <w:rsid w:val="0034238D"/>
    <w:rsid w:val="00361624"/>
    <w:rsid w:val="0036343F"/>
    <w:rsid w:val="00366203"/>
    <w:rsid w:val="00390896"/>
    <w:rsid w:val="003B0BD8"/>
    <w:rsid w:val="003B2493"/>
    <w:rsid w:val="003C6061"/>
    <w:rsid w:val="003D7189"/>
    <w:rsid w:val="003E29B0"/>
    <w:rsid w:val="00411055"/>
    <w:rsid w:val="0042162E"/>
    <w:rsid w:val="004310D4"/>
    <w:rsid w:val="00433292"/>
    <w:rsid w:val="004567D4"/>
    <w:rsid w:val="00464CAD"/>
    <w:rsid w:val="00465511"/>
    <w:rsid w:val="00480E62"/>
    <w:rsid w:val="00490466"/>
    <w:rsid w:val="00490F29"/>
    <w:rsid w:val="004A554D"/>
    <w:rsid w:val="004B0D46"/>
    <w:rsid w:val="004B6C33"/>
    <w:rsid w:val="004B7D8E"/>
    <w:rsid w:val="004C0DF2"/>
    <w:rsid w:val="004C47F4"/>
    <w:rsid w:val="004C4AD3"/>
    <w:rsid w:val="004D4CD1"/>
    <w:rsid w:val="004E0939"/>
    <w:rsid w:val="004F0ED3"/>
    <w:rsid w:val="004F1753"/>
    <w:rsid w:val="004F50FD"/>
    <w:rsid w:val="00500D3E"/>
    <w:rsid w:val="00503CF1"/>
    <w:rsid w:val="0052568D"/>
    <w:rsid w:val="0052713E"/>
    <w:rsid w:val="00532B71"/>
    <w:rsid w:val="00533789"/>
    <w:rsid w:val="00537BDA"/>
    <w:rsid w:val="00557CD9"/>
    <w:rsid w:val="00560B25"/>
    <w:rsid w:val="005662D7"/>
    <w:rsid w:val="00575D08"/>
    <w:rsid w:val="00576B23"/>
    <w:rsid w:val="00582C61"/>
    <w:rsid w:val="00591C1A"/>
    <w:rsid w:val="005940E9"/>
    <w:rsid w:val="005B1B7B"/>
    <w:rsid w:val="005F1AFA"/>
    <w:rsid w:val="005F79FE"/>
    <w:rsid w:val="00613B57"/>
    <w:rsid w:val="00614A16"/>
    <w:rsid w:val="00633D84"/>
    <w:rsid w:val="006356C5"/>
    <w:rsid w:val="00641732"/>
    <w:rsid w:val="00655203"/>
    <w:rsid w:val="00656019"/>
    <w:rsid w:val="006857A4"/>
    <w:rsid w:val="006A4D42"/>
    <w:rsid w:val="006B13DB"/>
    <w:rsid w:val="006C1E76"/>
    <w:rsid w:val="006D1D1A"/>
    <w:rsid w:val="006E4B7B"/>
    <w:rsid w:val="006F2512"/>
    <w:rsid w:val="006F4D9C"/>
    <w:rsid w:val="0070323E"/>
    <w:rsid w:val="007037F9"/>
    <w:rsid w:val="00707BE1"/>
    <w:rsid w:val="00713853"/>
    <w:rsid w:val="00716047"/>
    <w:rsid w:val="00722C2D"/>
    <w:rsid w:val="00723318"/>
    <w:rsid w:val="0072396A"/>
    <w:rsid w:val="00730EAB"/>
    <w:rsid w:val="00731F38"/>
    <w:rsid w:val="00732FFF"/>
    <w:rsid w:val="00735268"/>
    <w:rsid w:val="00736542"/>
    <w:rsid w:val="00751C7E"/>
    <w:rsid w:val="00754231"/>
    <w:rsid w:val="00754878"/>
    <w:rsid w:val="00760DE6"/>
    <w:rsid w:val="0076755F"/>
    <w:rsid w:val="0077099C"/>
    <w:rsid w:val="00775884"/>
    <w:rsid w:val="00784FF8"/>
    <w:rsid w:val="007A29F9"/>
    <w:rsid w:val="007A7B59"/>
    <w:rsid w:val="007C1120"/>
    <w:rsid w:val="007C2B5D"/>
    <w:rsid w:val="007C53C7"/>
    <w:rsid w:val="007D775A"/>
    <w:rsid w:val="007E0E87"/>
    <w:rsid w:val="007F4F73"/>
    <w:rsid w:val="008019CD"/>
    <w:rsid w:val="008158C9"/>
    <w:rsid w:val="00817217"/>
    <w:rsid w:val="00825EB5"/>
    <w:rsid w:val="0083146F"/>
    <w:rsid w:val="00831D26"/>
    <w:rsid w:val="0083323B"/>
    <w:rsid w:val="00836165"/>
    <w:rsid w:val="00840E3D"/>
    <w:rsid w:val="008506FF"/>
    <w:rsid w:val="008557E7"/>
    <w:rsid w:val="008658FB"/>
    <w:rsid w:val="00867F16"/>
    <w:rsid w:val="008800F8"/>
    <w:rsid w:val="008836AF"/>
    <w:rsid w:val="00893F57"/>
    <w:rsid w:val="00897A54"/>
    <w:rsid w:val="008A5CDE"/>
    <w:rsid w:val="008B30D1"/>
    <w:rsid w:val="008C3BC6"/>
    <w:rsid w:val="008D5425"/>
    <w:rsid w:val="008F4C87"/>
    <w:rsid w:val="008F6BD1"/>
    <w:rsid w:val="0091245D"/>
    <w:rsid w:val="009235FC"/>
    <w:rsid w:val="009302EB"/>
    <w:rsid w:val="00935487"/>
    <w:rsid w:val="00940579"/>
    <w:rsid w:val="00943F0B"/>
    <w:rsid w:val="00955E9E"/>
    <w:rsid w:val="00974C2D"/>
    <w:rsid w:val="00974E50"/>
    <w:rsid w:val="0097566B"/>
    <w:rsid w:val="00987982"/>
    <w:rsid w:val="00992F21"/>
    <w:rsid w:val="0099623A"/>
    <w:rsid w:val="00997BA9"/>
    <w:rsid w:val="009B13CE"/>
    <w:rsid w:val="009C1D6B"/>
    <w:rsid w:val="009E3F2F"/>
    <w:rsid w:val="009F0609"/>
    <w:rsid w:val="009F503C"/>
    <w:rsid w:val="009F5765"/>
    <w:rsid w:val="00A011C1"/>
    <w:rsid w:val="00A0636A"/>
    <w:rsid w:val="00A063B5"/>
    <w:rsid w:val="00A15412"/>
    <w:rsid w:val="00A15620"/>
    <w:rsid w:val="00A21251"/>
    <w:rsid w:val="00A30172"/>
    <w:rsid w:val="00A33025"/>
    <w:rsid w:val="00A3532D"/>
    <w:rsid w:val="00A44B37"/>
    <w:rsid w:val="00A6140A"/>
    <w:rsid w:val="00A61FDD"/>
    <w:rsid w:val="00A66A95"/>
    <w:rsid w:val="00A7532D"/>
    <w:rsid w:val="00A77A6F"/>
    <w:rsid w:val="00A92B4F"/>
    <w:rsid w:val="00A95334"/>
    <w:rsid w:val="00A97DF9"/>
    <w:rsid w:val="00AA1645"/>
    <w:rsid w:val="00AA2516"/>
    <w:rsid w:val="00AB30A2"/>
    <w:rsid w:val="00AB687F"/>
    <w:rsid w:val="00AB7883"/>
    <w:rsid w:val="00AC74C9"/>
    <w:rsid w:val="00AE2B9E"/>
    <w:rsid w:val="00AE61DF"/>
    <w:rsid w:val="00AF40B4"/>
    <w:rsid w:val="00B03169"/>
    <w:rsid w:val="00B07B03"/>
    <w:rsid w:val="00B13DE9"/>
    <w:rsid w:val="00B2463B"/>
    <w:rsid w:val="00B25B09"/>
    <w:rsid w:val="00B27509"/>
    <w:rsid w:val="00B358E7"/>
    <w:rsid w:val="00B54885"/>
    <w:rsid w:val="00B55EEF"/>
    <w:rsid w:val="00B576D2"/>
    <w:rsid w:val="00B71FF5"/>
    <w:rsid w:val="00B803C4"/>
    <w:rsid w:val="00B819F5"/>
    <w:rsid w:val="00B86524"/>
    <w:rsid w:val="00BA25F3"/>
    <w:rsid w:val="00BA273E"/>
    <w:rsid w:val="00BB2D96"/>
    <w:rsid w:val="00BF3B37"/>
    <w:rsid w:val="00C06C05"/>
    <w:rsid w:val="00C202D8"/>
    <w:rsid w:val="00C21419"/>
    <w:rsid w:val="00C4021E"/>
    <w:rsid w:val="00C4374F"/>
    <w:rsid w:val="00C56D4F"/>
    <w:rsid w:val="00C57CAF"/>
    <w:rsid w:val="00C65237"/>
    <w:rsid w:val="00C735DF"/>
    <w:rsid w:val="00C7390C"/>
    <w:rsid w:val="00C826FA"/>
    <w:rsid w:val="00C841FF"/>
    <w:rsid w:val="00CA2376"/>
    <w:rsid w:val="00CA52A3"/>
    <w:rsid w:val="00CA71B0"/>
    <w:rsid w:val="00CB3343"/>
    <w:rsid w:val="00CD1153"/>
    <w:rsid w:val="00CD2670"/>
    <w:rsid w:val="00CD691F"/>
    <w:rsid w:val="00CD704E"/>
    <w:rsid w:val="00CF21A3"/>
    <w:rsid w:val="00CF2939"/>
    <w:rsid w:val="00CF2B7C"/>
    <w:rsid w:val="00D26A08"/>
    <w:rsid w:val="00D4254F"/>
    <w:rsid w:val="00D44D4F"/>
    <w:rsid w:val="00D57488"/>
    <w:rsid w:val="00D73897"/>
    <w:rsid w:val="00D746D9"/>
    <w:rsid w:val="00D80E26"/>
    <w:rsid w:val="00D8773A"/>
    <w:rsid w:val="00D90A44"/>
    <w:rsid w:val="00D932D1"/>
    <w:rsid w:val="00D955F3"/>
    <w:rsid w:val="00DA2CDC"/>
    <w:rsid w:val="00DA563D"/>
    <w:rsid w:val="00DB29D2"/>
    <w:rsid w:val="00DB4528"/>
    <w:rsid w:val="00DB6292"/>
    <w:rsid w:val="00DC675D"/>
    <w:rsid w:val="00DC7FA5"/>
    <w:rsid w:val="00DD3838"/>
    <w:rsid w:val="00DD79AC"/>
    <w:rsid w:val="00DD7C95"/>
    <w:rsid w:val="00DE437A"/>
    <w:rsid w:val="00DF16F2"/>
    <w:rsid w:val="00DF190F"/>
    <w:rsid w:val="00DF5968"/>
    <w:rsid w:val="00DF5C12"/>
    <w:rsid w:val="00E0125A"/>
    <w:rsid w:val="00E15EF7"/>
    <w:rsid w:val="00E2156E"/>
    <w:rsid w:val="00E21DBB"/>
    <w:rsid w:val="00E34B8B"/>
    <w:rsid w:val="00E37677"/>
    <w:rsid w:val="00E43D20"/>
    <w:rsid w:val="00E51ACC"/>
    <w:rsid w:val="00E55BDB"/>
    <w:rsid w:val="00E578A4"/>
    <w:rsid w:val="00E63A7D"/>
    <w:rsid w:val="00E73E39"/>
    <w:rsid w:val="00E8598F"/>
    <w:rsid w:val="00E9041F"/>
    <w:rsid w:val="00EA23EA"/>
    <w:rsid w:val="00EB12F8"/>
    <w:rsid w:val="00EB1310"/>
    <w:rsid w:val="00EB57CC"/>
    <w:rsid w:val="00EE5750"/>
    <w:rsid w:val="00EE69E5"/>
    <w:rsid w:val="00EF187B"/>
    <w:rsid w:val="00F01628"/>
    <w:rsid w:val="00F05514"/>
    <w:rsid w:val="00F13F75"/>
    <w:rsid w:val="00F1400B"/>
    <w:rsid w:val="00F16B54"/>
    <w:rsid w:val="00F17423"/>
    <w:rsid w:val="00F20BD9"/>
    <w:rsid w:val="00F214F0"/>
    <w:rsid w:val="00F23A19"/>
    <w:rsid w:val="00F25613"/>
    <w:rsid w:val="00F307C1"/>
    <w:rsid w:val="00F32BA3"/>
    <w:rsid w:val="00F32F0D"/>
    <w:rsid w:val="00F360FE"/>
    <w:rsid w:val="00F36C0F"/>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E0A25"/>
    <w:rsid w:val="00FE69AE"/>
    <w:rsid w:val="00FF29D4"/>
    <w:rsid w:val="00FF445E"/>
    <w:rsid w:val="00FF561A"/>
    <w:rsid w:val="00FF5E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B819F5"/>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B819F5"/>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B819F5"/>
    <w:pPr>
      <w:jc w:val="both"/>
    </w:pPr>
    <w:rPr>
      <w:rFonts w:ascii="Times New Roman" w:hAnsi="Times New Roman"/>
      <w:szCs w:val="24"/>
      <w:lang w:val="hr-HR"/>
    </w:rPr>
  </w:style>
  <w:style w:customStyle="1" w:styleId="TijelotekstaChar" w:type="character">
    <w:name w:val="Tijelo teksta Char"/>
    <w:basedOn w:val="Zadanifontodlomka"/>
    <w:link w:val="Tijeloteksta"/>
    <w:rsid w:val="00B819F5"/>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St-3329/2016-15</izvorni_sadrzaj>
    <derivirana_varijabla naziv="DomainObject.Oznaka_1">St-3329/2016-15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3329</izvorni_sadrzaj>
    <derivirana_varijabla naziv="DomainObject.Predmet.Broj_1">3329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svibnja 2017.</izvorni_sadrzaj>
    <derivirana_varijabla naziv="DomainObject.Predmet.DatumRjesavanja_1">30.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St-3329/2016</izvorni_sadrzaj>
    <derivirana_varijabla naziv="DomainObject.Predmet.OznakaBroj_1">St-3329/2016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 - PELL jednostavno društvo s ograničenom odgovornošću za trgovinu</izvorni_sadrzaj>
    <derivirana_varijabla naziv="DomainObject.Predmet.ProtustrankaFormated_1">  PAN - PELL jednostavno društvo s ograničenom odgovornošću za trgovinu</derivirana_varijabla>
  </DomainObject.Predmet.ProtustrankaFormated>
  <DomainObject.Predmet.ProtustrankaFormatedOIB>
    <izvorni_sadrzaj>  PAN - PELL jednostavno društvo s ograničenom odgovornošću za trgovinu, OIB 97916769985</izvorni_sadrzaj>
    <derivirana_varijabla naziv="DomainObject.Predmet.ProtustrankaFormatedOIB_1">  PAN - PELL jednostavno društvo s ograničenom odgovornošću za trgovinu, OIB 97916769985</derivirana_varijabla>
  </DomainObject.Predmet.ProtustrankaFormatedOIB>
  <DomainObject.Predmet.ProtustrankaFormatedWithAdress>
    <izvorni_sadrzaj> PAN - PELL jednostavno društvo s ograničenom odgovornošću za trgovinu, Lelijski odvojak 11, 10000 Zagreb</izvorni_sadrzaj>
    <derivirana_varijabla naziv="DomainObject.Predmet.ProtustrankaFormatedWithAdress_1"> PAN - PELL jednostavno društvo s ograničenom odgovornošću za trgovinu, Lelijski odvojak 11, 10000 Zagreb</derivirana_varijabla>
  </DomainObject.Predmet.ProtustrankaFormatedWithAdress>
  <DomainObject.Predmet.ProtustrankaFormatedWithAdressOIB>
    <izvorni_sadrzaj> PAN - PELL jednostavno društvo s ograničenom odgovornošću za trgovinu, OIB 97916769985, Lelijski odvojak 11, 10000 Zagreb</izvorni_sadrzaj>
    <derivirana_varijabla naziv="DomainObject.Predmet.ProtustrankaFormatedWithAdressOIB_1"> PAN - PELL jednostavno društvo s ograničenom odgovornošću za trgovinu, OIB 97916769985, Lelijski odvojak 11, 10000 Zagreb</derivirana_varijabla>
  </DomainObject.Predmet.ProtustrankaFormatedWithAdressOIB>
  <DomainObject.Predmet.ProtustrankaWithAdress>
    <izvorni_sadrzaj>PAN - PELL jednostavno društvo s ograničenom odgovornošću za trgovinu Lelijski odvojak 11, 10000 Zagreb</izvorni_sadrzaj>
    <derivirana_varijabla naziv="DomainObject.Predmet.ProtustrankaWithAdress_1">PAN - PELL jednostavno društvo s ograničenom odgovornošću za trgovinu Lelijski odvojak 11, 10000 Zagreb</derivirana_varijabla>
  </DomainObject.Predmet.ProtustrankaWithAdress>
  <DomainObject.Predmet.ProtustrankaWithAdressOIB>
    <izvorni_sadrzaj>PAN - PELL jednostavno društvo s ograničenom odgovornošću za trgovinu, OIB 97916769985, Lelijski odvojak 11, 10000 Zagreb</izvorni_sadrzaj>
    <derivirana_varijabla naziv="DomainObject.Predmet.ProtustrankaWithAdressOIB_1">PAN - PELL jednostavno društvo s ograničenom odgovornošću za trgovinu, OIB 97916769985, Lelijski odvojak 11, 10000 Zagreb</derivirana_varijabla>
  </DomainObject.Predmet.ProtustrankaWithAdressOIB>
  <DomainObject.Predmet.ProtustrankaNazivFormated>
    <izvorni_sadrzaj>PAN - PELL jednostavno društvo s ograničenom odgovornošću za trgovinu</izvorni_sadrzaj>
    <derivirana_varijabla naziv="DomainObject.Predmet.ProtustrankaNazivFormated_1">PAN - PELL jednostavno društvo s ograničenom odgovornošću za trgovinu</derivirana_varijabla>
  </DomainObject.Predmet.ProtustrankaNazivFormated>
  <DomainObject.Predmet.ProtustrankaNazivFormatedOIB>
    <izvorni_sadrzaj>PAN - PELL jednostavno društvo s ograničenom odgovornošću za trgovinu, OIB 97916769985</izvorni_sadrzaj>
    <derivirana_varijabla naziv="DomainObject.Predmet.ProtustrankaNazivFormatedOIB_1">PAN - PELL jednostavno društvo s ograničenom odgovornošću za trgovinu, OIB 97916769985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Nikola Palić</izvorni_sadrzaj>
    <derivirana_varijabla naziv="DomainObject.Predmet.StrankaFormated_1">  FINA Regionalni centar Zagreb; Nikola Palić</derivirana_varijabla>
  </DomainObject.Predmet.StrankaFormated>
  <DomainObject.Predmet.StrankaFormatedOIB>
    <izvorni_sadrzaj>  FINA Regionalni centar Zagreb, OIB 85821130368; Nikola Palić, OIB 35342298354</izvorni_sadrzaj>
    <derivirana_varijabla naziv="DomainObject.Predmet.StrankaFormatedOIB_1">  FINA Regionalni centar Zagreb, OIB 85821130368; Nikola Palić, OIB 35342298354</derivirana_varijabla>
  </DomainObject.Predmet.StrankaFormatedOIB>
  <DomainObject.Predmet.StrankaFormatedWithAdress>
    <izvorni_sadrzaj> FINA Regionalni centar Zagreb, Trg svibanjskih žrtava 1995. br. 1, 10000 Zagreb; Nikola Palić, Lelijski Odvojak 11, 10000 Zagreb</izvorni_sadrzaj>
    <derivirana_varijabla naziv="DomainObject.Predmet.StrankaFormatedWithAdress_1"> FINA Regionalni centar Zagreb, Trg svibanjskih žrtava 1995. br. 1, 10000 Zagreb; Nikola Palić, Lelijski Odvojak 11, 10000 Zagreb</derivirana_varijabla>
  </DomainObject.Predmet.StrankaFormatedWithAdress>
  <DomainObject.Predmet.StrankaFormatedWithAdressOIB>
    <izvorni_sadrzaj> FINA Regionalni centar Zagreb, OIB 85821130368, Trg svibanjskih žrtava 1995. br. 1, 10000 Zagreb; Nikola Palić, OIB 35342298354, Lelijski Odvojak 11, 10000 Zagreb</izvorni_sadrzaj>
    <derivirana_varijabla naziv="DomainObject.Predmet.StrankaFormatedWithAdressOIB_1"> FINA Regionalni centar Zagreb, OIB 85821130368, Trg svibanjskih žrtava 1995. br. 1, 10000 Zagreb; Nikola Palić, OIB 35342298354, Lelijski Odvojak 11, 10000 Zagreb</derivirana_varijabla>
  </DomainObject.Predmet.StrankaFormatedWithAdressOIB>
  <DomainObject.Predmet.StrankaWithAdress>
    <izvorni_sadrzaj>FINA Regionalni centar Zagreb Trg svibanjskih žrtava 1995. br. 1,10000 Zagreb,Nikola Palić Lelijski Odvojak 11,10000 Zagreb</izvorni_sadrzaj>
    <derivirana_varijabla naziv="DomainObject.Predmet.StrankaWithAdress_1">FINA Regionalni centar Zagreb Trg svibanjskih žrtava 1995. br. 1,10000 Zagreb,Nikola Palić Lelijski Odvojak 11,10000 Zagreb</derivirana_varijabla>
  </DomainObject.Predmet.StrankaWithAdress>
  <DomainObject.Predmet.StrankaWithAdressOIB>
    <izvorni_sadrzaj>FINA Regionalni centar Zagreb, OIB 85821130368, Trg svibanjskih žrtava 1995. br. 1,10000 Zagreb,Nikola Palić, OIB 35342298354, Lelijski Odvojak 11,10000 Zagreb</izvorni_sadrzaj>
    <derivirana_varijabla naziv="DomainObject.Predmet.StrankaWithAdressOIB_1">FINA Regionalni centar Zagreb, OIB 85821130368, Trg svibanjskih žrtava 1995. br. 1,10000 Zagreb,Nikola Palić, OIB 35342298354, Lelijski Odvojak 11,10000 Zagreb</derivirana_varijabla>
  </DomainObject.Predmet.StrankaWithAdressOIB>
  <DomainObject.Predmet.StrankaNazivFormated>
    <izvorni_sadrzaj>FINA Regionalni centar Zagreb,Nikola Palić</izvorni_sadrzaj>
    <derivirana_varijabla naziv="DomainObject.Predmet.StrankaNazivFormated_1">FINA Regionalni centar Zagreb,Nikola Palić</derivirana_varijabla>
  </DomainObject.Predmet.StrankaNazivFormated>
  <DomainObject.Predmet.StrankaNazivFormatedOIB>
    <izvorni_sadrzaj>FINA Regionalni centar Zagreb, OIB 85821130368,Nikola Palić, OIB 35342298354</izvorni_sadrzaj>
    <derivirana_varijabla naziv="DomainObject.Predmet.StrankaNazivFormatedOIB_1">FINA Regionalni centar Zagreb, OIB 85821130368,Nikola Palić, OIB 35342298354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Nikola Palić</item>
    </izvorni_sadrzaj>
    <derivirana_varijabla naziv="DomainObject.Predmet.StrankaListFormated_1">
      <item>FINA Regionalni centar Zagreb</item>
      <item>Nikola Palić</item>
    </derivirana_varijabla>
  </DomainObject.Predmet.StrankaListFormated>
  <DomainObject.Predmet.StrankaListFormatedOIB>
    <izvorni_sadrzaj>
      <item>FINA Regionalni centar Zagreb, OIB 85821130368</item>
      <item>Nikola Palić, OIB 35342298354</item>
    </izvorni_sadrzaj>
    <derivirana_varijabla naziv="DomainObject.Predmet.StrankaListFormatedOIB_1">
      <item>FINA Regionalni centar Zagreb, OIB 85821130368</item>
      <item>Nikola Palić, OIB 35342298354</item>
    </derivirana_varijabla>
  </DomainObject.Predmet.StrankaListFormatedOIB>
  <DomainObject.Predmet.StrankaListFormatedWithAdress>
    <izvorni_sadrzaj>
      <item>FINA Regionalni centar Zagreb, Trg svibanjskih žrtava 1995. br. 1, 10000 Zagreb</item>
      <item>Nikola Palić, Lelijski Odvojak 11, 10000 Zagreb</item>
    </izvorni_sadrzaj>
    <derivirana_varijabla naziv="DomainObject.Predmet.StrankaListFormatedWithAdress_1">
      <item>FINA Regionalni centar Zagreb, Trg svibanjskih žrtava 1995. br. 1, 10000 Zagreb</item>
      <item>Nikola Palić, Lelijski Odvojak 11, 10000 Zagreb</item>
    </derivirana_varijabla>
  </DomainObject.Predmet.StrankaListFormatedWithAdress>
  <DomainObject.Predmet.StrankaListFormatedWithAdressOIB>
    <izvorni_sadrzaj>
      <item>FINA Regionalni centar Zagreb, OIB 85821130368, Trg svibanjskih žrtava 1995. br. 1, 10000 Zagreb</item>
      <item>Nikola Palić, OIB 35342298354, Lelijski Odvojak 11, 10000 Zagreb</item>
    </izvorni_sadrzaj>
    <derivirana_varijabla naziv="DomainObject.Predmet.StrankaListFormatedWithAdressOIB_1">
      <item>FINA Regionalni centar Zagreb, OIB 85821130368, Trg svibanjskih žrtava 1995. br. 1, 10000 Zagreb</item>
      <item>Nikola Palić, OIB 35342298354, Lelijski Odvojak 11, 10000 Zagreb</item>
    </derivirana_varijabla>
  </DomainObject.Predmet.StrankaListFormatedWithAdressOIB>
  <DomainObject.Predmet.StrankaListNazivFormated>
    <izvorni_sadrzaj>
      <item>FINA Regionalni centar Zagreb</item>
      <item>Nikola Palić</item>
    </izvorni_sadrzaj>
    <derivirana_varijabla naziv="DomainObject.Predmet.StrankaListNazivFormated_1">
      <item>FINA Regionalni centar Zagreb</item>
      <item>Nikola Palić</item>
    </derivirana_varijabla>
  </DomainObject.Predmet.StrankaListNazivFormated>
  <DomainObject.Predmet.StrankaListNazivFormatedOIB>
    <izvorni_sadrzaj>
      <item>FINA Regionalni centar Zagreb, OIB 85821130368</item>
      <item>Nikola Palić, OIB 35342298354</item>
    </izvorni_sadrzaj>
    <derivirana_varijabla naziv="DomainObject.Predmet.StrankaListNazivFormatedOIB_1">
      <item>FINA Regionalni centar Zagreb, OIB 85821130368</item>
      <item>Nikola Palić, OIB 35342298354</item>
    </derivirana_varijabla>
  </DomainObject.Predmet.StrankaListNazivFormatedOIB>
  <DomainObject.Predmet.ProtuStrankaListFormated>
    <izvorni_sadrzaj>
      <item>PAN - PELL jednostavno društvo s ograničenom odgovornošću za trgovinu</item>
    </izvorni_sadrzaj>
    <derivirana_varijabla naziv="DomainObject.Predmet.ProtuStrankaListFormated_1">
      <item>PAN - PELL jednostavno društvo s ograničenom odgovornošću za trgovinu</item>
    </derivirana_varijabla>
  </DomainObject.Predmet.ProtuStrankaListFormated>
  <DomainObject.Predmet.ProtuStrankaListFormatedOIB>
    <izvorni_sadrzaj>
      <item>PAN - PELL jednostavno društvo s ograničenom odgovornošću za trgovinu, OIB 97916769985</item>
    </izvorni_sadrzaj>
    <derivirana_varijabla naziv="DomainObject.Predmet.ProtuStrankaListFormatedOIB_1">
      <item>PAN - PELL jednostavno društvo s ograničenom odgovornošću za trgovinu, OIB 97916769985</item>
    </derivirana_varijabla>
  </DomainObject.Predmet.ProtuStrankaListFormatedOIB>
  <DomainObject.Predmet.ProtuStrankaListFormatedWithAdress>
    <izvorni_sadrzaj>
      <item>PAN - PELL jednostavno društvo s ograničenom odgovornošću za trgovinu, Lelijski odvojak 11, 10000 Zagreb</item>
    </izvorni_sadrzaj>
    <derivirana_varijabla naziv="DomainObject.Predmet.ProtuStrankaListFormatedWithAdress_1">
      <item>PAN - PELL jednostavno društvo s ograničenom odgovornošću za trgovinu, Lelijski odvojak 11, 10000 Zagreb</item>
    </derivirana_varijabla>
  </DomainObject.Predmet.ProtuStrankaListFormatedWithAdress>
  <DomainObject.Predmet.ProtuStrankaListFormatedWithAdressOIB>
    <izvorni_sadrzaj>
      <item>PAN - PELL jednostavno društvo s ograničenom odgovornošću za trgovinu, OIB 97916769985, Lelijski odvojak 11, 10000 Zagreb</item>
    </izvorni_sadrzaj>
    <derivirana_varijabla naziv="DomainObject.Predmet.ProtuStrankaListFormatedWithAdressOIB_1">
      <item>PAN - PELL jednostavno društvo s ograničenom odgovornošću za trgovinu, OIB 97916769985, Lelijski odvojak 11, 10000 Zagreb</item>
    </derivirana_varijabla>
  </DomainObject.Predmet.ProtuStrankaListFormatedWithAdressOIB>
  <DomainObject.Predmet.ProtuStrankaListNazivFormated>
    <izvorni_sadrzaj>
      <item>PAN - PELL jednostavno društvo s ograničenom odgovornošću za trgovinu</item>
    </izvorni_sadrzaj>
    <derivirana_varijabla naziv="DomainObject.Predmet.ProtuStrankaListNazivFormated_1">
      <item>PAN - PELL jednostavno društvo s ograničenom odgovornošću za trgovinu</item>
    </derivirana_varijabla>
  </DomainObject.Predmet.ProtuStrankaListNazivFormated>
  <DomainObject.Predmet.ProtuStrankaListNazivFormatedOIB>
    <izvorni_sadrzaj>
      <item>PAN - PELL jednostavno društvo s ograničenom odgovornošću za trgovinu, OIB 97916769985</item>
    </izvorni_sadrzaj>
    <derivirana_varijabla naziv="DomainObject.Predmet.ProtuStrankaListNazivFormatedOIB_1">
      <item>PAN - PELL jednostavno društvo s ograničenom odgovornošću za trgovinu, OIB 97916769985</item>
    </derivirana_varijabla>
  </DomainObject.Predmet.ProtuStrankaListNazivFormatedOIB>
  <DomainObject.Predmet.OstaliListFormated>
    <izvorni_sadrzaj>
      <item>ERSTE&amp;STEIERMÄRKISCHE BANKA dioničko društvo</item>
      <item>Nikola Palić</item>
    </izvorni_sadrzaj>
    <derivirana_varijabla naziv="DomainObject.Predmet.OstaliListFormated_1">
      <item>ERSTE&amp;STEIERMÄRKISCHE BANKA dioničko društvo</item>
      <item>Nikola Palić</item>
    </derivirana_varijabla>
  </DomainObject.Predmet.OstaliListFormated>
  <DomainObject.Predmet.OstaliListFormatedOIB>
    <izvorni_sadrzaj>
      <item>ERSTE&amp;STEIERMÄRKISCHE BANKA dioničko društvo, OIB 23057039320</item>
      <item>Nikola Palić, OIB 35342298354</item>
    </izvorni_sadrzaj>
    <derivirana_varijabla naziv="DomainObject.Predmet.OstaliListFormatedOIB_1">
      <item>ERSTE&amp;STEIERMÄRKISCHE BANKA dioničko društvo, OIB 23057039320</item>
      <item>Nikola Palić, OIB 35342298354</item>
    </derivirana_varijabla>
  </DomainObject.Predmet.OstaliListFormatedOIB>
  <DomainObject.Predmet.OstaliListFormatedWithAdress>
    <izvorni_sadrzaj>
      <item>ERSTE&amp;STEIERMÄRKISCHE BANKA dioničko društvo, Jadranski Trg 3/a, 51000 Rijeka</item>
      <item>Nikola Palić, Lelijski Odvojak 11, 10000 Zagreb</item>
    </izvorni_sadrzaj>
    <derivirana_varijabla naziv="DomainObject.Predmet.OstaliListFormatedWithAdress_1">
      <item>ERSTE&amp;STEIERMÄRKISCHE BANKA dioničko društvo, Jadranski Trg 3/a, 51000 Rijeka</item>
      <item>Nikola Palić, Lelijski Odvojak 11, 10000 Zagreb</item>
    </derivirana_varijabla>
  </DomainObject.Predmet.OstaliListFormatedWithAdress>
  <DomainObject.Predmet.OstaliListFormatedWithAdressOIB>
    <izvorni_sadrzaj>
      <item>ERSTE&amp;STEIERMÄRKISCHE BANKA dioničko društvo, OIB 23057039320, Jadranski Trg 3/a, 51000 Rijeka</item>
      <item>Nikola Palić, OIB 35342298354, Lelijski Odvojak 11, 10000 Zagreb</item>
    </izvorni_sadrzaj>
    <derivirana_varijabla naziv="DomainObject.Predmet.OstaliListFormatedWithAdressOIB_1">
      <item>ERSTE&amp;STEIERMÄRKISCHE BANKA dioničko društvo, OIB 23057039320, Jadranski Trg 3/a, 51000 Rijeka</item>
      <item>Nikola Palić, OIB 35342298354, Lelijski Odvojak 11, 10000 Zagreb</item>
    </derivirana_varijabla>
  </DomainObject.Predmet.OstaliListFormatedWithAdressOIB>
  <DomainObject.Predmet.OstaliListNazivFormated>
    <izvorni_sadrzaj>
      <item>ERSTE&amp;STEIERMÄRKISCHE BANKA dioničko društvo</item>
      <item>Nikola Palić</item>
    </izvorni_sadrzaj>
    <derivirana_varijabla naziv="DomainObject.Predmet.OstaliListNazivFormated_1">
      <item>ERSTE&amp;STEIERMÄRKISCHE BANKA dioničko društvo</item>
      <item>Nikola Palić</item>
    </derivirana_varijabla>
  </DomainObject.Predmet.OstaliListNazivFormated>
  <DomainObject.Predmet.OstaliListNazivFormatedOIB>
    <izvorni_sadrzaj>
      <item>ERSTE&amp;STEIERMÄRKISCHE BANKA dioničko društvo, OIB 23057039320</item>
      <item>Nikola Palić, OIB 35342298354</item>
    </izvorni_sadrzaj>
    <derivirana_varijabla naziv="DomainObject.Predmet.OstaliListNazivFormatedOIB_1">
      <item>ERSTE&amp;STEIERMÄRKISCHE BANKA dioničko društvo, OIB 23057039320</item>
      <item>Nikola Palić, OIB 35342298354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St-3329/2016-15</izvorni_sadrzaj>
    <derivirana_varijabla naziv="DomainObject.PoslovniBrojDokumenta_1">St-3329/2016-15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 - PELL jednostavno društvo s ograničenom odgovornošću za trgovinu</izvorni_sadrzaj>
    <derivirana_varijabla naziv="DomainObject.Predmet.ProtustrankaIDrugi_1">PAN - PELL jednostavno društvo s ograničenom odgovornošću za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 - PELL jednostavno društvo s ograničenom odgovornošću za trgovinu, OIB 97916769985, Lelijski odvojak 11, 10000 Zagreb</izvorni_sadrzaj>
    <derivirana_varijabla naziv="DomainObject.Predmet.ProtustrankaIDrugiAdressOIB_1">PAN - PELL jednostavno društvo s ograničenom odgovornošću za trgovinu, OIB 97916769985, Lelijski odvojak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svibnja 2017.</izvorni_sadrzaj>
    <derivirana_varijabla naziv="DomainObject.Predmet.OdlukaRjesenje.DatumDonosenjaOdluke_1">30.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St-3329/2016-15</izvorni_sadrzaj>
    <derivirana_varijabla naziv="DomainObject.Predmet.OdlukaRjesenje.Oznaka_1">St-3329/2016-15</derivirana_varijabla>
  </DomainObject.Predmet.OdlukaRjesenje.Oznaka>
  <DomainObject.Predmet.SudioniciListNaziv>
    <izvorni_sadrzaj>
      <item>FINA Regionalni centar Zagreb</item>
      <item>PAN - PELL jednostavno društvo s ograničenom odgovornošću za trgovinu</item>
      <item>ERSTE&amp;STEIERMÄRKISCHE BANKA dioničko društvo</item>
      <item>Nikola Palić</item>
      <item>Nikola Palić</item>
    </izvorni_sadrzaj>
    <derivirana_varijabla naziv="DomainObject.Predmet.SudioniciListNaziv_1">
      <item>FINA Regionalni centar Zagreb</item>
      <item>PAN - PELL jednostavno društvo s ograničenom odgovornošću za trgovinu</item>
      <item>ERSTE&amp;STEIERMÄRKISCHE BANKA dioničko društvo</item>
      <item>Nikola Palić</item>
      <item>Nikola Palić</item>
    </derivirana_varijabla>
  </DomainObject.Predmet.SudioniciListNaziv>
  <DomainObject.Predmet.SudioniciListAdressOIB>
    <izvorni_sadrzaj>
      <item>FINA Regionalni centar Zagreb, OIB 85821130368, Trg svibanjskih žrtava 1995. br. 1,10000 Zagreb</item>
      <item>PAN - PELL jednostavno društvo s ograničenom odgovornošću za trgovinu, OIB 97916769985, Lelijski odvojak 11,10000 Zagreb</item>
      <item>ERSTE&amp;STEIERMÄRKISCHE BANKA dioničko društvo, OIB 23057039320, Jadranski Trg 3/a,51000 Rijeka</item>
      <item>Nikola Palić, OIB 35342298354, Lelijski Odvojak 11,10000 Zagreb</item>
      <item>Nikola Palić, OIB 35342298354, Lelijski Odvojak 11,10000 Zagreb</item>
    </izvorni_sadrzaj>
    <derivirana_varijabla naziv="DomainObject.Predmet.SudioniciListAdressOIB_1">
      <item>FINA Regionalni centar Zagreb, OIB 85821130368, Trg svibanjskih žrtava 1995. br. 1,10000 Zagreb</item>
      <item>PAN - PELL jednostavno društvo s ograničenom odgovornošću za trgovinu, OIB 97916769985, Lelijski odvojak 11,10000 Zagreb</item>
      <item>ERSTE&amp;STEIERMÄRKISCHE BANKA dioničko društvo, OIB 23057039320, Jadranski Trg 3/a,51000 Rijeka</item>
      <item>Nikola Palić, OIB 35342298354, Lelijski Odvojak 11,10000 Zagreb</item>
      <item>Nikola Palić, OIB 35342298354, Lelijski Odvojak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97916769985</item>
      <item>, OIB 23057039320</item>
      <item>, OIB 35342298354</item>
      <item>, OIB 35342298354</item>
    </izvorni_sadrzaj>
    <derivirana_varijabla naziv="DomainObject.Predmet.SudioniciListNazivOIB_1">
      <item>, OIB 85821130368</item>
      <item>, OIB 97916769985</item>
      <item>, OIB 23057039320</item>
      <item>, OIB 35342298354</item>
      <item>, OIB 35342298354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120AAD-D018-4A17-BDEF-4001FAD010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1077</properties:Words>
  <properties:Characters>5701</properties:Characters>
  <properties:Lines>121</properties:Lines>
  <properties:Paragraphs>31</properties:Paragraphs>
  <properties:TotalTime>291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2017-05-30T12:05:00Z</cp:lastPrinted>
  <dcterms:modified xmlns:xsi="http://www.w3.org/2001/XMLSchema-instance" xsi:type="dcterms:W3CDTF">2017-05-30T12:05:00Z</dcterms:modified>
  <cp:revision>265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St-3329/2016-15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