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6691" w14:paraId="21b669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17101">
        <w:t>80</w:t>
      </w:r>
      <w:r w:rsidR="00053EB3">
        <w:t>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053EB3" w:rsidRPr="00053EB3">
        <w:t>DIGITEL PROJEKT</w:t>
      </w:r>
      <w:r w:rsidR="00053EB3">
        <w:t xml:space="preserve">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CC2416">
        <w:t>usluge</w:t>
      </w:r>
      <w:r w:rsidR="00271048">
        <w:t xml:space="preserve">, </w:t>
      </w:r>
      <w:r w:rsidR="00053EB3">
        <w:t>Zagreb</w:t>
      </w:r>
      <w:r w:rsidR="004F1200">
        <w:t xml:space="preserve">, </w:t>
      </w:r>
      <w:proofErr w:type="spellStart"/>
      <w:r w:rsidR="00053EB3">
        <w:t>Heinzelova</w:t>
      </w:r>
      <w:proofErr w:type="spellEnd"/>
      <w:r w:rsidR="00053EB3">
        <w:t xml:space="preserve"> 62 a</w:t>
      </w:r>
      <w:r w:rsidR="004F1200">
        <w:t>, MBS:</w:t>
      </w:r>
      <w:r w:rsidR="00053EB3">
        <w:t>080807820</w:t>
      </w:r>
      <w:r w:rsidR="004F22E9">
        <w:t>, OIB:</w:t>
      </w:r>
      <w:r w:rsidR="00053EB3">
        <w:t>59110363850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933D6">
        <w:t>80</w:t>
      </w:r>
      <w:r w:rsidR="00053EB3">
        <w:t>8</w:t>
      </w:r>
      <w:r w:rsidR="00CC2416">
        <w:t>/</w:t>
      </w:r>
      <w:r w:rsidR="00CE507E" w:rsidRPr="00257DF6">
        <w:t>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CC2416">
        <w:t>rujna</w:t>
      </w:r>
      <w:r w:rsidR="00DF5C60">
        <w:t xml:space="preserve"> 201</w:t>
      </w:r>
      <w:r w:rsidR="00CC2416">
        <w:t>5</w:t>
      </w:r>
      <w:r w:rsidRPr="00257DF6">
        <w:t xml:space="preserve">. godine dužnik u Očevidniku redoslijeda osnova za plaćanje ima evidentirane neizvršene osnove za plaćanje u ukupnom iznosu od </w:t>
      </w:r>
      <w:r w:rsidR="00053EB3">
        <w:t>1.210</w:t>
      </w:r>
      <w:r w:rsidR="00E82CCC">
        <w:t>.</w:t>
      </w:r>
      <w:r w:rsidR="002933D6">
        <w:t>0</w:t>
      </w:r>
      <w:r w:rsidR="00053EB3">
        <w:t>10</w:t>
      </w:r>
      <w:r w:rsidR="00E82CCC">
        <w:t>,</w:t>
      </w:r>
      <w:r w:rsidR="00053EB3">
        <w:t>24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053EB3">
        <w:t xml:space="preserve">Mario </w:t>
      </w:r>
      <w:proofErr w:type="spellStart"/>
      <w:r w:rsidR="00053EB3">
        <w:t>Turković</w:t>
      </w:r>
      <w:proofErr w:type="spellEnd"/>
      <w:r w:rsidR="00B51D17">
        <w:t xml:space="preserve"> iz </w:t>
      </w:r>
      <w:r w:rsidR="00053EB3">
        <w:t>Zagreba</w:t>
      </w:r>
      <w:r w:rsidR="006F2C72">
        <w:t xml:space="preserve">, </w:t>
      </w:r>
      <w:r w:rsidR="00053EB3">
        <w:t>Remete 28c</w:t>
      </w:r>
      <w:r w:rsidR="003D0952">
        <w:t>,</w:t>
      </w:r>
      <w:r w:rsidR="00B17101">
        <w:t xml:space="preserve"> </w:t>
      </w:r>
      <w:r w:rsidR="00B51D17">
        <w:t>OIB</w:t>
      </w:r>
      <w:r w:rsidR="004F22E9">
        <w:t>:</w:t>
      </w:r>
      <w:r w:rsidR="00053EB3">
        <w:t>20302423227</w:t>
      </w:r>
      <w:r w:rsidR="006F2C72">
        <w:t xml:space="preserve">, </w:t>
      </w:r>
      <w:r w:rsidR="0044005D">
        <w:t>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C613E1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613E1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7CD" w:rsidR="00A027CD">
      <w:r>
        <w:separator/>
      </w:r>
    </w:p>
  </w:endnote>
  <w:endnote w:id="0" w:type="continuationSeparator">
    <w:p w:rsidRDefault="00A027CD" w:rsidR="00A0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7CD" w:rsidR="00A027CD">
      <w:r>
        <w:separator/>
      </w:r>
    </w:p>
  </w:footnote>
  <w:footnote w:id="0" w:type="continuationSeparator">
    <w:p w:rsidRDefault="00A027CD" w:rsidR="00A0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3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53EB3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933D6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37EC9"/>
    <w:rsid w:val="0044005D"/>
    <w:rsid w:val="00472965"/>
    <w:rsid w:val="00473422"/>
    <w:rsid w:val="004B6D41"/>
    <w:rsid w:val="004F1200"/>
    <w:rsid w:val="004F22E9"/>
    <w:rsid w:val="004F282D"/>
    <w:rsid w:val="0051375E"/>
    <w:rsid w:val="00525F67"/>
    <w:rsid w:val="00575C1E"/>
    <w:rsid w:val="00584CA6"/>
    <w:rsid w:val="00584E56"/>
    <w:rsid w:val="00593EA3"/>
    <w:rsid w:val="005E0B71"/>
    <w:rsid w:val="005E0C82"/>
    <w:rsid w:val="005F4418"/>
    <w:rsid w:val="00606F08"/>
    <w:rsid w:val="00607C6B"/>
    <w:rsid w:val="00636DF2"/>
    <w:rsid w:val="00657D40"/>
    <w:rsid w:val="00670EC1"/>
    <w:rsid w:val="006B5E06"/>
    <w:rsid w:val="006F2C72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027CD"/>
    <w:rsid w:val="00A12401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17101"/>
    <w:rsid w:val="00B253F8"/>
    <w:rsid w:val="00B42E58"/>
    <w:rsid w:val="00B51D17"/>
    <w:rsid w:val="00BA56A1"/>
    <w:rsid w:val="00BC2963"/>
    <w:rsid w:val="00BE13AF"/>
    <w:rsid w:val="00BF7A77"/>
    <w:rsid w:val="00C009E7"/>
    <w:rsid w:val="00C171B8"/>
    <w:rsid w:val="00C31D03"/>
    <w:rsid w:val="00C46869"/>
    <w:rsid w:val="00C613E1"/>
    <w:rsid w:val="00CC2416"/>
    <w:rsid w:val="00CE507E"/>
    <w:rsid w:val="00CF4DAC"/>
    <w:rsid w:val="00D1708D"/>
    <w:rsid w:val="00D7685C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8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CA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CA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CA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8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CA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CA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CA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PROJEKT d.o.o. zastupanog po punomoćniku Mario Turković</izvorni_sadrzaj>
    <derivirana_varijabla naziv="DomainObject.Predmet.ProtustrankaFormated_1">  DIGITEL PROJEKT d.o.o. zastupanog po punomoćniku Mario Turković</derivirana_varijabla>
  </DomainObject.Predmet.ProtustrankaFormated>
  <DomainObject.Predmet.ProtustrankaFormatedOIB>
    <izvorni_sadrzaj>  DIGITEL PROJEKT d.o.o., OIB 59110363850 zastupanog po punomoćniku Mario Turković</izvorni_sadrzaj>
    <derivirana_varijabla naziv="DomainObject.Predmet.ProtustrankaFormatedOIB_1">  DIGITEL PROJEKT d.o.o., OIB 59110363850 zastupanog po punomoćniku Mario Turković</derivirana_varijabla>
  </DomainObject.Predmet.ProtustrankaFormatedOIB>
  <DomainObject.Predmet.ProtustrankaFormatedWithAdress>
    <izvorni_sadrzaj> DIGITEL PROJEKT d.o.o., Heinzelova 62/a, 10000 Zagreb zastupanog po punomoćniku Mario Turković</izvorni_sadrzaj>
    <derivirana_varijabla naziv="DomainObject.Predmet.ProtustrankaFormatedWithAdress_1"> DIGITEL PROJEKT d.o.o., Heinzelova 62/a, 10000 Zagreb zastupanog po punomoćniku Mario Turković</derivirana_varijabla>
  </DomainObject.Predmet.ProtustrankaFormatedWithAdress>
  <DomainObject.Predmet.ProtustrankaFormatedWithAdressOIB>
    <izvorni_sadrzaj> DIGITEL PROJEKT d.o.o., OIB 59110363850, Heinzelova 62/a, 10000 Zagreb zastupanog po punomoćniku Mario Turković</izvorni_sadrzaj>
    <derivirana_varijabla naziv="DomainObject.Predmet.ProtustrankaFormatedWithAdressOIB_1"> DIGITEL PROJEKT d.o.o., OIB 59110363850, Heinzelova 62/a, 10000 Zagreb zastupanog po punomoćniku Mario Turković</derivirana_varijabla>
  </DomainObject.Predmet.ProtustrankaFormatedWithAdressOIB>
  <DomainObject.Predmet.ProtustrankaWithAdress>
    <izvorni_sadrzaj>DIGITEL PROJEKT d.o.o. Heinzelova 62/a, 10000 Zagreb</izvorni_sadrzaj>
    <derivirana_varijabla naziv="DomainObject.Predmet.ProtustrankaWithAdress_1">DIGITEL PROJEKT d.o.o. Heinzelova 62/a, 10000 Zagreb</derivirana_varijabla>
  </DomainObject.Predmet.ProtustrankaWithAdress>
  <DomainObject.Predmet.ProtustrankaWithAdressOIB>
    <izvorni_sadrzaj>DIGITEL PROJEKT d.o.o., OIB 59110363850, Heinzelova 62/a, 10000 Zagreb</izvorni_sadrzaj>
    <derivirana_varijabla naziv="DomainObject.Predmet.ProtustrankaWithAdressOIB_1">DIGITEL PROJEKT d.o.o., OIB 59110363850, Heinzelova 62/a, 10000 Zagreb</derivirana_varijabla>
  </DomainObject.Predmet.ProtustrankaWithAdressOIB>
  <DomainObject.Predmet.ProtustrankaNazivFormated>
    <izvorni_sadrzaj>DIGITEL PROJEKT d.o.o.</izvorni_sadrzaj>
    <derivirana_varijabla naziv="DomainObject.Predmet.ProtustrankaNazivFormated_1">DIGITEL PROJEKT d.o.o.</derivirana_varijabla>
  </DomainObject.Predmet.ProtustrankaNazivFormated>
  <DomainObject.Predmet.ProtustrankaNazivFormatedOIB>
    <izvorni_sadrzaj>DIGITEL PROJEKT d.o.o., OIB 59110363850</izvorni_sadrzaj>
    <derivirana_varijabla naziv="DomainObject.Predmet.ProtustrankaNazivFormatedOIB_1">DIGITEL PROJEKT d.o.o., OIB 59110363850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PROJEKT d.o.o. zastupanog po punomoćniku Mario Turković</item>
    </izvorni_sadrzaj>
    <derivirana_varijabla naziv="DomainObject.Predmet.ProtuStrankaListFormated_1">
      <item>DIGITEL PROJEKT d.o.o. zastupanog po punomoćniku Mario Turković</item>
    </derivirana_varijabla>
  </DomainObject.Predmet.ProtuStrankaListFormated>
  <DomainObject.Predmet.ProtuStrankaListFormatedOIB>
    <izvorni_sadrzaj>
      <item>DIGITEL PROJEKT d.o.o., OIB 59110363850 zastupanog po punomoćniku Mario Turković</item>
    </izvorni_sadrzaj>
    <derivirana_varijabla naziv="DomainObject.Predmet.ProtuStrankaListFormatedOIB_1">
      <item>DIGITEL PROJEKT d.o.o., OIB 59110363850 zastupanog po punomoćniku Mario Turković</item>
    </derivirana_varijabla>
  </DomainObject.Predmet.ProtuStrankaListFormatedOIB>
  <DomainObject.Predmet.ProtuStrankaListFormatedWithAdress>
    <izvorni_sadrzaj>
      <item>DIGITEL PROJEKT d.o.o., Heinzelova 62/a, 10000 Zagreb zastupanog po punomoćniku Mario Turković</item>
    </izvorni_sadrzaj>
    <derivirana_varijabla naziv="DomainObject.Predmet.ProtuStrankaListFormatedWithAdress_1">
      <item>DIGITEL PROJEKT d.o.o., Heinzelova 62/a, 10000 Zagreb zastupanog po punomoćniku Mario Turković</item>
    </derivirana_varijabla>
  </DomainObject.Predmet.ProtuStrankaListFormatedWithAdress>
  <DomainObject.Predmet.ProtuStrankaListFormatedWithAdressOIB>
    <izvorni_sadrzaj>
      <item>DIGITEL PROJEKT d.o.o., OIB 59110363850, Heinzelova 62/a, 10000 Zagreb zastupanog po punomoćniku Mario Turković</item>
    </izvorni_sadrzaj>
    <derivirana_varijabla naziv="DomainObject.Predmet.ProtuStrankaListFormatedWithAdressOIB_1">
      <item>DIGITEL PROJEKT d.o.o., OIB 59110363850, Heinzelova 62/a, 10000 Zagreb zastupanog po punomoćniku Mario Turković</item>
    </derivirana_varijabla>
  </DomainObject.Predmet.ProtuStrankaListFormatedWithAdressOIB>
  <DomainObject.Predmet.ProtuStrankaListNazivFormated>
    <izvorni_sadrzaj>
      <item>DIGITEL PROJEKT d.o.o.</item>
    </izvorni_sadrzaj>
    <derivirana_varijabla naziv="DomainObject.Predmet.ProtuStrankaListNazivFormated_1">
      <item>DIGITEL PROJEKT d.o.o.</item>
    </derivirana_varijabla>
  </DomainObject.Predmet.ProtuStrankaListNazivFormated>
  <DomainObject.Predmet.ProtuStrankaListNazivFormatedOIB>
    <izvorni_sadrzaj>
      <item>DIGITEL PROJEKT d.o.o., OIB 59110363850</item>
    </izvorni_sadrzaj>
    <derivirana_varijabla naziv="DomainObject.Predmet.ProtuStrankaListNazivFormatedOIB_1">
      <item>DIGITEL PROJEKT d.o.o., OIB 59110363850</item>
    </derivirana_varijabla>
  </DomainObject.Predmet.ProtuStrankaListNazivFormatedOIB>
  <DomainObject.Predmet.OstaliListFormated>
    <izvorni_sadrzaj>
      <item>Mario Turković punomoćnik sudionika u postupku DIGITEL PROJEKT d.o.o.</item>
    </izvorni_sadrzaj>
    <derivirana_varijabla naziv="DomainObject.Predmet.OstaliListFormated_1">
      <item>Mario Turković punomoćnik sudionika u postupku DIGITEL PROJEKT d.o.o.</item>
    </derivirana_varijabla>
  </DomainObject.Predmet.OstaliListFormated>
  <DomainObject.Predmet.OstaliListFormatedOIB>
    <izvorni_sadrzaj>
      <item>Mario Turković, OIB 20302423227 punomoćnik sudionika u postupku DIGITEL PROJEKT d.o.o.</item>
    </izvorni_sadrzaj>
    <derivirana_varijabla naziv="DomainObject.Predmet.OstaliListFormatedOIB_1">
      <item>Mario Turković, OIB 20302423227 punomoćnik sudionika u postupku DIGITEL PROJEKT d.o.o.</item>
    </derivirana_varijabla>
  </DomainObject.Predmet.OstaliListFormatedOIB>
  <DomainObject.Predmet.OstaliListFormatedWithAdress>
    <izvorni_sadrzaj>
      <item>Mario Turković, Remete 28c, 10000 Zagreb punomoćnik sudionika u postupku DIGITEL PROJEKT d.o.o.</item>
    </izvorni_sadrzaj>
    <derivirana_varijabla naziv="DomainObject.Predmet.OstaliListFormatedWithAdress_1">
      <item>Mario Turković, Remete 28c, 10000 Zagreb punomoćnik sudionika u postupku DIGITEL PROJEKT d.o.o.</item>
    </derivirana_varijabla>
  </DomainObject.Predmet.OstaliListFormatedWithAdress>
  <DomainObject.Predmet.OstaliListFormatedWithAdressOIB>
    <izvorni_sadrzaj>
      <item>Mario Turković, OIB 20302423227, Remete 28c, 10000 Zagreb punomoćnik sudionika u postupku DIGITEL PROJEKT d.o.o.</item>
    </izvorni_sadrzaj>
    <derivirana_varijabla naziv="DomainObject.Predmet.OstaliListFormatedWithAdressOIB_1">
      <item>Mario Turković, OIB 20302423227, Remete 28c, 10000 Zagreb punomoćnik sudionika u postupku DIGITEL PROJEKT d.o.o.</item>
    </derivirana_varijabla>
  </DomainObject.Predmet.OstaliListFormatedWithAdressOIB>
  <DomainObject.Predmet.OstaliListNazivFormated>
    <izvorni_sadrzaj>
      <item>Mario Turković</item>
    </izvorni_sadrzaj>
    <derivirana_varijabla naziv="DomainObject.Predmet.OstaliListNazivFormated_1">
      <item>Mario Turković</item>
    </derivirana_varijabla>
  </DomainObject.Predmet.OstaliListNazivFormated>
  <DomainObject.Predmet.OstaliListNazivFormatedOIB>
    <izvorni_sadrzaj>
      <item>Mario Turković, OIB 20302423227</item>
    </izvorni_sadrzaj>
    <derivirana_varijabla naziv="DomainObject.Predmet.OstaliListNazivFormatedOIB_1">
      <item>Mario Turković, OIB 20302423227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PROJEKT d.o.o.</izvorni_sadrzaj>
    <derivirana_varijabla naziv="DomainObject.Predmet.ProtustrankaIDrugi_1">DIGITEL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PROJEKT d.o.o., OIB 59110363850, Heinzelova 62/a, 10000 Zagreb</izvorni_sadrzaj>
    <derivirana_varijabla naziv="DomainObject.Predmet.ProtustrankaIDrugiAdressOIB_1">DIGITEL PROJEKT d.o.o., OIB 59110363850,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DIGITEL PROJEKT d.o.o.</item>
      <item>FINA Regionalni centar Zagreb</item>
      <item>Mario Turković</item>
    </izvorni_sadrzaj>
    <derivirana_varijabla naziv="DomainObject.Predmet.SudioniciListNaziv_1">
      <item>DIGITEL PROJEKT d.o.o.</item>
      <item>FINA Regionalni centar Zagreb</item>
      <item>Mario Turković</item>
    </derivirana_varijabla>
  </DomainObject.Predmet.SudioniciListNaziv>
  <DomainObject.Predmet.SudioniciListAdressOIB>
    <izvorni_sadrzaj>
      <item>DIGITEL PROJEKT d.o.o., OIB 59110363850, Heinzelova 62/a,10000 Zagreb</item>
      <item>FINA Regionalni centar Zagreb, OIB 85821130368, Trg svibanjskih žrtava 1995. 1,10000 Zagreb</item>
      <item>Mario Turković, OIB 20302423227, Remete 28c,10000 Zagreb</item>
    </izvorni_sadrzaj>
    <derivirana_varijabla naziv="DomainObject.Predmet.SudioniciListAdressOIB_1">
      <item>DIGITEL PROJEKT d.o.o., OIB 59110363850, Heinzelova 62/a,10000 Zagreb</item>
      <item>FINA Regionalni centar Zagreb, OIB 85821130368, Trg svibanjskih žrtava 1995. 1,10000 Zagreb</item>
      <item>Mario Turković, OIB 20302423227, Remete 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59110363850</item>
      <item>, OIB 85821130368</item>
      <item>, OIB 20302423227</item>
    </izvorni_sadrzaj>
    <derivirana_varijabla naziv="DomainObject.Predmet.SudioniciListNazivOIB_1">
      <item>, OIB 59110363850</item>
      <item>, OIB 85821130368</item>
      <item>, OIB 20302423227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1713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2016-06-23T12:25:00Z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